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BD710F" w14:textId="77777777" w:rsidTr="005E4BB2">
        <w:tc>
          <w:tcPr>
            <w:tcW w:w="10423" w:type="dxa"/>
            <w:gridSpan w:val="2"/>
            <w:shd w:val="clear" w:color="auto" w:fill="auto"/>
          </w:tcPr>
          <w:p w14:paraId="1559FFF7" w14:textId="1EDA5F6B" w:rsidR="004F0988" w:rsidRDefault="00823532" w:rsidP="006B43FE">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EE74E8">
              <w:t>7</w:t>
            </w:r>
            <w:r w:rsidRPr="004D3578">
              <w:t>.</w:t>
            </w:r>
            <w:r w:rsidR="00EE74E8">
              <w:t>0</w:t>
            </w:r>
            <w:r w:rsidRPr="004D3578">
              <w:t>.</w:t>
            </w:r>
            <w:r>
              <w:t>0</w:t>
            </w:r>
            <w:r w:rsidRPr="004D3578">
              <w:t xml:space="preserve"> </w:t>
            </w:r>
            <w:r w:rsidRPr="004D3578">
              <w:rPr>
                <w:sz w:val="32"/>
              </w:rPr>
              <w:t>(</w:t>
            </w:r>
            <w:r>
              <w:rPr>
                <w:sz w:val="32"/>
              </w:rPr>
              <w:t>202</w:t>
            </w:r>
            <w:r w:rsidR="00A73557">
              <w:rPr>
                <w:sz w:val="32"/>
              </w:rPr>
              <w:t>1</w:t>
            </w:r>
            <w:r w:rsidRPr="004D3578">
              <w:rPr>
                <w:sz w:val="32"/>
              </w:rPr>
              <w:t>-</w:t>
            </w:r>
            <w:r w:rsidR="00A73557">
              <w:rPr>
                <w:sz w:val="32"/>
              </w:rPr>
              <w:t>03</w:t>
            </w:r>
            <w:r w:rsidRPr="004D3578">
              <w:rPr>
                <w:sz w:val="32"/>
              </w:rPr>
              <w:t>)</w:t>
            </w:r>
          </w:p>
        </w:tc>
      </w:tr>
      <w:tr w:rsidR="004F0988" w14:paraId="23F3F47B" w14:textId="77777777" w:rsidTr="005E4BB2">
        <w:trPr>
          <w:trHeight w:hRule="exact" w:val="1134"/>
        </w:trPr>
        <w:tc>
          <w:tcPr>
            <w:tcW w:w="10423" w:type="dxa"/>
            <w:gridSpan w:val="2"/>
            <w:shd w:val="clear" w:color="auto" w:fill="auto"/>
          </w:tcPr>
          <w:p w14:paraId="56A72D7B" w14:textId="77777777"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14:paraId="6688AA23" w14:textId="77777777" w:rsidR="00BA4B8D" w:rsidRDefault="00BA4B8D" w:rsidP="00823532"/>
        </w:tc>
      </w:tr>
      <w:tr w:rsidR="004F0988" w14:paraId="0C310499" w14:textId="77777777" w:rsidTr="005E4BB2">
        <w:trPr>
          <w:trHeight w:hRule="exact" w:val="3686"/>
        </w:trPr>
        <w:tc>
          <w:tcPr>
            <w:tcW w:w="10423" w:type="dxa"/>
            <w:gridSpan w:val="2"/>
            <w:shd w:val="clear" w:color="auto" w:fill="auto"/>
          </w:tcPr>
          <w:p w14:paraId="60F6DE82" w14:textId="77777777" w:rsidR="004F0988" w:rsidRPr="004D3578" w:rsidRDefault="004F0988" w:rsidP="00133525">
            <w:pPr>
              <w:pStyle w:val="ZT"/>
              <w:framePr w:wrap="auto" w:hAnchor="text" w:yAlign="inline"/>
            </w:pPr>
            <w:r w:rsidRPr="004D3578">
              <w:t>3rd Generation Partnership Project;</w:t>
            </w:r>
          </w:p>
          <w:p w14:paraId="79C31A88" w14:textId="77777777"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14:paraId="4CDDD688" w14:textId="77777777"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14:paraId="757BF472" w14:textId="77777777" w:rsidR="00823532" w:rsidRPr="004D3578" w:rsidRDefault="00823532" w:rsidP="00823532">
            <w:pPr>
              <w:pStyle w:val="ZT"/>
              <w:framePr w:wrap="auto" w:hAnchor="text" w:yAlign="inline"/>
            </w:pPr>
            <w:r>
              <w:t>Stage 3</w:t>
            </w:r>
          </w:p>
          <w:p w14:paraId="2F5DBFD6" w14:textId="6A251AF5"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w:t>
            </w:r>
            <w:r w:rsidR="00EE74E8">
              <w:rPr>
                <w:rStyle w:val="ZGSM"/>
              </w:rPr>
              <w:t>7</w:t>
            </w:r>
            <w:r w:rsidRPr="004D3578">
              <w:t>)</w:t>
            </w:r>
          </w:p>
          <w:p w14:paraId="3A95497D" w14:textId="77777777" w:rsidR="004F0988" w:rsidRPr="00133525" w:rsidRDefault="004F0988" w:rsidP="00133525">
            <w:pPr>
              <w:pStyle w:val="ZT"/>
              <w:framePr w:wrap="auto" w:hAnchor="text" w:yAlign="inline"/>
              <w:rPr>
                <w:i/>
                <w:sz w:val="28"/>
              </w:rPr>
            </w:pPr>
          </w:p>
        </w:tc>
      </w:tr>
      <w:tr w:rsidR="00BF128E" w14:paraId="0105DEBA" w14:textId="77777777" w:rsidTr="005E4BB2">
        <w:tc>
          <w:tcPr>
            <w:tcW w:w="10423" w:type="dxa"/>
            <w:gridSpan w:val="2"/>
            <w:shd w:val="clear" w:color="auto" w:fill="auto"/>
          </w:tcPr>
          <w:p w14:paraId="4F8A204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226C5C3" w14:textId="77777777" w:rsidTr="005E4BB2">
        <w:trPr>
          <w:trHeight w:hRule="exact" w:val="1531"/>
        </w:trPr>
        <w:tc>
          <w:tcPr>
            <w:tcW w:w="4883" w:type="dxa"/>
            <w:shd w:val="clear" w:color="auto" w:fill="auto"/>
          </w:tcPr>
          <w:p w14:paraId="593E3440" w14:textId="77777777" w:rsidR="00D57972" w:rsidRDefault="002E2E3A">
            <w:r>
              <w:rPr>
                <w:i/>
                <w:noProof/>
                <w:lang w:val="fr-FR" w:eastAsia="fr-FR"/>
              </w:rPr>
              <w:drawing>
                <wp:inline distT="0" distB="0" distL="0" distR="0" wp14:anchorId="142A83F2" wp14:editId="3E1499A1">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42675B4F" w14:textId="77777777" w:rsidR="00D57972" w:rsidRDefault="002E2E3A" w:rsidP="00133525">
            <w:pPr>
              <w:jc w:val="right"/>
            </w:pPr>
            <w:bookmarkStart w:id="2" w:name="logos"/>
            <w:r>
              <w:rPr>
                <w:noProof/>
                <w:lang w:val="fr-FR" w:eastAsia="fr-FR"/>
              </w:rPr>
              <w:drawing>
                <wp:inline distT="0" distB="0" distL="0" distR="0" wp14:anchorId="3756909A" wp14:editId="0EF638FE">
                  <wp:extent cx="160909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090" cy="951230"/>
                          </a:xfrm>
                          <a:prstGeom prst="rect">
                            <a:avLst/>
                          </a:prstGeom>
                          <a:noFill/>
                          <a:ln>
                            <a:noFill/>
                          </a:ln>
                        </pic:spPr>
                      </pic:pic>
                    </a:graphicData>
                  </a:graphic>
                </wp:inline>
              </w:drawing>
            </w:r>
            <w:bookmarkEnd w:id="2"/>
          </w:p>
        </w:tc>
      </w:tr>
      <w:tr w:rsidR="00C074DD" w14:paraId="0C742727" w14:textId="77777777" w:rsidTr="005E4BB2">
        <w:trPr>
          <w:trHeight w:hRule="exact" w:val="5783"/>
        </w:trPr>
        <w:tc>
          <w:tcPr>
            <w:tcW w:w="10423" w:type="dxa"/>
            <w:gridSpan w:val="2"/>
            <w:shd w:val="clear" w:color="auto" w:fill="auto"/>
          </w:tcPr>
          <w:p w14:paraId="747D7811" w14:textId="77777777" w:rsidR="00C074DD" w:rsidRPr="00C074DD" w:rsidRDefault="00C074DD" w:rsidP="00823532"/>
        </w:tc>
      </w:tr>
      <w:tr w:rsidR="00C074DD" w14:paraId="4FA8298B" w14:textId="77777777" w:rsidTr="005E4BB2">
        <w:trPr>
          <w:cantSplit/>
          <w:trHeight w:hRule="exact" w:val="964"/>
        </w:trPr>
        <w:tc>
          <w:tcPr>
            <w:tcW w:w="10423" w:type="dxa"/>
            <w:gridSpan w:val="2"/>
            <w:shd w:val="clear" w:color="auto" w:fill="auto"/>
          </w:tcPr>
          <w:p w14:paraId="5F0ECA20"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56D07FD" w14:textId="77777777" w:rsidR="00C074DD" w:rsidRPr="004D3578" w:rsidRDefault="00C074DD" w:rsidP="00C074DD">
            <w:pPr>
              <w:pStyle w:val="ZV"/>
              <w:framePr w:w="0" w:wrap="auto" w:vAnchor="margin" w:hAnchor="text" w:yAlign="inline"/>
            </w:pPr>
          </w:p>
          <w:p w14:paraId="52D850FF" w14:textId="77777777" w:rsidR="00C074DD" w:rsidRPr="00133525" w:rsidRDefault="00C074DD" w:rsidP="00C074DD">
            <w:pPr>
              <w:rPr>
                <w:sz w:val="16"/>
              </w:rPr>
            </w:pPr>
          </w:p>
        </w:tc>
      </w:tr>
      <w:bookmarkEnd w:id="0"/>
    </w:tbl>
    <w:p w14:paraId="014E8A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751685" w14:textId="77777777" w:rsidTr="00133525">
        <w:trPr>
          <w:trHeight w:hRule="exact" w:val="5670"/>
        </w:trPr>
        <w:tc>
          <w:tcPr>
            <w:tcW w:w="10423" w:type="dxa"/>
            <w:shd w:val="clear" w:color="auto" w:fill="auto"/>
          </w:tcPr>
          <w:p w14:paraId="3D1E2B6F" w14:textId="77777777" w:rsidR="00E16509" w:rsidRDefault="00E16509" w:rsidP="00E16509">
            <w:pPr>
              <w:pStyle w:val="Guidance"/>
            </w:pPr>
            <w:bookmarkStart w:id="4" w:name="page2"/>
          </w:p>
        </w:tc>
      </w:tr>
      <w:tr w:rsidR="00E16509" w14:paraId="5AFB58F7" w14:textId="77777777" w:rsidTr="00C074DD">
        <w:trPr>
          <w:trHeight w:hRule="exact" w:val="5387"/>
        </w:trPr>
        <w:tc>
          <w:tcPr>
            <w:tcW w:w="10423" w:type="dxa"/>
            <w:shd w:val="clear" w:color="auto" w:fill="auto"/>
          </w:tcPr>
          <w:p w14:paraId="2BEDBF6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AD509D7" w14:textId="77777777" w:rsidR="00E16509" w:rsidRPr="004D3578" w:rsidRDefault="00E16509" w:rsidP="00133525">
            <w:pPr>
              <w:pStyle w:val="FP"/>
              <w:pBdr>
                <w:bottom w:val="single" w:sz="6" w:space="1" w:color="auto"/>
              </w:pBdr>
              <w:ind w:left="2835" w:right="2835"/>
              <w:jc w:val="center"/>
            </w:pPr>
            <w:r w:rsidRPr="004D3578">
              <w:t>Postal address</w:t>
            </w:r>
          </w:p>
          <w:p w14:paraId="39E7701F" w14:textId="77777777" w:rsidR="00E16509" w:rsidRPr="00133525" w:rsidRDefault="00E16509" w:rsidP="00133525">
            <w:pPr>
              <w:pStyle w:val="FP"/>
              <w:ind w:left="2835" w:right="2835"/>
              <w:jc w:val="center"/>
              <w:rPr>
                <w:rFonts w:ascii="Arial" w:hAnsi="Arial"/>
                <w:sz w:val="18"/>
              </w:rPr>
            </w:pPr>
          </w:p>
          <w:p w14:paraId="7EC5282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A17624"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14:paraId="093E4289"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14:paraId="348B34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5E45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A9813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73F1AFE" w14:textId="77777777" w:rsidR="00E16509" w:rsidRDefault="00E16509" w:rsidP="00133525"/>
        </w:tc>
      </w:tr>
      <w:tr w:rsidR="00E16509" w14:paraId="0E108905" w14:textId="77777777" w:rsidTr="00C074DD">
        <w:tc>
          <w:tcPr>
            <w:tcW w:w="10423" w:type="dxa"/>
            <w:shd w:val="clear" w:color="auto" w:fill="auto"/>
            <w:vAlign w:val="bottom"/>
          </w:tcPr>
          <w:p w14:paraId="7790DBA3"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B46E93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A6E87BA" w14:textId="77777777" w:rsidR="00E16509" w:rsidRPr="004D3578" w:rsidRDefault="00E16509" w:rsidP="00133525">
            <w:pPr>
              <w:pStyle w:val="FP"/>
              <w:jc w:val="center"/>
              <w:rPr>
                <w:noProof/>
              </w:rPr>
            </w:pPr>
          </w:p>
          <w:p w14:paraId="3D59B7BF" w14:textId="035C6461" w:rsidR="00E16509" w:rsidRPr="00133525" w:rsidRDefault="00E16509" w:rsidP="00133525">
            <w:pPr>
              <w:pStyle w:val="FP"/>
              <w:jc w:val="center"/>
              <w:rPr>
                <w:noProof/>
                <w:sz w:val="18"/>
              </w:rPr>
            </w:pPr>
            <w:r w:rsidRPr="00133525">
              <w:rPr>
                <w:noProof/>
                <w:sz w:val="18"/>
              </w:rPr>
              <w:t xml:space="preserve">© </w:t>
            </w:r>
            <w:r w:rsidR="00823532">
              <w:rPr>
                <w:noProof/>
                <w:sz w:val="18"/>
              </w:rPr>
              <w:t>202</w:t>
            </w:r>
            <w:r w:rsidR="008D45C1">
              <w:rPr>
                <w:noProof/>
                <w:sz w:val="18"/>
              </w:rPr>
              <w:t>1</w:t>
            </w:r>
            <w:r w:rsidRPr="00133525">
              <w:rPr>
                <w:noProof/>
                <w:sz w:val="18"/>
              </w:rPr>
              <w:t>, 3GPP Organizational Partners (ARIB, ATIS, CCSA, ETSI, TSDSI, TTA, TTC).</w:t>
            </w:r>
            <w:bookmarkStart w:id="7" w:name="copyrightaddon"/>
            <w:bookmarkEnd w:id="7"/>
          </w:p>
          <w:p w14:paraId="35EAF7AC" w14:textId="77777777" w:rsidR="00E16509" w:rsidRPr="00133525" w:rsidRDefault="00E16509" w:rsidP="00133525">
            <w:pPr>
              <w:pStyle w:val="FP"/>
              <w:jc w:val="center"/>
              <w:rPr>
                <w:noProof/>
                <w:sz w:val="18"/>
              </w:rPr>
            </w:pPr>
            <w:r w:rsidRPr="00133525">
              <w:rPr>
                <w:noProof/>
                <w:sz w:val="18"/>
              </w:rPr>
              <w:t>All rights reserved.</w:t>
            </w:r>
          </w:p>
          <w:p w14:paraId="122C60CC" w14:textId="77777777" w:rsidR="00E16509" w:rsidRPr="00133525" w:rsidRDefault="00E16509" w:rsidP="00E16509">
            <w:pPr>
              <w:pStyle w:val="FP"/>
              <w:rPr>
                <w:noProof/>
                <w:sz w:val="18"/>
              </w:rPr>
            </w:pPr>
          </w:p>
          <w:p w14:paraId="4B8A276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E15BA1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28FBB0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F06AC66" w14:textId="77777777" w:rsidR="00E16509" w:rsidRDefault="00E16509" w:rsidP="00133525"/>
        </w:tc>
      </w:tr>
      <w:bookmarkEnd w:id="4"/>
    </w:tbl>
    <w:p w14:paraId="2B652EA1" w14:textId="77777777" w:rsidR="00080512" w:rsidRPr="004D3578" w:rsidRDefault="00080512">
      <w:pPr>
        <w:pStyle w:val="TT"/>
      </w:pPr>
      <w:r w:rsidRPr="004D3578">
        <w:br w:type="page"/>
      </w:r>
      <w:bookmarkStart w:id="8" w:name="tableOfContents"/>
      <w:bookmarkEnd w:id="8"/>
      <w:r w:rsidRPr="004D3578">
        <w:lastRenderedPageBreak/>
        <w:t>Contents</w:t>
      </w:r>
    </w:p>
    <w:p w14:paraId="2D1482BD" w14:textId="6EDCCE5E" w:rsidR="008D45C1" w:rsidRDefault="0014781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D45C1">
        <w:t>Foreword</w:t>
      </w:r>
      <w:r w:rsidR="008D45C1">
        <w:tab/>
      </w:r>
      <w:r w:rsidR="008D45C1">
        <w:fldChar w:fldCharType="begin" w:fldLock="1"/>
      </w:r>
      <w:r w:rsidR="008D45C1">
        <w:instrText xml:space="preserve"> PAGEREF _Toc67994738 \h </w:instrText>
      </w:r>
      <w:r w:rsidR="008D45C1">
        <w:fldChar w:fldCharType="separate"/>
      </w:r>
      <w:r w:rsidR="008D45C1">
        <w:t>5</w:t>
      </w:r>
      <w:r w:rsidR="008D45C1">
        <w:fldChar w:fldCharType="end"/>
      </w:r>
    </w:p>
    <w:p w14:paraId="06E867B4" w14:textId="4440EC1A" w:rsidR="008D45C1" w:rsidRDefault="008D45C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_Toc67994739 \h </w:instrText>
      </w:r>
      <w:r>
        <w:fldChar w:fldCharType="separate"/>
      </w:r>
      <w:r>
        <w:t>6</w:t>
      </w:r>
      <w:r>
        <w:fldChar w:fldCharType="end"/>
      </w:r>
    </w:p>
    <w:p w14:paraId="1CDF0C1B" w14:textId="19F11E7F" w:rsidR="008D45C1" w:rsidRDefault="008D45C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_Toc67994740 \h </w:instrText>
      </w:r>
      <w:r>
        <w:fldChar w:fldCharType="separate"/>
      </w:r>
      <w:r>
        <w:t>6</w:t>
      </w:r>
      <w:r>
        <w:fldChar w:fldCharType="end"/>
      </w:r>
    </w:p>
    <w:p w14:paraId="33E025A0" w14:textId="34D7D074" w:rsidR="008D45C1" w:rsidRDefault="008D45C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_Toc67994741 \h </w:instrText>
      </w:r>
      <w:r>
        <w:fldChar w:fldCharType="separate"/>
      </w:r>
      <w:r>
        <w:t>7</w:t>
      </w:r>
      <w:r>
        <w:fldChar w:fldCharType="end"/>
      </w:r>
    </w:p>
    <w:p w14:paraId="39103F58" w14:textId="7F2BA109" w:rsidR="008D45C1" w:rsidRDefault="008D45C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_Toc67994742 \h </w:instrText>
      </w:r>
      <w:r>
        <w:fldChar w:fldCharType="separate"/>
      </w:r>
      <w:r>
        <w:t>7</w:t>
      </w:r>
      <w:r>
        <w:fldChar w:fldCharType="end"/>
      </w:r>
    </w:p>
    <w:p w14:paraId="3F5AF31A" w14:textId="32A29034" w:rsidR="008D45C1" w:rsidRDefault="008D45C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_Toc67994743 \h </w:instrText>
      </w:r>
      <w:r>
        <w:fldChar w:fldCharType="separate"/>
      </w:r>
      <w:r>
        <w:t>7</w:t>
      </w:r>
      <w:r>
        <w:fldChar w:fldCharType="end"/>
      </w:r>
    </w:p>
    <w:p w14:paraId="1F2D0803" w14:textId="0CE6DC4C" w:rsidR="008D45C1" w:rsidRDefault="008D45C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_Toc67994744 \h </w:instrText>
      </w:r>
      <w:r>
        <w:fldChar w:fldCharType="separate"/>
      </w:r>
      <w:r>
        <w:t>7</w:t>
      </w:r>
      <w:r>
        <w:fldChar w:fldCharType="end"/>
      </w:r>
    </w:p>
    <w:p w14:paraId="1D990D38" w14:textId="0CF6CDBF" w:rsidR="008D45C1" w:rsidRDefault="008D45C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_Toc67994745 \h </w:instrText>
      </w:r>
      <w:r>
        <w:fldChar w:fldCharType="separate"/>
      </w:r>
      <w:r>
        <w:t>7</w:t>
      </w:r>
      <w:r>
        <w:fldChar w:fldCharType="end"/>
      </w:r>
    </w:p>
    <w:p w14:paraId="139CE4AE" w14:textId="51E33595" w:rsidR="008D45C1" w:rsidRDefault="008D45C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_Toc67994746 \h </w:instrText>
      </w:r>
      <w:r>
        <w:fldChar w:fldCharType="separate"/>
      </w:r>
      <w:r>
        <w:t>7</w:t>
      </w:r>
      <w:r>
        <w:fldChar w:fldCharType="end"/>
      </w:r>
    </w:p>
    <w:p w14:paraId="04FD97B2" w14:textId="484EF226" w:rsidR="008D45C1" w:rsidRDefault="008D45C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SOR-AF</w:t>
      </w:r>
      <w:r>
        <w:tab/>
      </w:r>
      <w:r>
        <w:fldChar w:fldCharType="begin" w:fldLock="1"/>
      </w:r>
      <w:r>
        <w:instrText xml:space="preserve"> PAGEREF _Toc67994747 \h </w:instrText>
      </w:r>
      <w:r>
        <w:fldChar w:fldCharType="separate"/>
      </w:r>
      <w:r>
        <w:t>8</w:t>
      </w:r>
      <w:r>
        <w:fldChar w:fldCharType="end"/>
      </w:r>
    </w:p>
    <w:p w14:paraId="0FB128C9" w14:textId="31B3FC41" w:rsidR="008D45C1" w:rsidRDefault="008D45C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_Toc67994748 \h </w:instrText>
      </w:r>
      <w:r>
        <w:fldChar w:fldCharType="separate"/>
      </w:r>
      <w:r>
        <w:t>8</w:t>
      </w:r>
      <w:r>
        <w:fldChar w:fldCharType="end"/>
      </w:r>
    </w:p>
    <w:p w14:paraId="1A766570" w14:textId="5F50EFB3" w:rsidR="008D45C1" w:rsidRDefault="008D45C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Nsoraf_SteeringOfRoaming Service</w:t>
      </w:r>
      <w:r>
        <w:tab/>
      </w:r>
      <w:r>
        <w:fldChar w:fldCharType="begin" w:fldLock="1"/>
      </w:r>
      <w:r>
        <w:instrText xml:space="preserve"> PAGEREF _Toc67994749 \h </w:instrText>
      </w:r>
      <w:r>
        <w:fldChar w:fldCharType="separate"/>
      </w:r>
      <w:r>
        <w:t>8</w:t>
      </w:r>
      <w:r>
        <w:fldChar w:fldCharType="end"/>
      </w:r>
    </w:p>
    <w:p w14:paraId="4B1E38ED" w14:textId="50B60EE1" w:rsidR="008D45C1" w:rsidRDefault="008D45C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_Toc67994750 \h </w:instrText>
      </w:r>
      <w:r>
        <w:fldChar w:fldCharType="separate"/>
      </w:r>
      <w:r>
        <w:t>8</w:t>
      </w:r>
      <w:r>
        <w:fldChar w:fldCharType="end"/>
      </w:r>
    </w:p>
    <w:p w14:paraId="617AC1A0" w14:textId="13D8208E" w:rsidR="008D45C1" w:rsidRDefault="008D45C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_Toc67994751 \h </w:instrText>
      </w:r>
      <w:r>
        <w:fldChar w:fldCharType="separate"/>
      </w:r>
      <w:r>
        <w:t>8</w:t>
      </w:r>
      <w:r>
        <w:fldChar w:fldCharType="end"/>
      </w:r>
    </w:p>
    <w:p w14:paraId="3D62F5AF" w14:textId="7CD9E5BB" w:rsidR="008D45C1" w:rsidRDefault="008D45C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_Toc67994752 \h </w:instrText>
      </w:r>
      <w:r>
        <w:fldChar w:fldCharType="separate"/>
      </w:r>
      <w:r>
        <w:t>8</w:t>
      </w:r>
      <w:r>
        <w:fldChar w:fldCharType="end"/>
      </w:r>
    </w:p>
    <w:p w14:paraId="18781D42" w14:textId="785C5FA9" w:rsidR="008D45C1" w:rsidRDefault="008D45C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_Toc67994753 \h </w:instrText>
      </w:r>
      <w:r>
        <w:fldChar w:fldCharType="separate"/>
      </w:r>
      <w:r>
        <w:t>8</w:t>
      </w:r>
      <w:r>
        <w:fldChar w:fldCharType="end"/>
      </w:r>
    </w:p>
    <w:p w14:paraId="530728EB" w14:textId="64951A08" w:rsidR="008D45C1" w:rsidRDefault="008D45C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_Toc67994754 \h </w:instrText>
      </w:r>
      <w:r>
        <w:fldChar w:fldCharType="separate"/>
      </w:r>
      <w:r>
        <w:t>8</w:t>
      </w:r>
      <w:r>
        <w:fldChar w:fldCharType="end"/>
      </w:r>
    </w:p>
    <w:p w14:paraId="54B9A533" w14:textId="74035998" w:rsidR="008D45C1" w:rsidRDefault="008D45C1">
      <w:pPr>
        <w:pStyle w:val="TOC5"/>
        <w:rPr>
          <w:rFonts w:asciiTheme="minorHAnsi" w:eastAsiaTheme="minorEastAsia" w:hAnsiTheme="minorHAnsi" w:cstheme="minorBidi"/>
          <w:sz w:val="22"/>
          <w:szCs w:val="22"/>
          <w:lang w:eastAsia="en-GB"/>
        </w:rPr>
      </w:pPr>
      <w:r w:rsidRPr="008D45C1">
        <w:t>5.2.2.2.2</w:t>
      </w:r>
      <w:r w:rsidRPr="008D45C1">
        <w:rPr>
          <w:rFonts w:asciiTheme="minorHAnsi" w:eastAsiaTheme="minorEastAsia" w:hAnsiTheme="minorHAnsi" w:cstheme="minorBidi"/>
          <w:sz w:val="22"/>
          <w:szCs w:val="22"/>
          <w:lang w:eastAsia="en-GB"/>
        </w:rPr>
        <w:tab/>
      </w:r>
      <w:r w:rsidRPr="000A424F">
        <w:rPr>
          <w:lang w:val="fr-FR"/>
        </w:rPr>
        <w:t>SoR Information Retrieval</w:t>
      </w:r>
      <w:r>
        <w:tab/>
      </w:r>
      <w:r>
        <w:fldChar w:fldCharType="begin" w:fldLock="1"/>
      </w:r>
      <w:r>
        <w:instrText xml:space="preserve"> PAGEREF _Toc67994755 \h </w:instrText>
      </w:r>
      <w:r>
        <w:fldChar w:fldCharType="separate"/>
      </w:r>
      <w:r>
        <w:t>9</w:t>
      </w:r>
      <w:r>
        <w:fldChar w:fldCharType="end"/>
      </w:r>
    </w:p>
    <w:p w14:paraId="71036998" w14:textId="2B639323" w:rsidR="008D45C1" w:rsidRDefault="008D45C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Info</w:t>
      </w:r>
      <w:r>
        <w:tab/>
      </w:r>
      <w:r>
        <w:fldChar w:fldCharType="begin" w:fldLock="1"/>
      </w:r>
      <w:r>
        <w:instrText xml:space="preserve"> PAGEREF _Toc67994756 \h </w:instrText>
      </w:r>
      <w:r>
        <w:fldChar w:fldCharType="separate"/>
      </w:r>
      <w:r>
        <w:t>9</w:t>
      </w:r>
      <w:r>
        <w:fldChar w:fldCharType="end"/>
      </w:r>
    </w:p>
    <w:p w14:paraId="2AF6E4C8" w14:textId="44652C4D" w:rsidR="008D45C1" w:rsidRDefault="008D45C1">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_Toc67994757 \h </w:instrText>
      </w:r>
      <w:r>
        <w:fldChar w:fldCharType="separate"/>
      </w:r>
      <w:r>
        <w:t>9</w:t>
      </w:r>
      <w:r>
        <w:fldChar w:fldCharType="end"/>
      </w:r>
    </w:p>
    <w:p w14:paraId="5CB38A2C" w14:textId="30E030E6" w:rsidR="008D45C1" w:rsidRDefault="008D45C1">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SoR Acknowledgment Reception Notification</w:t>
      </w:r>
      <w:r>
        <w:tab/>
      </w:r>
      <w:r>
        <w:fldChar w:fldCharType="begin" w:fldLock="1"/>
      </w:r>
      <w:r>
        <w:instrText xml:space="preserve"> PAGEREF _Toc67994758 \h </w:instrText>
      </w:r>
      <w:r>
        <w:fldChar w:fldCharType="separate"/>
      </w:r>
      <w:r>
        <w:t>9</w:t>
      </w:r>
      <w:r>
        <w:fldChar w:fldCharType="end"/>
      </w:r>
    </w:p>
    <w:p w14:paraId="6EC898B1" w14:textId="7E93E798" w:rsidR="008D45C1" w:rsidRDefault="008D45C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_Toc67994759 \h </w:instrText>
      </w:r>
      <w:r>
        <w:fldChar w:fldCharType="separate"/>
      </w:r>
      <w:r>
        <w:t>10</w:t>
      </w:r>
      <w:r>
        <w:fldChar w:fldCharType="end"/>
      </w:r>
    </w:p>
    <w:p w14:paraId="2096AEEC" w14:textId="2A9FE94E" w:rsidR="008D45C1" w:rsidRDefault="008D45C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Nsoraf_SteeringOfRoaming Service API</w:t>
      </w:r>
      <w:r>
        <w:tab/>
      </w:r>
      <w:r>
        <w:fldChar w:fldCharType="begin" w:fldLock="1"/>
      </w:r>
      <w:r>
        <w:instrText xml:space="preserve"> PAGEREF _Toc67994760 \h </w:instrText>
      </w:r>
      <w:r>
        <w:fldChar w:fldCharType="separate"/>
      </w:r>
      <w:r>
        <w:t>10</w:t>
      </w:r>
      <w:r>
        <w:fldChar w:fldCharType="end"/>
      </w:r>
    </w:p>
    <w:p w14:paraId="4FC14782" w14:textId="4C64BC85" w:rsidR="008D45C1" w:rsidRDefault="008D45C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_Toc67994761 \h </w:instrText>
      </w:r>
      <w:r>
        <w:fldChar w:fldCharType="separate"/>
      </w:r>
      <w:r>
        <w:t>10</w:t>
      </w:r>
      <w:r>
        <w:fldChar w:fldCharType="end"/>
      </w:r>
    </w:p>
    <w:p w14:paraId="44E133C6" w14:textId="5E065CA7" w:rsidR="008D45C1" w:rsidRDefault="008D45C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_Toc67994762 \h </w:instrText>
      </w:r>
      <w:r>
        <w:fldChar w:fldCharType="separate"/>
      </w:r>
      <w:r>
        <w:t>10</w:t>
      </w:r>
      <w:r>
        <w:fldChar w:fldCharType="end"/>
      </w:r>
    </w:p>
    <w:p w14:paraId="0E8BFBD7" w14:textId="59C4F3AB" w:rsidR="008D45C1" w:rsidRDefault="008D45C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_Toc67994763 \h </w:instrText>
      </w:r>
      <w:r>
        <w:fldChar w:fldCharType="separate"/>
      </w:r>
      <w:r>
        <w:t>10</w:t>
      </w:r>
      <w:r>
        <w:fldChar w:fldCharType="end"/>
      </w:r>
    </w:p>
    <w:p w14:paraId="2B491078" w14:textId="3F248CA6" w:rsidR="008D45C1" w:rsidRDefault="008D45C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_Toc67994764 \h </w:instrText>
      </w:r>
      <w:r>
        <w:fldChar w:fldCharType="separate"/>
      </w:r>
      <w:r>
        <w:t>11</w:t>
      </w:r>
      <w:r>
        <w:fldChar w:fldCharType="end"/>
      </w:r>
    </w:p>
    <w:p w14:paraId="2D098943" w14:textId="71D9B684" w:rsidR="008D45C1" w:rsidRDefault="008D45C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_Toc67994765 \h </w:instrText>
      </w:r>
      <w:r>
        <w:fldChar w:fldCharType="separate"/>
      </w:r>
      <w:r>
        <w:t>11</w:t>
      </w:r>
      <w:r>
        <w:fldChar w:fldCharType="end"/>
      </w:r>
    </w:p>
    <w:p w14:paraId="61E3959F" w14:textId="5226E85E" w:rsidR="008D45C1" w:rsidRDefault="008D45C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_Toc67994766 \h </w:instrText>
      </w:r>
      <w:r>
        <w:fldChar w:fldCharType="separate"/>
      </w:r>
      <w:r>
        <w:t>11</w:t>
      </w:r>
      <w:r>
        <w:fldChar w:fldCharType="end"/>
      </w:r>
    </w:p>
    <w:p w14:paraId="72EFDD22" w14:textId="02E0A64D" w:rsidR="008D45C1" w:rsidRDefault="008D45C1">
      <w:pPr>
        <w:pStyle w:val="TOC5"/>
        <w:rPr>
          <w:rFonts w:asciiTheme="minorHAnsi" w:eastAsiaTheme="minorEastAsia" w:hAnsiTheme="minorHAnsi" w:cstheme="minorBidi"/>
          <w:sz w:val="22"/>
          <w:szCs w:val="22"/>
          <w:lang w:eastAsia="en-GB"/>
        </w:rPr>
      </w:pPr>
      <w:r w:rsidRPr="008D45C1">
        <w:t>6.1.2.2.3</w:t>
      </w:r>
      <w:r w:rsidRPr="008D45C1">
        <w:rPr>
          <w:rFonts w:asciiTheme="minorHAnsi" w:eastAsiaTheme="minorEastAsia" w:hAnsiTheme="minorHAnsi" w:cstheme="minorBidi"/>
          <w:sz w:val="22"/>
          <w:szCs w:val="22"/>
          <w:lang w:eastAsia="en-GB"/>
        </w:rPr>
        <w:tab/>
      </w:r>
      <w:r w:rsidRPr="000A424F">
        <w:rPr>
          <w:lang w:val="es-ES"/>
        </w:rPr>
        <w:t>Cache-Control</w:t>
      </w:r>
      <w:r>
        <w:tab/>
      </w:r>
      <w:r>
        <w:fldChar w:fldCharType="begin" w:fldLock="1"/>
      </w:r>
      <w:r>
        <w:instrText xml:space="preserve"> PAGEREF _Toc67994767 \h </w:instrText>
      </w:r>
      <w:r>
        <w:fldChar w:fldCharType="separate"/>
      </w:r>
      <w:r>
        <w:t>11</w:t>
      </w:r>
      <w:r>
        <w:fldChar w:fldCharType="end"/>
      </w:r>
    </w:p>
    <w:p w14:paraId="77036286" w14:textId="3A087908" w:rsidR="008D45C1" w:rsidRDefault="008D45C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_Toc67994768 \h </w:instrText>
      </w:r>
      <w:r>
        <w:fldChar w:fldCharType="separate"/>
      </w:r>
      <w:r>
        <w:t>11</w:t>
      </w:r>
      <w:r>
        <w:fldChar w:fldCharType="end"/>
      </w:r>
    </w:p>
    <w:p w14:paraId="57E7B493" w14:textId="0331F967" w:rsidR="008D45C1" w:rsidRDefault="008D45C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_Toc67994769 \h </w:instrText>
      </w:r>
      <w:r>
        <w:fldChar w:fldCharType="separate"/>
      </w:r>
      <w:r>
        <w:t>11</w:t>
      </w:r>
      <w:r>
        <w:fldChar w:fldCharType="end"/>
      </w:r>
    </w:p>
    <w:p w14:paraId="6F075C04" w14:textId="389B86DF" w:rsidR="008D45C1" w:rsidRDefault="008D45C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_Toc67994770 \h </w:instrText>
      </w:r>
      <w:r>
        <w:fldChar w:fldCharType="separate"/>
      </w:r>
      <w:r>
        <w:t>11</w:t>
      </w:r>
      <w:r>
        <w:fldChar w:fldCharType="end"/>
      </w:r>
    </w:p>
    <w:p w14:paraId="086205E2" w14:textId="35BC263D" w:rsidR="008D45C1" w:rsidRDefault="008D45C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sor-information</w:t>
      </w:r>
      <w:r>
        <w:tab/>
      </w:r>
      <w:r>
        <w:fldChar w:fldCharType="begin" w:fldLock="1"/>
      </w:r>
      <w:r>
        <w:instrText xml:space="preserve"> PAGEREF _Toc67994771 \h </w:instrText>
      </w:r>
      <w:r>
        <w:fldChar w:fldCharType="separate"/>
      </w:r>
      <w:r>
        <w:t>12</w:t>
      </w:r>
      <w:r>
        <w:fldChar w:fldCharType="end"/>
      </w:r>
    </w:p>
    <w:p w14:paraId="33886F77" w14:textId="740846D7" w:rsidR="008D45C1" w:rsidRDefault="008D45C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_Toc67994772 \h </w:instrText>
      </w:r>
      <w:r>
        <w:fldChar w:fldCharType="separate"/>
      </w:r>
      <w:r>
        <w:t>12</w:t>
      </w:r>
      <w:r>
        <w:fldChar w:fldCharType="end"/>
      </w:r>
    </w:p>
    <w:p w14:paraId="14290332" w14:textId="0054DC82" w:rsidR="008D45C1" w:rsidRDefault="008D45C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_Toc67994773 \h </w:instrText>
      </w:r>
      <w:r>
        <w:fldChar w:fldCharType="separate"/>
      </w:r>
      <w:r>
        <w:t>12</w:t>
      </w:r>
      <w:r>
        <w:fldChar w:fldCharType="end"/>
      </w:r>
    </w:p>
    <w:p w14:paraId="046C5C46" w14:textId="42A3F564" w:rsidR="008D45C1" w:rsidRDefault="008D45C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_Toc67994774 \h </w:instrText>
      </w:r>
      <w:r>
        <w:fldChar w:fldCharType="separate"/>
      </w:r>
      <w:r>
        <w:t>12</w:t>
      </w:r>
      <w:r>
        <w:fldChar w:fldCharType="end"/>
      </w:r>
    </w:p>
    <w:p w14:paraId="4C1CAB5E" w14:textId="1E975893" w:rsidR="008D45C1" w:rsidRDefault="008D45C1">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_Toc67994775 \h </w:instrText>
      </w:r>
      <w:r>
        <w:fldChar w:fldCharType="separate"/>
      </w:r>
      <w:r>
        <w:t>12</w:t>
      </w:r>
      <w:r>
        <w:fldChar w:fldCharType="end"/>
      </w:r>
    </w:p>
    <w:p w14:paraId="02E708FF" w14:textId="3754532F" w:rsidR="008D45C1" w:rsidRDefault="008D45C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sor-ack</w:t>
      </w:r>
      <w:r>
        <w:tab/>
      </w:r>
      <w:r>
        <w:fldChar w:fldCharType="begin" w:fldLock="1"/>
      </w:r>
      <w:r>
        <w:instrText xml:space="preserve"> PAGEREF _Toc67994776 \h </w:instrText>
      </w:r>
      <w:r>
        <w:fldChar w:fldCharType="separate"/>
      </w:r>
      <w:r>
        <w:t>13</w:t>
      </w:r>
      <w:r>
        <w:fldChar w:fldCharType="end"/>
      </w:r>
    </w:p>
    <w:p w14:paraId="7450DBED" w14:textId="5EAA0DBE" w:rsidR="008D45C1" w:rsidRDefault="008D45C1">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_Toc67994777 \h </w:instrText>
      </w:r>
      <w:r>
        <w:fldChar w:fldCharType="separate"/>
      </w:r>
      <w:r>
        <w:t>13</w:t>
      </w:r>
      <w:r>
        <w:fldChar w:fldCharType="end"/>
      </w:r>
    </w:p>
    <w:p w14:paraId="5D120344" w14:textId="71E1CA5B" w:rsidR="008D45C1" w:rsidRDefault="008D45C1">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_Toc67994778 \h </w:instrText>
      </w:r>
      <w:r>
        <w:fldChar w:fldCharType="separate"/>
      </w:r>
      <w:r>
        <w:t>13</w:t>
      </w:r>
      <w:r>
        <w:fldChar w:fldCharType="end"/>
      </w:r>
    </w:p>
    <w:p w14:paraId="17143553" w14:textId="0BF28190" w:rsidR="008D45C1" w:rsidRDefault="008D45C1">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_Toc67994779 \h </w:instrText>
      </w:r>
      <w:r>
        <w:fldChar w:fldCharType="separate"/>
      </w:r>
      <w:r>
        <w:t>13</w:t>
      </w:r>
      <w:r>
        <w:fldChar w:fldCharType="end"/>
      </w:r>
    </w:p>
    <w:p w14:paraId="7D4E8106" w14:textId="13B21069" w:rsidR="008D45C1" w:rsidRDefault="008D45C1">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_Toc67994780 \h </w:instrText>
      </w:r>
      <w:r>
        <w:fldChar w:fldCharType="separate"/>
      </w:r>
      <w:r>
        <w:t>13</w:t>
      </w:r>
      <w:r>
        <w:fldChar w:fldCharType="end"/>
      </w:r>
    </w:p>
    <w:p w14:paraId="47B8B525" w14:textId="118C80CC" w:rsidR="008D45C1" w:rsidRDefault="008D45C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_Toc67994781 \h </w:instrText>
      </w:r>
      <w:r>
        <w:fldChar w:fldCharType="separate"/>
      </w:r>
      <w:r>
        <w:t>14</w:t>
      </w:r>
      <w:r>
        <w:fldChar w:fldCharType="end"/>
      </w:r>
    </w:p>
    <w:p w14:paraId="140A30EC" w14:textId="391761FF" w:rsidR="008D45C1" w:rsidRDefault="008D45C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_Toc67994782 \h </w:instrText>
      </w:r>
      <w:r>
        <w:fldChar w:fldCharType="separate"/>
      </w:r>
      <w:r>
        <w:t>14</w:t>
      </w:r>
      <w:r>
        <w:fldChar w:fldCharType="end"/>
      </w:r>
    </w:p>
    <w:p w14:paraId="66039776" w14:textId="58285452" w:rsidR="008D45C1" w:rsidRDefault="008D45C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_Toc67994783 \h </w:instrText>
      </w:r>
      <w:r>
        <w:fldChar w:fldCharType="separate"/>
      </w:r>
      <w:r>
        <w:t>14</w:t>
      </w:r>
      <w:r>
        <w:fldChar w:fldCharType="end"/>
      </w:r>
    </w:p>
    <w:p w14:paraId="32D67FE1" w14:textId="0C91E5E9" w:rsidR="008D45C1" w:rsidRDefault="008D45C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_Toc67994784 \h </w:instrText>
      </w:r>
      <w:r>
        <w:fldChar w:fldCharType="separate"/>
      </w:r>
      <w:r>
        <w:t>14</w:t>
      </w:r>
      <w:r>
        <w:fldChar w:fldCharType="end"/>
      </w:r>
    </w:p>
    <w:p w14:paraId="69F4B7CC" w14:textId="14552686" w:rsidR="008D45C1" w:rsidRDefault="008D45C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_Toc67994785 \h </w:instrText>
      </w:r>
      <w:r>
        <w:fldChar w:fldCharType="separate"/>
      </w:r>
      <w:r>
        <w:t>14</w:t>
      </w:r>
      <w:r>
        <w:fldChar w:fldCharType="end"/>
      </w:r>
    </w:p>
    <w:p w14:paraId="6C3BFDE0" w14:textId="6C4B4BB1" w:rsidR="008D45C1" w:rsidRDefault="008D45C1">
      <w:pPr>
        <w:pStyle w:val="TOC4"/>
        <w:rPr>
          <w:rFonts w:asciiTheme="minorHAnsi" w:eastAsiaTheme="minorEastAsia" w:hAnsiTheme="minorHAnsi" w:cstheme="minorBidi"/>
          <w:sz w:val="22"/>
          <w:szCs w:val="22"/>
          <w:lang w:eastAsia="en-GB"/>
        </w:rPr>
      </w:pPr>
      <w:r w:rsidRPr="008D45C1">
        <w:t>6.1.6.2</w:t>
      </w:r>
      <w:r w:rsidRPr="008D45C1">
        <w:rPr>
          <w:rFonts w:asciiTheme="minorHAnsi" w:eastAsiaTheme="minorEastAsia" w:hAnsiTheme="minorHAnsi" w:cstheme="minorBidi"/>
          <w:sz w:val="22"/>
          <w:szCs w:val="22"/>
          <w:lang w:eastAsia="en-GB"/>
        </w:rPr>
        <w:tab/>
      </w:r>
      <w:r w:rsidRPr="000A424F">
        <w:rPr>
          <w:lang w:val="en-US"/>
        </w:rPr>
        <w:t>Structured data types</w:t>
      </w:r>
      <w:r>
        <w:tab/>
      </w:r>
      <w:r>
        <w:fldChar w:fldCharType="begin" w:fldLock="1"/>
      </w:r>
      <w:r>
        <w:instrText xml:space="preserve"> PAGEREF _Toc67994786 \h </w:instrText>
      </w:r>
      <w:r>
        <w:fldChar w:fldCharType="separate"/>
      </w:r>
      <w:r>
        <w:t>15</w:t>
      </w:r>
      <w:r>
        <w:fldChar w:fldCharType="end"/>
      </w:r>
    </w:p>
    <w:p w14:paraId="54876260" w14:textId="3E0185DF" w:rsidR="008D45C1" w:rsidRDefault="008D45C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_Toc67994787 \h </w:instrText>
      </w:r>
      <w:r>
        <w:fldChar w:fldCharType="separate"/>
      </w:r>
      <w:r>
        <w:t>15</w:t>
      </w:r>
      <w:r>
        <w:fldChar w:fldCharType="end"/>
      </w:r>
    </w:p>
    <w:p w14:paraId="68D5DB35" w14:textId="6D883BF2" w:rsidR="008D45C1" w:rsidRDefault="008D45C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SorInformation</w:t>
      </w:r>
      <w:r>
        <w:tab/>
      </w:r>
      <w:r>
        <w:fldChar w:fldCharType="begin" w:fldLock="1"/>
      </w:r>
      <w:r>
        <w:instrText xml:space="preserve"> PAGEREF _Toc67994788 \h </w:instrText>
      </w:r>
      <w:r>
        <w:fldChar w:fldCharType="separate"/>
      </w:r>
      <w:r>
        <w:t>15</w:t>
      </w:r>
      <w:r>
        <w:fldChar w:fldCharType="end"/>
      </w:r>
    </w:p>
    <w:p w14:paraId="6F477464" w14:textId="124998A9" w:rsidR="008D45C1" w:rsidRDefault="008D45C1">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SorAckInfo</w:t>
      </w:r>
      <w:r>
        <w:tab/>
      </w:r>
      <w:r>
        <w:fldChar w:fldCharType="begin" w:fldLock="1"/>
      </w:r>
      <w:r>
        <w:instrText xml:space="preserve"> PAGEREF _Toc67994789 \h </w:instrText>
      </w:r>
      <w:r>
        <w:fldChar w:fldCharType="separate"/>
      </w:r>
      <w:r>
        <w:t>15</w:t>
      </w:r>
      <w:r>
        <w:fldChar w:fldCharType="end"/>
      </w:r>
    </w:p>
    <w:p w14:paraId="23490F00" w14:textId="3A11815D" w:rsidR="008D45C1" w:rsidRDefault="008D45C1">
      <w:pPr>
        <w:pStyle w:val="TOC4"/>
        <w:rPr>
          <w:rFonts w:asciiTheme="minorHAnsi" w:eastAsiaTheme="minorEastAsia" w:hAnsiTheme="minorHAnsi" w:cstheme="minorBidi"/>
          <w:sz w:val="22"/>
          <w:szCs w:val="22"/>
          <w:lang w:eastAsia="en-GB"/>
        </w:rPr>
      </w:pPr>
      <w:r w:rsidRPr="008D45C1">
        <w:t>6.1.6.3</w:t>
      </w:r>
      <w:r w:rsidRPr="008D45C1">
        <w:rPr>
          <w:rFonts w:asciiTheme="minorHAnsi" w:eastAsiaTheme="minorEastAsia" w:hAnsiTheme="minorHAnsi" w:cstheme="minorBidi"/>
          <w:sz w:val="22"/>
          <w:szCs w:val="22"/>
          <w:lang w:eastAsia="en-GB"/>
        </w:rPr>
        <w:tab/>
      </w:r>
      <w:r w:rsidRPr="000A424F">
        <w:rPr>
          <w:lang w:val="en-US"/>
        </w:rPr>
        <w:t>Simple data types and enumerations</w:t>
      </w:r>
      <w:r>
        <w:tab/>
      </w:r>
      <w:r>
        <w:fldChar w:fldCharType="begin" w:fldLock="1"/>
      </w:r>
      <w:r>
        <w:instrText xml:space="preserve"> PAGEREF _Toc67994790 \h </w:instrText>
      </w:r>
      <w:r>
        <w:fldChar w:fldCharType="separate"/>
      </w:r>
      <w:r>
        <w:t>16</w:t>
      </w:r>
      <w:r>
        <w:fldChar w:fldCharType="end"/>
      </w:r>
    </w:p>
    <w:p w14:paraId="44D1316A" w14:textId="57F2B97D" w:rsidR="008D45C1" w:rsidRDefault="008D45C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_Toc67994791 \h </w:instrText>
      </w:r>
      <w:r>
        <w:fldChar w:fldCharType="separate"/>
      </w:r>
      <w:r>
        <w:t>16</w:t>
      </w:r>
      <w:r>
        <w:fldChar w:fldCharType="end"/>
      </w:r>
    </w:p>
    <w:p w14:paraId="2861951D" w14:textId="5D08D0FF" w:rsidR="008D45C1" w:rsidRDefault="008D45C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_Toc67994792 \h </w:instrText>
      </w:r>
      <w:r>
        <w:fldChar w:fldCharType="separate"/>
      </w:r>
      <w:r>
        <w:t>16</w:t>
      </w:r>
      <w:r>
        <w:fldChar w:fldCharType="end"/>
      </w:r>
    </w:p>
    <w:p w14:paraId="42A238B3" w14:textId="583BCAE1" w:rsidR="008D45C1" w:rsidRDefault="008D45C1">
      <w:pPr>
        <w:pStyle w:val="TOC5"/>
        <w:rPr>
          <w:rFonts w:asciiTheme="minorHAnsi" w:eastAsiaTheme="minorEastAsia" w:hAnsiTheme="minorHAnsi" w:cstheme="minorBidi"/>
          <w:sz w:val="22"/>
          <w:szCs w:val="22"/>
          <w:lang w:eastAsia="en-GB"/>
        </w:rPr>
      </w:pPr>
      <w:r>
        <w:lastRenderedPageBreak/>
        <w:t>6.1.6.3.3</w:t>
      </w:r>
      <w:r>
        <w:rPr>
          <w:rFonts w:asciiTheme="minorHAnsi" w:eastAsiaTheme="minorEastAsia" w:hAnsiTheme="minorHAnsi" w:cstheme="minorBidi"/>
          <w:sz w:val="22"/>
          <w:szCs w:val="22"/>
          <w:lang w:eastAsia="en-GB"/>
        </w:rPr>
        <w:tab/>
      </w:r>
      <w:r>
        <w:t>Enumeration: SorAckStatus</w:t>
      </w:r>
      <w:r>
        <w:tab/>
      </w:r>
      <w:r>
        <w:fldChar w:fldCharType="begin" w:fldLock="1"/>
      </w:r>
      <w:r>
        <w:instrText xml:space="preserve"> PAGEREF _Toc67994793 \h </w:instrText>
      </w:r>
      <w:r>
        <w:fldChar w:fldCharType="separate"/>
      </w:r>
      <w:r>
        <w:t>16</w:t>
      </w:r>
      <w:r>
        <w:fldChar w:fldCharType="end"/>
      </w:r>
    </w:p>
    <w:p w14:paraId="64660996" w14:textId="76B79822" w:rsidR="008D45C1" w:rsidRDefault="008D45C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_Toc67994794 \h </w:instrText>
      </w:r>
      <w:r>
        <w:fldChar w:fldCharType="separate"/>
      </w:r>
      <w:r>
        <w:t>16</w:t>
      </w:r>
      <w:r>
        <w:fldChar w:fldCharType="end"/>
      </w:r>
    </w:p>
    <w:p w14:paraId="398AA22C" w14:textId="078FB581" w:rsidR="008D45C1" w:rsidRDefault="008D45C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_Toc67994795 \h </w:instrText>
      </w:r>
      <w:r>
        <w:fldChar w:fldCharType="separate"/>
      </w:r>
      <w:r>
        <w:t>16</w:t>
      </w:r>
      <w:r>
        <w:fldChar w:fldCharType="end"/>
      </w:r>
    </w:p>
    <w:p w14:paraId="167C544B" w14:textId="2C9777EC" w:rsidR="008D45C1" w:rsidRDefault="008D45C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_Toc67994796 \h </w:instrText>
      </w:r>
      <w:r>
        <w:fldChar w:fldCharType="separate"/>
      </w:r>
      <w:r>
        <w:t>16</w:t>
      </w:r>
      <w:r>
        <w:fldChar w:fldCharType="end"/>
      </w:r>
    </w:p>
    <w:p w14:paraId="3ABA80B6" w14:textId="6C8329E9" w:rsidR="008D45C1" w:rsidRDefault="008D45C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_Toc67994797 \h </w:instrText>
      </w:r>
      <w:r>
        <w:fldChar w:fldCharType="separate"/>
      </w:r>
      <w:r>
        <w:t>16</w:t>
      </w:r>
      <w:r>
        <w:fldChar w:fldCharType="end"/>
      </w:r>
    </w:p>
    <w:p w14:paraId="1FE89A30" w14:textId="4C7C4164" w:rsidR="008D45C1" w:rsidRDefault="008D45C1">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_Toc67994798 \h </w:instrText>
      </w:r>
      <w:r>
        <w:fldChar w:fldCharType="separate"/>
      </w:r>
      <w:r>
        <w:t>17</w:t>
      </w:r>
      <w:r>
        <w:fldChar w:fldCharType="end"/>
      </w:r>
    </w:p>
    <w:p w14:paraId="396FF5A2" w14:textId="731DB9CE" w:rsidR="008D45C1" w:rsidRDefault="008D45C1">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_Toc67994799 \h </w:instrText>
      </w:r>
      <w:r>
        <w:fldChar w:fldCharType="separate"/>
      </w:r>
      <w:r>
        <w:t>17</w:t>
      </w:r>
      <w:r>
        <w:fldChar w:fldCharType="end"/>
      </w:r>
    </w:p>
    <w:p w14:paraId="172F2BA9" w14:textId="4FF74028" w:rsidR="008D45C1" w:rsidRDefault="008D45C1" w:rsidP="008D45C1">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_Toc67994800 \h </w:instrText>
      </w:r>
      <w:r>
        <w:fldChar w:fldCharType="separate"/>
      </w:r>
      <w:r>
        <w:t>18</w:t>
      </w:r>
      <w:r>
        <w:fldChar w:fldCharType="end"/>
      </w:r>
    </w:p>
    <w:p w14:paraId="07AAA3C7" w14:textId="0F9249B4" w:rsidR="008D45C1" w:rsidRDefault="008D45C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_Toc67994801 \h </w:instrText>
      </w:r>
      <w:r>
        <w:fldChar w:fldCharType="separate"/>
      </w:r>
      <w:r>
        <w:t>18</w:t>
      </w:r>
      <w:r>
        <w:fldChar w:fldCharType="end"/>
      </w:r>
    </w:p>
    <w:p w14:paraId="3859B14E" w14:textId="15DA305E" w:rsidR="008D45C1" w:rsidRDefault="008D45C1">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Nsoraf_SOR API</w:t>
      </w:r>
      <w:r>
        <w:tab/>
      </w:r>
      <w:r>
        <w:fldChar w:fldCharType="begin" w:fldLock="1"/>
      </w:r>
      <w:r>
        <w:instrText xml:space="preserve"> PAGEREF _Toc67994802 \h </w:instrText>
      </w:r>
      <w:r>
        <w:fldChar w:fldCharType="separate"/>
      </w:r>
      <w:r>
        <w:t>18</w:t>
      </w:r>
      <w:r>
        <w:fldChar w:fldCharType="end"/>
      </w:r>
    </w:p>
    <w:p w14:paraId="63F3D706" w14:textId="69B06E10" w:rsidR="008D45C1" w:rsidRDefault="008D45C1" w:rsidP="008D45C1">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_Toc67994803 \h </w:instrText>
      </w:r>
      <w:r>
        <w:fldChar w:fldCharType="separate"/>
      </w:r>
      <w:r>
        <w:t>21</w:t>
      </w:r>
      <w:r>
        <w:fldChar w:fldCharType="end"/>
      </w:r>
    </w:p>
    <w:p w14:paraId="434D547B" w14:textId="1C8CEB48" w:rsidR="00080512" w:rsidRPr="004D3578" w:rsidRDefault="00147815">
      <w:r>
        <w:rPr>
          <w:noProof/>
          <w:sz w:val="22"/>
        </w:rPr>
        <w:fldChar w:fldCharType="end"/>
      </w:r>
    </w:p>
    <w:p w14:paraId="08AEDAEA" w14:textId="77777777" w:rsidR="00080512" w:rsidRDefault="00080512" w:rsidP="00823532">
      <w:pPr>
        <w:pStyle w:val="Heading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Start w:id="17" w:name="_Toc67994738"/>
      <w:bookmarkEnd w:id="9"/>
      <w:r w:rsidRPr="004D3578">
        <w:lastRenderedPageBreak/>
        <w:t>Foreword</w:t>
      </w:r>
      <w:bookmarkEnd w:id="10"/>
      <w:bookmarkEnd w:id="11"/>
      <w:bookmarkEnd w:id="12"/>
      <w:bookmarkEnd w:id="13"/>
      <w:bookmarkEnd w:id="14"/>
      <w:bookmarkEnd w:id="15"/>
      <w:bookmarkEnd w:id="16"/>
      <w:bookmarkEnd w:id="17"/>
    </w:p>
    <w:p w14:paraId="3710E986" w14:textId="77777777" w:rsidR="00080512" w:rsidRPr="004D3578" w:rsidRDefault="00080512">
      <w:r w:rsidRPr="004D3578">
        <w:t>This Technic</w:t>
      </w:r>
      <w:r w:rsidRPr="00823532">
        <w:t xml:space="preserve">al </w:t>
      </w:r>
      <w:bookmarkStart w:id="18" w:name="spectype3"/>
      <w:r w:rsidRPr="00823532">
        <w:t>Specification</w:t>
      </w:r>
      <w:bookmarkEnd w:id="18"/>
      <w:r w:rsidRPr="00823532">
        <w:t xml:space="preserve"> has been</w:t>
      </w:r>
      <w:r w:rsidRPr="004D3578">
        <w:t xml:space="preserve"> produced by the 3</w:t>
      </w:r>
      <w:r w:rsidR="00F04712">
        <w:t>rd</w:t>
      </w:r>
      <w:r w:rsidRPr="004D3578">
        <w:t xml:space="preserve"> Generation Partnership Project (3GPP).</w:t>
      </w:r>
    </w:p>
    <w:p w14:paraId="1EDB7B1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0E1126" w14:textId="77777777" w:rsidR="00080512" w:rsidRPr="004D3578" w:rsidRDefault="00080512">
      <w:pPr>
        <w:pStyle w:val="B1"/>
      </w:pPr>
      <w:r w:rsidRPr="004D3578">
        <w:t>Version x.y.z</w:t>
      </w:r>
    </w:p>
    <w:p w14:paraId="67B4B8F1" w14:textId="77777777" w:rsidR="00080512" w:rsidRPr="004D3578" w:rsidRDefault="00080512">
      <w:pPr>
        <w:pStyle w:val="B1"/>
      </w:pPr>
      <w:r w:rsidRPr="004D3578">
        <w:t>where:</w:t>
      </w:r>
    </w:p>
    <w:p w14:paraId="1B27E319" w14:textId="77777777" w:rsidR="00080512" w:rsidRPr="004D3578" w:rsidRDefault="00080512">
      <w:pPr>
        <w:pStyle w:val="B2"/>
      </w:pPr>
      <w:r w:rsidRPr="004D3578">
        <w:t>x</w:t>
      </w:r>
      <w:r w:rsidRPr="004D3578">
        <w:tab/>
        <w:t>the first digit:</w:t>
      </w:r>
    </w:p>
    <w:p w14:paraId="643FFEFC" w14:textId="77777777" w:rsidR="00080512" w:rsidRPr="004D3578" w:rsidRDefault="00080512">
      <w:pPr>
        <w:pStyle w:val="B3"/>
      </w:pPr>
      <w:r w:rsidRPr="004D3578">
        <w:t>1</w:t>
      </w:r>
      <w:r w:rsidRPr="004D3578">
        <w:tab/>
        <w:t>presented to TSG for information;</w:t>
      </w:r>
    </w:p>
    <w:p w14:paraId="0625FFA3" w14:textId="77777777" w:rsidR="00080512" w:rsidRPr="004D3578" w:rsidRDefault="00080512">
      <w:pPr>
        <w:pStyle w:val="B3"/>
      </w:pPr>
      <w:r w:rsidRPr="004D3578">
        <w:t>2</w:t>
      </w:r>
      <w:r w:rsidRPr="004D3578">
        <w:tab/>
        <w:t>presented to TSG for approval;</w:t>
      </w:r>
    </w:p>
    <w:p w14:paraId="7ACCCDE1" w14:textId="77777777" w:rsidR="00080512" w:rsidRPr="004D3578" w:rsidRDefault="00080512">
      <w:pPr>
        <w:pStyle w:val="B3"/>
      </w:pPr>
      <w:r w:rsidRPr="004D3578">
        <w:t>3</w:t>
      </w:r>
      <w:r w:rsidRPr="004D3578">
        <w:tab/>
        <w:t>or greater indicates TSG approved document under change control.</w:t>
      </w:r>
    </w:p>
    <w:p w14:paraId="1E031D6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88B2120" w14:textId="77777777" w:rsidR="00080512" w:rsidRDefault="00080512">
      <w:pPr>
        <w:pStyle w:val="B2"/>
      </w:pPr>
      <w:r w:rsidRPr="004D3578">
        <w:t>z</w:t>
      </w:r>
      <w:r w:rsidRPr="004D3578">
        <w:tab/>
        <w:t>the third digit is incremented when editorial only changes have been incorporated in the document.</w:t>
      </w:r>
    </w:p>
    <w:p w14:paraId="0C82B161" w14:textId="77777777" w:rsidR="008C384C" w:rsidRDefault="008C384C" w:rsidP="008C384C">
      <w:r>
        <w:t xml:space="preserve">In </w:t>
      </w:r>
      <w:r w:rsidR="0074026F">
        <w:t>the present</w:t>
      </w:r>
      <w:r>
        <w:t xml:space="preserve"> document, modal verbs have the following meanings:</w:t>
      </w:r>
    </w:p>
    <w:p w14:paraId="0CDB8752" w14:textId="77777777" w:rsidR="008C384C" w:rsidRDefault="008C384C" w:rsidP="00774DA4">
      <w:pPr>
        <w:pStyle w:val="EX"/>
      </w:pPr>
      <w:r w:rsidRPr="008C384C">
        <w:rPr>
          <w:b/>
        </w:rPr>
        <w:t>shall</w:t>
      </w:r>
      <w:r w:rsidR="00D83E1C">
        <w:tab/>
      </w:r>
      <w:r>
        <w:t>indicates a mandatory requirement to do something</w:t>
      </w:r>
    </w:p>
    <w:p w14:paraId="5CE3074A" w14:textId="77777777" w:rsidR="008C384C" w:rsidRDefault="008C384C" w:rsidP="00774DA4">
      <w:pPr>
        <w:pStyle w:val="EX"/>
      </w:pPr>
      <w:r w:rsidRPr="008C384C">
        <w:rPr>
          <w:b/>
        </w:rPr>
        <w:t>shall not</w:t>
      </w:r>
      <w:r>
        <w:tab/>
        <w:t>indicates an interdiction (</w:t>
      </w:r>
      <w:r w:rsidR="001F1132">
        <w:t>prohibition</w:t>
      </w:r>
      <w:r>
        <w:t>) to do something</w:t>
      </w:r>
    </w:p>
    <w:p w14:paraId="0C9B8C0F" w14:textId="77777777" w:rsidR="00BA19ED" w:rsidRPr="004D3578" w:rsidRDefault="00BA19ED" w:rsidP="00A27486">
      <w:r>
        <w:t>The constructions "shall" and "shall not" are confined to the context of normative provisions, and do not appear in Technical Reports.</w:t>
      </w:r>
    </w:p>
    <w:p w14:paraId="4658DDB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3D724B" w14:textId="77777777" w:rsidR="008C384C" w:rsidRDefault="008C384C" w:rsidP="00774DA4">
      <w:pPr>
        <w:pStyle w:val="EX"/>
      </w:pPr>
      <w:r w:rsidRPr="008C384C">
        <w:rPr>
          <w:b/>
        </w:rPr>
        <w:t>should</w:t>
      </w:r>
      <w:r w:rsidR="00D83E1C">
        <w:tab/>
      </w:r>
      <w:r>
        <w:t>indicates a recommendation to do something</w:t>
      </w:r>
    </w:p>
    <w:p w14:paraId="02567A6C" w14:textId="77777777" w:rsidR="008C384C" w:rsidRDefault="008C384C" w:rsidP="00774DA4">
      <w:pPr>
        <w:pStyle w:val="EX"/>
      </w:pPr>
      <w:r w:rsidRPr="008C384C">
        <w:rPr>
          <w:b/>
        </w:rPr>
        <w:t>should not</w:t>
      </w:r>
      <w:r>
        <w:tab/>
        <w:t>indicates a recommendation not to do something</w:t>
      </w:r>
    </w:p>
    <w:p w14:paraId="4AA3262C" w14:textId="77777777" w:rsidR="008C384C" w:rsidRDefault="008C384C" w:rsidP="00774DA4">
      <w:pPr>
        <w:pStyle w:val="EX"/>
      </w:pPr>
      <w:r w:rsidRPr="00774DA4">
        <w:rPr>
          <w:b/>
        </w:rPr>
        <w:t>may</w:t>
      </w:r>
      <w:r w:rsidR="00D83E1C">
        <w:tab/>
      </w:r>
      <w:r>
        <w:t>indicates permission to do something</w:t>
      </w:r>
    </w:p>
    <w:p w14:paraId="6FFC54E1" w14:textId="77777777" w:rsidR="008C384C" w:rsidRDefault="008C384C" w:rsidP="00774DA4">
      <w:pPr>
        <w:pStyle w:val="EX"/>
      </w:pPr>
      <w:r w:rsidRPr="00774DA4">
        <w:rPr>
          <w:b/>
        </w:rPr>
        <w:t>need not</w:t>
      </w:r>
      <w:r>
        <w:tab/>
        <w:t>indicates permission not to do something</w:t>
      </w:r>
    </w:p>
    <w:p w14:paraId="3E5125F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2B2444" w14:textId="77777777" w:rsidR="008C384C" w:rsidRDefault="008C384C" w:rsidP="00774DA4">
      <w:pPr>
        <w:pStyle w:val="EX"/>
      </w:pPr>
      <w:r w:rsidRPr="00774DA4">
        <w:rPr>
          <w:b/>
        </w:rPr>
        <w:t>can</w:t>
      </w:r>
      <w:r w:rsidR="00D83E1C">
        <w:tab/>
      </w:r>
      <w:r>
        <w:t>indicates</w:t>
      </w:r>
      <w:r w:rsidR="00774DA4">
        <w:t xml:space="preserve"> that something is possible</w:t>
      </w:r>
    </w:p>
    <w:p w14:paraId="741B17DF" w14:textId="77777777" w:rsidR="00774DA4" w:rsidRDefault="00774DA4" w:rsidP="00774DA4">
      <w:pPr>
        <w:pStyle w:val="EX"/>
      </w:pPr>
      <w:r w:rsidRPr="00774DA4">
        <w:rPr>
          <w:b/>
        </w:rPr>
        <w:t>cannot</w:t>
      </w:r>
      <w:r w:rsidR="00D83E1C">
        <w:tab/>
      </w:r>
      <w:r>
        <w:t>indicates that something is impossible</w:t>
      </w:r>
    </w:p>
    <w:p w14:paraId="4E6FB7A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EE656D1" w14:textId="77777777"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59D6A23" w14:textId="77777777"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2FDB53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1E5D3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EAFD71" w14:textId="77777777" w:rsidR="001F1132" w:rsidRDefault="001F1132" w:rsidP="001F1132">
      <w:r>
        <w:t>In addition:</w:t>
      </w:r>
    </w:p>
    <w:p w14:paraId="7709B88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AFA1D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5D5D3B" w14:textId="77777777" w:rsidR="00774DA4" w:rsidRPr="004D3578" w:rsidRDefault="00647114" w:rsidP="00A27486">
      <w:r>
        <w:t>The constructions "is" and "is not" do not indicate requirements.</w:t>
      </w:r>
    </w:p>
    <w:p w14:paraId="30CE96F9" w14:textId="77777777" w:rsidR="00823532" w:rsidRPr="004D3578" w:rsidRDefault="00823532" w:rsidP="00823532">
      <w:pPr>
        <w:pStyle w:val="Heading1"/>
      </w:pPr>
      <w:bookmarkStart w:id="19" w:name="introduction"/>
      <w:bookmarkStart w:id="20" w:name="_Toc34219387"/>
      <w:bookmarkStart w:id="21" w:name="_Toc34739709"/>
      <w:bookmarkStart w:id="22" w:name="_Toc34739956"/>
      <w:bookmarkStart w:id="23" w:name="_Toc34749428"/>
      <w:bookmarkStart w:id="24" w:name="_Toc35936315"/>
      <w:bookmarkStart w:id="25" w:name="_Toc36462490"/>
      <w:bookmarkStart w:id="26" w:name="_Toc45030991"/>
      <w:bookmarkStart w:id="27" w:name="_Toc67994739"/>
      <w:bookmarkEnd w:id="19"/>
      <w:r w:rsidRPr="004D3578">
        <w:t>1</w:t>
      </w:r>
      <w:r w:rsidRPr="004D3578">
        <w:tab/>
        <w:t>Scope</w:t>
      </w:r>
      <w:bookmarkEnd w:id="20"/>
      <w:bookmarkEnd w:id="21"/>
      <w:bookmarkEnd w:id="22"/>
      <w:bookmarkEnd w:id="23"/>
      <w:bookmarkEnd w:id="24"/>
      <w:bookmarkEnd w:id="25"/>
      <w:bookmarkEnd w:id="26"/>
      <w:bookmarkEnd w:id="27"/>
    </w:p>
    <w:p w14:paraId="00828FB9" w14:textId="77777777"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BD067B4" w14:textId="77777777"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14:paraId="75272068" w14:textId="77777777" w:rsidR="00823532" w:rsidRPr="004D3578" w:rsidRDefault="00823532" w:rsidP="00823532">
      <w:r w:rsidRPr="005E4D39">
        <w:t>The Technical Realization of the Service Based Architecture and the Principles and Guidelines for Services Definition are specified in 3GPP TS 29.500 [4] and 3GPP TS 29.501 [5].</w:t>
      </w:r>
    </w:p>
    <w:p w14:paraId="79132E13" w14:textId="77777777" w:rsidR="00823532" w:rsidRPr="004D3578" w:rsidRDefault="00823532" w:rsidP="00823532">
      <w:pPr>
        <w:pStyle w:val="Heading1"/>
      </w:pPr>
      <w:bookmarkStart w:id="28" w:name="_Toc34219388"/>
      <w:bookmarkStart w:id="29" w:name="_Toc34739710"/>
      <w:bookmarkStart w:id="30" w:name="_Toc34739957"/>
      <w:bookmarkStart w:id="31" w:name="_Toc34749429"/>
      <w:bookmarkStart w:id="32" w:name="_Toc35936316"/>
      <w:bookmarkStart w:id="33" w:name="_Toc36462491"/>
      <w:bookmarkStart w:id="34" w:name="_Toc45030992"/>
      <w:bookmarkStart w:id="35" w:name="_Toc67994740"/>
      <w:r w:rsidRPr="004D3578">
        <w:t>2</w:t>
      </w:r>
      <w:r w:rsidRPr="004D3578">
        <w:tab/>
        <w:t>References</w:t>
      </w:r>
      <w:bookmarkEnd w:id="28"/>
      <w:bookmarkEnd w:id="29"/>
      <w:bookmarkEnd w:id="30"/>
      <w:bookmarkEnd w:id="31"/>
      <w:bookmarkEnd w:id="32"/>
      <w:bookmarkEnd w:id="33"/>
      <w:bookmarkEnd w:id="34"/>
      <w:bookmarkEnd w:id="35"/>
    </w:p>
    <w:p w14:paraId="6FDB93E6" w14:textId="77777777" w:rsidR="00823532" w:rsidRPr="004D3578" w:rsidRDefault="00823532" w:rsidP="00823532">
      <w:r w:rsidRPr="004D3578">
        <w:t>The following documents contain provisions which, through reference in this text, constitute provisions of the present document.</w:t>
      </w:r>
    </w:p>
    <w:p w14:paraId="55C5C847" w14:textId="77777777" w:rsidR="00823532" w:rsidRPr="004D3578" w:rsidRDefault="00823532" w:rsidP="00823532">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1FA13106" w14:textId="77777777" w:rsidR="00823532" w:rsidRPr="004D3578" w:rsidRDefault="00823532" w:rsidP="00823532">
      <w:pPr>
        <w:pStyle w:val="B1"/>
      </w:pPr>
      <w:r>
        <w:t>-</w:t>
      </w:r>
      <w:r>
        <w:tab/>
      </w:r>
      <w:r w:rsidRPr="004D3578">
        <w:t>For a specific reference, subsequent revisions do not apply.</w:t>
      </w:r>
    </w:p>
    <w:p w14:paraId="05E275DF"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5BD09273" w14:textId="77777777" w:rsidR="00823532" w:rsidRDefault="00823532" w:rsidP="00823532">
      <w:pPr>
        <w:pStyle w:val="EX"/>
      </w:pPr>
      <w:r w:rsidRPr="004D3578">
        <w:t>[1]</w:t>
      </w:r>
      <w:r w:rsidRPr="004D3578">
        <w:tab/>
        <w:t>3GPP TR 21.905: "Vocabulary for 3GPP Specifications".</w:t>
      </w:r>
    </w:p>
    <w:p w14:paraId="6B8F2695"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6DC8160A"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30027DD6"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AA24C7D"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6F5D37C4" w14:textId="77777777"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00754CBF" w:rsidRPr="00754CBF">
        <w:rPr>
          <w:lang w:val="en-US"/>
        </w:rPr>
        <w:t xml:space="preserve"> </w:t>
      </w:r>
      <w:hyperlink r:id="rId11" w:history="1">
        <w:r w:rsidR="00754CBF">
          <w:rPr>
            <w:rStyle w:val="Hyperlink"/>
            <w:lang w:val="en-US"/>
          </w:rPr>
          <w:t>https://spec.openapis.org/oas/v3.0.0</w:t>
        </w:r>
      </w:hyperlink>
      <w:r w:rsidR="00754CBF">
        <w:rPr>
          <w:lang w:val="en-US"/>
        </w:rPr>
        <w:t>.</w:t>
      </w:r>
    </w:p>
    <w:p w14:paraId="66314AA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0C0A74B1"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082B535D"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0129DEF2"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E5A9A51"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4DEFC4E"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9820A56" w14:textId="77777777" w:rsidR="00823532" w:rsidRDefault="00823532" w:rsidP="00823532">
      <w:pPr>
        <w:pStyle w:val="EX"/>
      </w:pPr>
      <w:r>
        <w:t>[13]</w:t>
      </w:r>
      <w:r>
        <w:tab/>
        <w:t>IETF RFC 7807: "Problem Details for HTTP APIs".</w:t>
      </w:r>
    </w:p>
    <w:p w14:paraId="3CD36274"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1474D47C" w14:textId="77777777"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61085271"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174F9823" w14:textId="77777777"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38C3D72" w14:textId="77777777" w:rsidR="00823532" w:rsidRPr="004D3578" w:rsidRDefault="00823532" w:rsidP="00823532">
      <w:pPr>
        <w:pStyle w:val="Heading1"/>
      </w:pPr>
      <w:bookmarkStart w:id="40" w:name="_Toc34219389"/>
      <w:bookmarkStart w:id="41" w:name="_Toc34739711"/>
      <w:bookmarkStart w:id="42" w:name="_Toc34739958"/>
      <w:bookmarkStart w:id="43" w:name="_Toc34749430"/>
      <w:bookmarkStart w:id="44" w:name="_Toc35936317"/>
      <w:bookmarkStart w:id="45" w:name="_Toc36462492"/>
      <w:bookmarkStart w:id="46" w:name="_Toc45030993"/>
      <w:bookmarkStart w:id="47" w:name="_Toc67994741"/>
      <w:r w:rsidRPr="004D3578">
        <w:t>3</w:t>
      </w:r>
      <w:r w:rsidRPr="004D3578">
        <w:tab/>
        <w:t>Definitions, symbols and abbreviations</w:t>
      </w:r>
      <w:bookmarkEnd w:id="40"/>
      <w:bookmarkEnd w:id="41"/>
      <w:bookmarkEnd w:id="42"/>
      <w:bookmarkEnd w:id="43"/>
      <w:bookmarkEnd w:id="44"/>
      <w:bookmarkEnd w:id="45"/>
      <w:bookmarkEnd w:id="46"/>
      <w:bookmarkEnd w:id="47"/>
    </w:p>
    <w:p w14:paraId="161E2A3D" w14:textId="77777777" w:rsidR="00F17405" w:rsidRDefault="00F17405" w:rsidP="00F17405">
      <w:pPr>
        <w:pStyle w:val="Heading2"/>
      </w:pPr>
      <w:bookmarkStart w:id="48" w:name="_Toc34748325"/>
      <w:bookmarkStart w:id="49" w:name="_Toc33835531"/>
      <w:bookmarkStart w:id="50" w:name="_Toc24973357"/>
      <w:bookmarkStart w:id="51" w:name="_Toc21950980"/>
      <w:bookmarkStart w:id="52" w:name="_Toc34749431"/>
      <w:bookmarkStart w:id="53" w:name="_Toc35936318"/>
      <w:bookmarkStart w:id="54" w:name="_Toc36462493"/>
      <w:bookmarkStart w:id="55" w:name="_Toc45030994"/>
      <w:bookmarkStart w:id="56" w:name="_Toc67994742"/>
      <w:r>
        <w:t>3.1</w:t>
      </w:r>
      <w:r>
        <w:tab/>
        <w:t>Terms</w:t>
      </w:r>
      <w:bookmarkEnd w:id="48"/>
      <w:bookmarkEnd w:id="49"/>
      <w:bookmarkEnd w:id="50"/>
      <w:bookmarkEnd w:id="51"/>
      <w:bookmarkEnd w:id="52"/>
      <w:bookmarkEnd w:id="53"/>
      <w:bookmarkEnd w:id="54"/>
      <w:bookmarkEnd w:id="55"/>
      <w:bookmarkEnd w:id="56"/>
    </w:p>
    <w:p w14:paraId="1E472840" w14:textId="77777777" w:rsidR="003522BF" w:rsidRPr="003522BF" w:rsidRDefault="003522BF" w:rsidP="00166588">
      <w:r w:rsidRPr="003522BF">
        <w:rPr>
          <w:b/>
        </w:rPr>
        <w:t>SoR Information:</w:t>
      </w:r>
      <w:r w:rsidRPr="003522BF">
        <w:t xml:space="preserve"> In this specification, this refers to the following HPLMN information:</w:t>
      </w:r>
    </w:p>
    <w:p w14:paraId="2ADFDAAB" w14:textId="77777777"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14:paraId="68D4AD88" w14:textId="77777777" w:rsidR="003522BF" w:rsidRPr="003522BF" w:rsidRDefault="003522BF" w:rsidP="00166588">
      <w:pPr>
        <w:pStyle w:val="B1"/>
      </w:pPr>
      <w:r w:rsidRPr="003522BF">
        <w:t>b)</w:t>
      </w:r>
      <w:r w:rsidRPr="003522BF">
        <w:tab/>
        <w:t>one of the following:</w:t>
      </w:r>
    </w:p>
    <w:p w14:paraId="42122B53" w14:textId="77777777" w:rsidR="003522BF" w:rsidRPr="003522BF" w:rsidRDefault="003522BF" w:rsidP="00166588">
      <w:pPr>
        <w:pStyle w:val="B2"/>
      </w:pPr>
      <w:r w:rsidRPr="003522BF">
        <w:t>-</w:t>
      </w:r>
      <w:r w:rsidRPr="003522BF">
        <w:tab/>
        <w:t>a list of preferred PLMN/access technology combinations with an indication that it is included;</w:t>
      </w:r>
    </w:p>
    <w:p w14:paraId="4E14DEBA" w14:textId="77777777" w:rsidR="003522BF" w:rsidRPr="003522BF" w:rsidRDefault="003522BF" w:rsidP="00166588">
      <w:pPr>
        <w:pStyle w:val="B2"/>
      </w:pPr>
      <w:r w:rsidRPr="003522BF">
        <w:t>-</w:t>
      </w:r>
      <w:r w:rsidRPr="003522BF">
        <w:tab/>
        <w:t>a secured packet with an indication that it is included; or</w:t>
      </w:r>
    </w:p>
    <w:p w14:paraId="11B15BAB" w14:textId="77777777"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5C165748" w14:textId="77777777"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14:paraId="601F4CC8" w14:textId="77777777" w:rsidR="00F17405" w:rsidRDefault="00F17405" w:rsidP="00F17405">
      <w:pPr>
        <w:pStyle w:val="Heading2"/>
      </w:pPr>
      <w:bookmarkStart w:id="57" w:name="_Toc34748326"/>
      <w:bookmarkStart w:id="58" w:name="_Toc33835532"/>
      <w:bookmarkStart w:id="59" w:name="_Toc24973358"/>
      <w:bookmarkStart w:id="60" w:name="_Toc21950981"/>
      <w:bookmarkStart w:id="61" w:name="_Toc34749432"/>
      <w:bookmarkStart w:id="62" w:name="_Toc35936319"/>
      <w:bookmarkStart w:id="63" w:name="_Toc36462494"/>
      <w:bookmarkStart w:id="64" w:name="_Toc45030995"/>
      <w:bookmarkStart w:id="65" w:name="_Toc67994743"/>
      <w:r>
        <w:t>3.2</w:t>
      </w:r>
      <w:r>
        <w:tab/>
        <w:t>Symbols</w:t>
      </w:r>
      <w:bookmarkEnd w:id="57"/>
      <w:bookmarkEnd w:id="58"/>
      <w:bookmarkEnd w:id="59"/>
      <w:bookmarkEnd w:id="60"/>
      <w:bookmarkEnd w:id="61"/>
      <w:bookmarkEnd w:id="62"/>
      <w:bookmarkEnd w:id="63"/>
      <w:bookmarkEnd w:id="64"/>
      <w:bookmarkEnd w:id="65"/>
    </w:p>
    <w:p w14:paraId="2BD17684" w14:textId="77777777" w:rsidR="00F17405" w:rsidRDefault="00F17405" w:rsidP="00F17405">
      <w:pPr>
        <w:keepNext/>
      </w:pPr>
      <w:r>
        <w:t>Void.</w:t>
      </w:r>
    </w:p>
    <w:p w14:paraId="1DBC61F9" w14:textId="77777777" w:rsidR="00F17405" w:rsidRDefault="00F17405" w:rsidP="00F17405">
      <w:pPr>
        <w:pStyle w:val="Heading2"/>
      </w:pPr>
      <w:bookmarkStart w:id="66" w:name="_Toc34748327"/>
      <w:bookmarkStart w:id="67" w:name="_Toc33835533"/>
      <w:bookmarkStart w:id="68" w:name="_Toc24973359"/>
      <w:bookmarkStart w:id="69" w:name="_Toc21950982"/>
      <w:bookmarkStart w:id="70" w:name="_Toc34749433"/>
      <w:bookmarkStart w:id="71" w:name="_Toc35936320"/>
      <w:bookmarkStart w:id="72" w:name="_Toc36462495"/>
      <w:bookmarkStart w:id="73" w:name="_Toc45030996"/>
      <w:bookmarkStart w:id="74" w:name="_Toc67994744"/>
      <w:r>
        <w:t>3.3</w:t>
      </w:r>
      <w:r>
        <w:tab/>
        <w:t>Abbreviations</w:t>
      </w:r>
      <w:bookmarkEnd w:id="66"/>
      <w:bookmarkEnd w:id="67"/>
      <w:bookmarkEnd w:id="68"/>
      <w:bookmarkEnd w:id="69"/>
      <w:bookmarkEnd w:id="70"/>
      <w:bookmarkEnd w:id="71"/>
      <w:bookmarkEnd w:id="72"/>
      <w:bookmarkEnd w:id="73"/>
      <w:bookmarkEnd w:id="74"/>
    </w:p>
    <w:p w14:paraId="5F0753E3" w14:textId="77777777"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72A21C7" w14:textId="77777777" w:rsidR="00823532" w:rsidRDefault="00823532" w:rsidP="00823532">
      <w:pPr>
        <w:pStyle w:val="EW"/>
      </w:pPr>
      <w:r w:rsidRPr="00544965">
        <w:t>NF</w:t>
      </w:r>
      <w:r w:rsidRPr="00544965">
        <w:tab/>
        <w:t>Network Function</w:t>
      </w:r>
    </w:p>
    <w:p w14:paraId="665EA1DD" w14:textId="77777777" w:rsidR="00823532" w:rsidRPr="007D2660" w:rsidRDefault="00823532" w:rsidP="00823532">
      <w:pPr>
        <w:pStyle w:val="EW"/>
        <w:rPr>
          <w:lang w:val="en-US"/>
        </w:rPr>
      </w:pPr>
      <w:r w:rsidRPr="00411EB0">
        <w:rPr>
          <w:lang w:val="en-US"/>
        </w:rPr>
        <w:t>JSON</w:t>
      </w:r>
      <w:r w:rsidRPr="00411EB0">
        <w:rPr>
          <w:lang w:val="en-US"/>
        </w:rPr>
        <w:tab/>
        <w:t>Javascript Object Notation</w:t>
      </w:r>
    </w:p>
    <w:p w14:paraId="57747B91" w14:textId="77777777" w:rsidR="00823532" w:rsidRDefault="00823532" w:rsidP="00823532">
      <w:pPr>
        <w:pStyle w:val="EW"/>
      </w:pPr>
      <w:r>
        <w:t>SOR-AF</w:t>
      </w:r>
      <w:r>
        <w:tab/>
        <w:t>Steering Of Roaming Application Function</w:t>
      </w:r>
    </w:p>
    <w:p w14:paraId="2AB5532D" w14:textId="77777777" w:rsidR="00823532" w:rsidRDefault="00823532" w:rsidP="00823532">
      <w:pPr>
        <w:pStyle w:val="EW"/>
      </w:pPr>
      <w:r>
        <w:t>SoR</w:t>
      </w:r>
      <w:r>
        <w:tab/>
        <w:t>Steering of Roaming</w:t>
      </w:r>
    </w:p>
    <w:p w14:paraId="0944B599" w14:textId="77777777" w:rsidR="00823532" w:rsidRDefault="00823532" w:rsidP="00823532">
      <w:pPr>
        <w:pStyle w:val="EW"/>
      </w:pPr>
      <w:r w:rsidRPr="006A7EE2">
        <w:t>SUPI</w:t>
      </w:r>
      <w:r w:rsidRPr="006A7EE2">
        <w:tab/>
        <w:t>Subscription Permanent Identifier</w:t>
      </w:r>
    </w:p>
    <w:p w14:paraId="2BF776AA" w14:textId="77777777" w:rsidR="00823532" w:rsidRDefault="00823532" w:rsidP="00823532">
      <w:pPr>
        <w:pStyle w:val="EW"/>
      </w:pPr>
      <w:r>
        <w:t>UE</w:t>
      </w:r>
      <w:r>
        <w:tab/>
        <w:t>User Equipment</w:t>
      </w:r>
    </w:p>
    <w:p w14:paraId="4F90278E" w14:textId="77777777" w:rsidR="00823532" w:rsidRPr="004D3578" w:rsidRDefault="00823532" w:rsidP="00823532">
      <w:pPr>
        <w:pStyle w:val="EW"/>
      </w:pPr>
      <w:r>
        <w:t>UDM</w:t>
      </w:r>
      <w:r w:rsidRPr="004D3578">
        <w:tab/>
      </w:r>
      <w:r>
        <w:t>Unified Data Management</w:t>
      </w:r>
    </w:p>
    <w:p w14:paraId="684A5D95" w14:textId="77777777" w:rsidR="00823532" w:rsidRDefault="00823532" w:rsidP="00823532">
      <w:pPr>
        <w:pStyle w:val="Heading1"/>
      </w:pPr>
      <w:bookmarkStart w:id="75" w:name="_Toc34219393"/>
      <w:bookmarkStart w:id="76" w:name="_Toc34739715"/>
      <w:bookmarkStart w:id="77" w:name="_Toc34739962"/>
      <w:bookmarkStart w:id="78" w:name="_Toc34749434"/>
      <w:bookmarkStart w:id="79" w:name="_Toc35936321"/>
      <w:bookmarkStart w:id="80" w:name="_Toc36462496"/>
      <w:bookmarkStart w:id="81" w:name="_Toc45030997"/>
      <w:bookmarkStart w:id="82" w:name="_Toc67994745"/>
      <w:r w:rsidRPr="004D3578">
        <w:t>4</w:t>
      </w:r>
      <w:r w:rsidRPr="004D3578">
        <w:tab/>
      </w:r>
      <w:r>
        <w:t>Overview</w:t>
      </w:r>
      <w:bookmarkEnd w:id="75"/>
      <w:bookmarkEnd w:id="76"/>
      <w:bookmarkEnd w:id="77"/>
      <w:bookmarkEnd w:id="78"/>
      <w:bookmarkEnd w:id="79"/>
      <w:bookmarkEnd w:id="80"/>
      <w:bookmarkEnd w:id="81"/>
      <w:bookmarkEnd w:id="82"/>
    </w:p>
    <w:p w14:paraId="07F505A8" w14:textId="77777777" w:rsidR="00823532" w:rsidRPr="006A7EE2" w:rsidRDefault="00823532" w:rsidP="00823532">
      <w:pPr>
        <w:pStyle w:val="Heading2"/>
      </w:pPr>
      <w:bookmarkStart w:id="83" w:name="_Toc11338340"/>
      <w:bookmarkStart w:id="84" w:name="_Toc27584943"/>
      <w:bookmarkStart w:id="85" w:name="_Toc34219394"/>
      <w:bookmarkStart w:id="86" w:name="_Toc34739716"/>
      <w:bookmarkStart w:id="87" w:name="_Toc34739963"/>
      <w:bookmarkStart w:id="88" w:name="_Toc34749435"/>
      <w:bookmarkStart w:id="89" w:name="_Toc35936322"/>
      <w:bookmarkStart w:id="90" w:name="_Toc36462497"/>
      <w:bookmarkStart w:id="91" w:name="_Toc45030998"/>
      <w:bookmarkStart w:id="92" w:name="_Toc67994746"/>
      <w:r w:rsidRPr="006A7EE2">
        <w:t>4.1</w:t>
      </w:r>
      <w:r w:rsidRPr="006A7EE2">
        <w:tab/>
        <w:t>Introduction</w:t>
      </w:r>
      <w:bookmarkEnd w:id="83"/>
      <w:bookmarkEnd w:id="84"/>
      <w:bookmarkEnd w:id="85"/>
      <w:bookmarkEnd w:id="86"/>
      <w:bookmarkEnd w:id="87"/>
      <w:bookmarkEnd w:id="88"/>
      <w:bookmarkEnd w:id="89"/>
      <w:bookmarkEnd w:id="90"/>
      <w:bookmarkEnd w:id="91"/>
      <w:bookmarkEnd w:id="92"/>
    </w:p>
    <w:p w14:paraId="5DE6C06B" w14:textId="77777777"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7870A029" w14:textId="77777777" w:rsidR="00823532" w:rsidRPr="006A7EE2" w:rsidRDefault="00823532" w:rsidP="00823532">
      <w:pPr>
        <w:pStyle w:val="NO"/>
      </w:pPr>
      <w:r>
        <w:t>NOTE:</w:t>
      </w:r>
      <w:r>
        <w:tab/>
        <w:t>The generation and calculation of the SoR information and associated roaming business logic are out of scope of this document.</w:t>
      </w:r>
    </w:p>
    <w:p w14:paraId="13BD3630" w14:textId="77777777"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14:paraId="5CD49B7D" w14:textId="77777777" w:rsidR="00823532" w:rsidRDefault="00823532" w:rsidP="00D83E1C">
      <w:pPr>
        <w:pStyle w:val="TH"/>
      </w:pPr>
      <w:r>
        <w:object w:dxaOrig="5760" w:dyaOrig="1125" w14:anchorId="16F52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5.8pt" o:ole="">
            <v:imagedata r:id="rId12" o:title=""/>
          </v:shape>
          <o:OLEObject Type="Embed" ProgID="Visio.Drawing.15" ShapeID="_x0000_i1025" DrawAspect="Content" ObjectID="_1678608779" r:id="rId13"/>
        </w:object>
      </w:r>
    </w:p>
    <w:p w14:paraId="635DF242" w14:textId="77777777"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14:paraId="2623C4BD" w14:textId="77777777" w:rsidR="00823532" w:rsidRDefault="00823532" w:rsidP="00823532">
      <w:pPr>
        <w:pStyle w:val="Heading1"/>
      </w:pPr>
      <w:bookmarkStart w:id="93" w:name="_Toc34219395"/>
      <w:bookmarkStart w:id="94" w:name="_Toc34739717"/>
      <w:bookmarkStart w:id="95" w:name="_Toc34739964"/>
      <w:bookmarkStart w:id="96" w:name="_Toc34749436"/>
      <w:bookmarkStart w:id="97" w:name="_Toc35936323"/>
      <w:bookmarkStart w:id="98" w:name="_Toc36462498"/>
      <w:bookmarkStart w:id="99" w:name="_Toc45030999"/>
      <w:bookmarkStart w:id="100" w:name="_Toc67994747"/>
      <w:r>
        <w:t>5</w:t>
      </w:r>
      <w:r w:rsidRPr="004D3578">
        <w:tab/>
      </w:r>
      <w:r>
        <w:t>Services offered by the SOR-AF</w:t>
      </w:r>
      <w:bookmarkEnd w:id="93"/>
      <w:bookmarkEnd w:id="94"/>
      <w:bookmarkEnd w:id="95"/>
      <w:bookmarkEnd w:id="96"/>
      <w:bookmarkEnd w:id="97"/>
      <w:bookmarkEnd w:id="98"/>
      <w:bookmarkEnd w:id="99"/>
      <w:bookmarkEnd w:id="100"/>
    </w:p>
    <w:p w14:paraId="453F5CAE" w14:textId="77777777" w:rsidR="00823532" w:rsidRDefault="00823532" w:rsidP="00823532">
      <w:pPr>
        <w:pStyle w:val="Heading2"/>
      </w:pPr>
      <w:bookmarkStart w:id="101" w:name="_Toc34219396"/>
      <w:bookmarkStart w:id="102" w:name="_Toc34739718"/>
      <w:bookmarkStart w:id="103" w:name="_Toc34739965"/>
      <w:bookmarkStart w:id="104" w:name="_Toc34749437"/>
      <w:bookmarkStart w:id="105" w:name="_Toc35936324"/>
      <w:bookmarkStart w:id="106" w:name="_Toc36462499"/>
      <w:bookmarkStart w:id="107" w:name="_Toc45031000"/>
      <w:bookmarkStart w:id="108" w:name="_Toc67994748"/>
      <w:r>
        <w:t>5.1</w:t>
      </w:r>
      <w:r>
        <w:tab/>
        <w:t>Introduction</w:t>
      </w:r>
      <w:bookmarkEnd w:id="101"/>
      <w:bookmarkEnd w:id="102"/>
      <w:bookmarkEnd w:id="103"/>
      <w:bookmarkEnd w:id="104"/>
      <w:bookmarkEnd w:id="105"/>
      <w:bookmarkEnd w:id="106"/>
      <w:bookmarkEnd w:id="107"/>
      <w:bookmarkEnd w:id="108"/>
    </w:p>
    <w:p w14:paraId="2AD346C5" w14:textId="77777777"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064EB8F4" w14:textId="77777777" w:rsidR="001B7AE5" w:rsidRDefault="00823532" w:rsidP="001B7AE5">
      <w:pPr>
        <w:pStyle w:val="B1"/>
      </w:pPr>
      <w:r w:rsidRPr="00F61A8C">
        <w:t>-</w:t>
      </w:r>
      <w:r w:rsidRPr="00F61A8C">
        <w:tab/>
        <w:t>N</w:t>
      </w:r>
      <w:r>
        <w:t>soraf</w:t>
      </w:r>
      <w:r w:rsidRPr="00F61A8C">
        <w:t>_</w:t>
      </w:r>
      <w:r>
        <w:t>SteeringOfRoaming</w:t>
      </w:r>
    </w:p>
    <w:p w14:paraId="151A23C3" w14:textId="77777777"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14:paraId="26DAAF62" w14:textId="77777777"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14:paraId="58A152AC" w14:textId="77777777" w:rsidTr="00337C43">
        <w:trPr>
          <w:trHeight w:val="374"/>
        </w:trPr>
        <w:tc>
          <w:tcPr>
            <w:tcW w:w="2065" w:type="dxa"/>
            <w:shd w:val="clear" w:color="auto" w:fill="auto"/>
          </w:tcPr>
          <w:p w14:paraId="2E86F747"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14:paraId="0AC92CDF"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14:paraId="62CB24D3"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14:paraId="2650AD3D"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14:paraId="0012B6EF"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14:paraId="6900A405"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14:paraId="7140104F" w14:textId="77777777" w:rsidTr="00337C43">
        <w:trPr>
          <w:trHeight w:val="566"/>
        </w:trPr>
        <w:tc>
          <w:tcPr>
            <w:tcW w:w="2065" w:type="dxa"/>
            <w:shd w:val="clear" w:color="auto" w:fill="auto"/>
          </w:tcPr>
          <w:p w14:paraId="3FED6574" w14:textId="77777777" w:rsidR="001B7AE5" w:rsidRPr="00337C43" w:rsidRDefault="001B7AE5" w:rsidP="002D4637">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14:paraId="1159EC3C" w14:textId="77777777"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14:paraId="41C86C26" w14:textId="77777777" w:rsidR="001B7AE5" w:rsidRPr="00337C43" w:rsidRDefault="001B7AE5" w:rsidP="002D4637">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14:paraId="40E9CA0B" w14:textId="77777777"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14:paraId="63F8D279" w14:textId="77777777" w:rsidR="001B7AE5" w:rsidRPr="00337C43" w:rsidRDefault="001B7AE5" w:rsidP="002D4637">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14:paraId="5BAF5AED" w14:textId="77777777"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14:paraId="41BE9B37" w14:textId="77777777" w:rsidR="00EC7A19" w:rsidRPr="00166588" w:rsidRDefault="00EC7A19" w:rsidP="00166588">
      <w:pPr>
        <w:pStyle w:val="Guidance"/>
        <w:rPr>
          <w:i w:val="0"/>
          <w:color w:val="auto"/>
        </w:rPr>
      </w:pPr>
      <w:bookmarkStart w:id="109" w:name="_Toc34219397"/>
      <w:bookmarkStart w:id="110" w:name="_Toc34739719"/>
      <w:bookmarkStart w:id="111" w:name="_Toc34739966"/>
      <w:bookmarkStart w:id="112" w:name="_Toc34749438"/>
      <w:bookmarkStart w:id="113" w:name="_Toc35936325"/>
      <w:bookmarkStart w:id="114" w:name="_Toc36462500"/>
    </w:p>
    <w:p w14:paraId="485551D7" w14:textId="77777777" w:rsidR="00823532" w:rsidRDefault="00823532" w:rsidP="005B4D2D">
      <w:pPr>
        <w:pStyle w:val="Heading2"/>
      </w:pPr>
      <w:bookmarkStart w:id="115" w:name="_Toc45031001"/>
      <w:bookmarkStart w:id="116" w:name="_Toc67994749"/>
      <w:r>
        <w:t>5.2</w:t>
      </w:r>
      <w:r>
        <w:tab/>
      </w:r>
      <w:r w:rsidRPr="00C8565D">
        <w:t>Nsoraf_SteeringOfRoaming Service</w:t>
      </w:r>
      <w:bookmarkEnd w:id="109"/>
      <w:bookmarkEnd w:id="110"/>
      <w:bookmarkEnd w:id="111"/>
      <w:bookmarkEnd w:id="112"/>
      <w:bookmarkEnd w:id="113"/>
      <w:bookmarkEnd w:id="114"/>
      <w:bookmarkEnd w:id="115"/>
      <w:bookmarkEnd w:id="116"/>
    </w:p>
    <w:p w14:paraId="0C317C2D" w14:textId="77777777" w:rsidR="00823532" w:rsidRDefault="00823532" w:rsidP="00823532">
      <w:pPr>
        <w:pStyle w:val="Heading3"/>
      </w:pPr>
      <w:bookmarkStart w:id="117" w:name="_Toc34219398"/>
      <w:bookmarkStart w:id="118" w:name="_Toc34739720"/>
      <w:bookmarkStart w:id="119" w:name="_Toc34739967"/>
      <w:bookmarkStart w:id="120" w:name="_Toc34749439"/>
      <w:bookmarkStart w:id="121" w:name="_Toc35936326"/>
      <w:bookmarkStart w:id="122" w:name="_Toc36462501"/>
      <w:bookmarkStart w:id="123" w:name="_Toc45031002"/>
      <w:bookmarkStart w:id="124" w:name="_Toc67994750"/>
      <w:r>
        <w:t>5.2.1</w:t>
      </w:r>
      <w:r>
        <w:tab/>
        <w:t>Service Description</w:t>
      </w:r>
      <w:bookmarkEnd w:id="117"/>
      <w:bookmarkEnd w:id="118"/>
      <w:bookmarkEnd w:id="119"/>
      <w:bookmarkEnd w:id="120"/>
      <w:bookmarkEnd w:id="121"/>
      <w:bookmarkEnd w:id="122"/>
      <w:bookmarkEnd w:id="123"/>
      <w:bookmarkEnd w:id="124"/>
    </w:p>
    <w:p w14:paraId="6175805F" w14:textId="77777777"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73CA94ED" w14:textId="77777777" w:rsidR="00823532" w:rsidRDefault="00823532" w:rsidP="00823532">
      <w:pPr>
        <w:pStyle w:val="Heading3"/>
      </w:pPr>
      <w:bookmarkStart w:id="125" w:name="_Toc34219399"/>
      <w:bookmarkStart w:id="126" w:name="_Toc34739721"/>
      <w:bookmarkStart w:id="127" w:name="_Toc34739968"/>
      <w:bookmarkStart w:id="128" w:name="_Toc34749440"/>
      <w:bookmarkStart w:id="129" w:name="_Toc35936327"/>
      <w:bookmarkStart w:id="130" w:name="_Toc36462502"/>
      <w:bookmarkStart w:id="131" w:name="_Toc45031003"/>
      <w:bookmarkStart w:id="132" w:name="_Toc67994751"/>
      <w:r>
        <w:t>5.2.2</w:t>
      </w:r>
      <w:r>
        <w:tab/>
        <w:t>Service Operations</w:t>
      </w:r>
      <w:bookmarkEnd w:id="125"/>
      <w:bookmarkEnd w:id="126"/>
      <w:bookmarkEnd w:id="127"/>
      <w:bookmarkEnd w:id="128"/>
      <w:bookmarkEnd w:id="129"/>
      <w:bookmarkEnd w:id="130"/>
      <w:bookmarkEnd w:id="131"/>
      <w:bookmarkEnd w:id="132"/>
    </w:p>
    <w:p w14:paraId="3DC02ED3" w14:textId="77777777" w:rsidR="00823532" w:rsidRDefault="00823532" w:rsidP="00823532">
      <w:pPr>
        <w:pStyle w:val="Heading4"/>
      </w:pPr>
      <w:bookmarkStart w:id="133" w:name="_Toc34219400"/>
      <w:bookmarkStart w:id="134" w:name="_Toc34739722"/>
      <w:bookmarkStart w:id="135" w:name="_Toc34739969"/>
      <w:bookmarkStart w:id="136" w:name="_Toc34749441"/>
      <w:bookmarkStart w:id="137" w:name="_Toc35936328"/>
      <w:bookmarkStart w:id="138" w:name="_Toc36462503"/>
      <w:bookmarkStart w:id="139" w:name="_Toc45031004"/>
      <w:bookmarkStart w:id="140" w:name="_Toc67994752"/>
      <w:r>
        <w:t>5.2.2.1</w:t>
      </w:r>
      <w:r>
        <w:tab/>
        <w:t>Introduction</w:t>
      </w:r>
      <w:bookmarkEnd w:id="133"/>
      <w:bookmarkEnd w:id="134"/>
      <w:bookmarkEnd w:id="135"/>
      <w:bookmarkEnd w:id="136"/>
      <w:bookmarkEnd w:id="137"/>
      <w:bookmarkEnd w:id="138"/>
      <w:bookmarkEnd w:id="139"/>
      <w:bookmarkEnd w:id="140"/>
    </w:p>
    <w:p w14:paraId="10D12FB2" w14:textId="77777777"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14:paraId="441F6760" w14:textId="77777777" w:rsidR="00823532" w:rsidRDefault="00D83E1C" w:rsidP="00D83E1C">
      <w:pPr>
        <w:pStyle w:val="B1"/>
      </w:pPr>
      <w:r>
        <w:t>-</w:t>
      </w:r>
      <w:r>
        <w:tab/>
      </w:r>
      <w:r w:rsidR="00823532">
        <w:t>Get</w:t>
      </w:r>
    </w:p>
    <w:p w14:paraId="03CDB20F" w14:textId="77777777" w:rsidR="00823532" w:rsidRDefault="00D83E1C" w:rsidP="00D83E1C">
      <w:pPr>
        <w:pStyle w:val="B1"/>
      </w:pPr>
      <w:r>
        <w:t>-</w:t>
      </w:r>
      <w:r>
        <w:tab/>
      </w:r>
      <w:r w:rsidR="00823532">
        <w:t>Info</w:t>
      </w:r>
    </w:p>
    <w:p w14:paraId="0534974F" w14:textId="77777777" w:rsidR="00823532" w:rsidRDefault="00823532" w:rsidP="00823532">
      <w:pPr>
        <w:pStyle w:val="Heading4"/>
      </w:pPr>
      <w:bookmarkStart w:id="141" w:name="_Toc34219401"/>
      <w:bookmarkStart w:id="142" w:name="_Toc34739723"/>
      <w:bookmarkStart w:id="143" w:name="_Toc34739970"/>
      <w:bookmarkStart w:id="144" w:name="_Toc34749442"/>
      <w:bookmarkStart w:id="145" w:name="_Toc35936329"/>
      <w:bookmarkStart w:id="146" w:name="_Toc36462504"/>
      <w:bookmarkStart w:id="147" w:name="_Toc45031005"/>
      <w:bookmarkStart w:id="148" w:name="_Toc67994753"/>
      <w:r>
        <w:t>5.2.2.2</w:t>
      </w:r>
      <w:r>
        <w:tab/>
        <w:t>Get</w:t>
      </w:r>
      <w:bookmarkEnd w:id="141"/>
      <w:bookmarkEnd w:id="142"/>
      <w:bookmarkEnd w:id="143"/>
      <w:bookmarkEnd w:id="144"/>
      <w:bookmarkEnd w:id="145"/>
      <w:bookmarkEnd w:id="146"/>
      <w:bookmarkEnd w:id="147"/>
      <w:bookmarkEnd w:id="148"/>
    </w:p>
    <w:p w14:paraId="4D9D6B78" w14:textId="77777777" w:rsidR="00823532" w:rsidRDefault="00823532" w:rsidP="00823532">
      <w:pPr>
        <w:pStyle w:val="Heading5"/>
      </w:pPr>
      <w:bookmarkStart w:id="149" w:name="_Toc34219402"/>
      <w:bookmarkStart w:id="150" w:name="_Toc34739724"/>
      <w:bookmarkStart w:id="151" w:name="_Toc34739971"/>
      <w:bookmarkStart w:id="152" w:name="_Toc34749443"/>
      <w:bookmarkStart w:id="153" w:name="_Toc35936330"/>
      <w:bookmarkStart w:id="154" w:name="_Toc36462505"/>
      <w:bookmarkStart w:id="155" w:name="_Toc45031006"/>
      <w:bookmarkStart w:id="156" w:name="_Toc67994754"/>
      <w:r>
        <w:t>5.2.2.2.1</w:t>
      </w:r>
      <w:r>
        <w:tab/>
        <w:t>General</w:t>
      </w:r>
      <w:bookmarkEnd w:id="149"/>
      <w:bookmarkEnd w:id="150"/>
      <w:bookmarkEnd w:id="151"/>
      <w:bookmarkEnd w:id="152"/>
      <w:bookmarkEnd w:id="153"/>
      <w:bookmarkEnd w:id="154"/>
      <w:bookmarkEnd w:id="155"/>
      <w:bookmarkEnd w:id="156"/>
    </w:p>
    <w:p w14:paraId="2B30B628" w14:textId="77777777" w:rsidR="00823532" w:rsidRDefault="00823532" w:rsidP="00823532">
      <w:r>
        <w:t xml:space="preserve">This service operation is used by a NF consumer (e.g. UDM) to retrieve </w:t>
      </w:r>
      <w:r w:rsidRPr="00884AC5">
        <w:t>SoR information</w:t>
      </w:r>
      <w:r>
        <w:t>.</w:t>
      </w:r>
    </w:p>
    <w:p w14:paraId="06C8F506" w14:textId="77777777" w:rsidR="00823532" w:rsidRDefault="00823532" w:rsidP="00823532">
      <w:r>
        <w:t>The returned information can consist of either:</w:t>
      </w:r>
    </w:p>
    <w:p w14:paraId="666CAE82" w14:textId="77777777" w:rsidR="00823532" w:rsidRDefault="00D83E1C" w:rsidP="00D83E1C">
      <w:pPr>
        <w:pStyle w:val="B1"/>
      </w:pPr>
      <w:r>
        <w:t>-</w:t>
      </w:r>
      <w:r>
        <w:tab/>
      </w:r>
      <w:r w:rsidR="00823532">
        <w:t xml:space="preserve">a </w:t>
      </w:r>
      <w:r w:rsidR="00823532" w:rsidRPr="00D44BCC">
        <w:t>list of preferred PLMN/access technology combinations</w:t>
      </w:r>
      <w:r w:rsidR="00823532">
        <w:t>;</w:t>
      </w:r>
    </w:p>
    <w:p w14:paraId="726FAE6E" w14:textId="77777777" w:rsidR="00823532" w:rsidRDefault="00D83E1C" w:rsidP="00D83E1C">
      <w:pPr>
        <w:pStyle w:val="B1"/>
      </w:pPr>
      <w:r>
        <w:t>-</w:t>
      </w:r>
      <w:r>
        <w:tab/>
      </w:r>
      <w:r w:rsidR="00823532">
        <w:t>a secured packet;</w:t>
      </w:r>
    </w:p>
    <w:p w14:paraId="41839FCE" w14:textId="77777777" w:rsidR="00823532" w:rsidRDefault="00D83E1C" w:rsidP="00D83E1C">
      <w:pPr>
        <w:pStyle w:val="B1"/>
      </w:pPr>
      <w:r>
        <w:t>-</w:t>
      </w:r>
      <w:r>
        <w:tab/>
      </w:r>
      <w:r w:rsidR="00823532" w:rsidRPr="00461E5C">
        <w:t>neither of them</w:t>
      </w:r>
      <w:r w:rsidR="00823532">
        <w:t>.</w:t>
      </w:r>
    </w:p>
    <w:p w14:paraId="719686C3" w14:textId="77777777"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36BCDA61" w14:textId="77777777" w:rsidR="00823532" w:rsidRDefault="00823532" w:rsidP="00823532">
      <w:r>
        <w:lastRenderedPageBreak/>
        <w:t xml:space="preserve">The following procedures are supported using the </w:t>
      </w:r>
      <w:r w:rsidR="00D83E1C">
        <w:t>"</w:t>
      </w:r>
      <w:r>
        <w:t>Get</w:t>
      </w:r>
      <w:r w:rsidR="00D83E1C">
        <w:t>"</w:t>
      </w:r>
      <w:r>
        <w:t xml:space="preserve"> service operation:</w:t>
      </w:r>
    </w:p>
    <w:p w14:paraId="061298AD" w14:textId="77777777"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14:paraId="1277EBBC" w14:textId="77777777" w:rsidR="00823532" w:rsidRPr="003522BF" w:rsidRDefault="00823532" w:rsidP="00823532">
      <w:pPr>
        <w:pStyle w:val="Heading5"/>
        <w:rPr>
          <w:lang w:val="fr-FR"/>
        </w:rPr>
      </w:pPr>
      <w:bookmarkStart w:id="157" w:name="_Toc34219403"/>
      <w:bookmarkStart w:id="158" w:name="_Toc34739725"/>
      <w:bookmarkStart w:id="159" w:name="_Toc34739972"/>
      <w:bookmarkStart w:id="160" w:name="_Toc34749444"/>
      <w:bookmarkStart w:id="161" w:name="_Toc35936331"/>
      <w:bookmarkStart w:id="162" w:name="_Toc36462506"/>
      <w:bookmarkStart w:id="163" w:name="_Toc45031007"/>
      <w:bookmarkStart w:id="164" w:name="_Toc67994755"/>
      <w:r w:rsidRPr="003522BF">
        <w:rPr>
          <w:lang w:val="fr-FR"/>
        </w:rPr>
        <w:t>5.2.2.2.2</w:t>
      </w:r>
      <w:r w:rsidRPr="003522BF">
        <w:rPr>
          <w:lang w:val="fr-FR"/>
        </w:rPr>
        <w:tab/>
        <w:t>SoR Information Retrieval</w:t>
      </w:r>
      <w:bookmarkEnd w:id="157"/>
      <w:bookmarkEnd w:id="158"/>
      <w:bookmarkEnd w:id="159"/>
      <w:bookmarkEnd w:id="160"/>
      <w:bookmarkEnd w:id="161"/>
      <w:bookmarkEnd w:id="162"/>
      <w:bookmarkEnd w:id="163"/>
      <w:bookmarkEnd w:id="164"/>
    </w:p>
    <w:p w14:paraId="1D9B385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66CCCEB9" w14:textId="77777777" w:rsidR="00823532" w:rsidRDefault="00823532" w:rsidP="00823532">
      <w:r w:rsidRPr="000B71E3">
        <w:t>The request contains the UE's identity (/{</w:t>
      </w:r>
      <w:r>
        <w:t>supi</w:t>
      </w:r>
      <w:r w:rsidRPr="000B71E3">
        <w:t xml:space="preserve">}) </w:t>
      </w:r>
      <w:r>
        <w:t>and a set of query parameters (e.g. PLMN ID of the visited PLMN the UE is roaming in).</w:t>
      </w:r>
    </w:p>
    <w:p w14:paraId="5A2371BD" w14:textId="77777777" w:rsidR="00823532" w:rsidRDefault="00823532" w:rsidP="00D83E1C">
      <w:pPr>
        <w:pStyle w:val="TH"/>
      </w:pPr>
      <w:r>
        <w:object w:dxaOrig="8670" w:dyaOrig="2370" w14:anchorId="5524FBB0">
          <v:shape id="_x0000_i1026" type="#_x0000_t75" style="width:434.4pt;height:118.8pt" o:ole="">
            <v:imagedata r:id="rId14" o:title=""/>
          </v:shape>
          <o:OLEObject Type="Embed" ProgID="Visio.Drawing.15" ShapeID="_x0000_i1026" DrawAspect="Content" ObjectID="_1678608780" r:id="rId15"/>
        </w:object>
      </w:r>
    </w:p>
    <w:p w14:paraId="1CCF3408" w14:textId="77777777" w:rsidR="00823532" w:rsidRPr="000B71E3" w:rsidRDefault="00823532" w:rsidP="00823532">
      <w:pPr>
        <w:pStyle w:val="TF"/>
      </w:pPr>
      <w:r w:rsidRPr="006A7EE2">
        <w:t xml:space="preserve">Figure 5.2.2.2.2-1: </w:t>
      </w:r>
      <w:r>
        <w:t>SoR Information Retrieval Procedure</w:t>
      </w:r>
    </w:p>
    <w:p w14:paraId="540BDE9D"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14:paraId="6668005A" w14:textId="7777777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3EE27C4C" w14:textId="77777777"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14:paraId="11C75644"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27451C56"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215CDA79" w14:textId="77777777" w:rsidR="00823532" w:rsidRDefault="00823532" w:rsidP="00823532">
      <w:pPr>
        <w:pStyle w:val="Heading4"/>
      </w:pPr>
      <w:bookmarkStart w:id="165" w:name="_Toc34219404"/>
      <w:bookmarkStart w:id="166" w:name="_Toc34739726"/>
      <w:bookmarkStart w:id="167" w:name="_Toc34739973"/>
      <w:bookmarkStart w:id="168" w:name="_Toc34749445"/>
      <w:bookmarkStart w:id="169" w:name="_Toc35936332"/>
      <w:bookmarkStart w:id="170" w:name="_Toc36462507"/>
      <w:bookmarkStart w:id="171" w:name="_Toc45031008"/>
      <w:bookmarkStart w:id="172" w:name="_Toc67994756"/>
      <w:r>
        <w:t>5.2.2.3</w:t>
      </w:r>
      <w:r>
        <w:tab/>
        <w:t>Info</w:t>
      </w:r>
      <w:bookmarkEnd w:id="165"/>
      <w:bookmarkEnd w:id="166"/>
      <w:bookmarkEnd w:id="167"/>
      <w:bookmarkEnd w:id="168"/>
      <w:bookmarkEnd w:id="169"/>
      <w:bookmarkEnd w:id="170"/>
      <w:bookmarkEnd w:id="171"/>
      <w:bookmarkEnd w:id="172"/>
    </w:p>
    <w:p w14:paraId="02361586" w14:textId="77777777" w:rsidR="00823532" w:rsidRDefault="00823532" w:rsidP="00823532">
      <w:pPr>
        <w:pStyle w:val="Heading5"/>
      </w:pPr>
      <w:bookmarkStart w:id="173" w:name="_Toc34219405"/>
      <w:bookmarkStart w:id="174" w:name="_Toc34739727"/>
      <w:bookmarkStart w:id="175" w:name="_Toc34739974"/>
      <w:bookmarkStart w:id="176" w:name="_Toc34749446"/>
      <w:bookmarkStart w:id="177" w:name="_Toc35936333"/>
      <w:bookmarkStart w:id="178" w:name="_Toc36462508"/>
      <w:bookmarkStart w:id="179" w:name="_Toc45031009"/>
      <w:bookmarkStart w:id="180" w:name="_Toc67994757"/>
      <w:r>
        <w:t>5.2.2.3.1</w:t>
      </w:r>
      <w:r>
        <w:tab/>
        <w:t>General</w:t>
      </w:r>
      <w:bookmarkEnd w:id="173"/>
      <w:bookmarkEnd w:id="174"/>
      <w:bookmarkEnd w:id="175"/>
      <w:bookmarkEnd w:id="176"/>
      <w:bookmarkEnd w:id="177"/>
      <w:bookmarkEnd w:id="178"/>
      <w:bookmarkEnd w:id="179"/>
      <w:bookmarkEnd w:id="180"/>
    </w:p>
    <w:p w14:paraId="6FE466AE" w14:textId="77777777"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2844197A" w14:textId="77777777" w:rsidR="00823532" w:rsidRDefault="00823532" w:rsidP="00823532">
      <w:r>
        <w:t>The following procedures are supported using the "Info" service operation:</w:t>
      </w:r>
    </w:p>
    <w:p w14:paraId="579215E4" w14:textId="77777777" w:rsidR="00823532" w:rsidRDefault="00D83E1C" w:rsidP="00D83E1C">
      <w:pPr>
        <w:pStyle w:val="B1"/>
      </w:pPr>
      <w:r>
        <w:t>-</w:t>
      </w:r>
      <w:r>
        <w:tab/>
      </w:r>
      <w:r w:rsidR="00823532">
        <w:t>SoR Acknowledgment Reception Notification</w:t>
      </w:r>
    </w:p>
    <w:p w14:paraId="1A5EAAFD" w14:textId="77777777" w:rsidR="00823532" w:rsidRDefault="00823532" w:rsidP="00823532">
      <w:pPr>
        <w:pStyle w:val="Heading5"/>
      </w:pPr>
      <w:bookmarkStart w:id="181" w:name="_Toc34219406"/>
      <w:bookmarkStart w:id="182" w:name="_Toc34739728"/>
      <w:bookmarkStart w:id="183" w:name="_Toc34739975"/>
      <w:bookmarkStart w:id="184" w:name="_Toc34749447"/>
      <w:bookmarkStart w:id="185" w:name="_Toc35936334"/>
      <w:bookmarkStart w:id="186" w:name="_Toc36462509"/>
      <w:bookmarkStart w:id="187" w:name="_Toc45031010"/>
      <w:bookmarkStart w:id="188" w:name="_Toc67994758"/>
      <w:r>
        <w:t>5.2.2.3.2</w:t>
      </w:r>
      <w:r>
        <w:tab/>
      </w:r>
      <w:r w:rsidRPr="00CA650D">
        <w:t xml:space="preserve">SoR </w:t>
      </w:r>
      <w:r>
        <w:t>Acknowledgment</w:t>
      </w:r>
      <w:r w:rsidRPr="00CA650D">
        <w:t xml:space="preserve"> </w:t>
      </w:r>
      <w:r>
        <w:t>R</w:t>
      </w:r>
      <w:r w:rsidRPr="00CA650D">
        <w:t>e</w:t>
      </w:r>
      <w:r>
        <w:t>ception Notification</w:t>
      </w:r>
      <w:bookmarkEnd w:id="181"/>
      <w:bookmarkEnd w:id="182"/>
      <w:bookmarkEnd w:id="183"/>
      <w:bookmarkEnd w:id="184"/>
      <w:bookmarkEnd w:id="185"/>
      <w:bookmarkEnd w:id="186"/>
      <w:bookmarkEnd w:id="187"/>
      <w:bookmarkEnd w:id="188"/>
    </w:p>
    <w:p w14:paraId="3CD2799C"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71903D5F" w14:textId="77777777" w:rsidR="00823532" w:rsidRDefault="00823532" w:rsidP="00823532">
      <w:r w:rsidRPr="000B71E3">
        <w:t>The request contains the UE's identity (/{</w:t>
      </w:r>
      <w:r>
        <w:t>supi</w:t>
      </w:r>
      <w:r w:rsidRPr="000B71E3">
        <w:t>})</w:t>
      </w:r>
      <w:r>
        <w:t>, the type of acknowledgment (/sor-information/sor-ack) and the indication (SorAckInfo).</w:t>
      </w:r>
    </w:p>
    <w:p w14:paraId="458F4E56" w14:textId="77777777" w:rsidR="00823532" w:rsidRDefault="00823532" w:rsidP="00D83E1C">
      <w:pPr>
        <w:pStyle w:val="TH"/>
      </w:pPr>
      <w:r>
        <w:object w:dxaOrig="8670" w:dyaOrig="2310" w14:anchorId="06D86B8D">
          <v:shape id="_x0000_i1027" type="#_x0000_t75" style="width:434.4pt;height:115.8pt" o:ole="">
            <v:imagedata r:id="rId16" o:title=""/>
          </v:shape>
          <o:OLEObject Type="Embed" ProgID="Visio.Drawing.15" ShapeID="_x0000_i1027" DrawAspect="Content" ObjectID="_1678608781" r:id="rId17"/>
        </w:object>
      </w:r>
    </w:p>
    <w:p w14:paraId="25BD1794" w14:textId="77777777" w:rsidR="00823532" w:rsidRPr="000B71E3" w:rsidRDefault="00823532" w:rsidP="00823532">
      <w:pPr>
        <w:pStyle w:val="TF"/>
      </w:pPr>
      <w:r w:rsidRPr="006A7EE2">
        <w:t>Figure 5.2.2.</w:t>
      </w:r>
      <w:r>
        <w:t>3</w:t>
      </w:r>
      <w:r w:rsidRPr="006A7EE2">
        <w:t xml:space="preserve">.2-1: </w:t>
      </w:r>
      <w:r>
        <w:t>SoR Acknowledgment Reception Notification procedure</w:t>
      </w:r>
    </w:p>
    <w:p w14:paraId="623E568A" w14:textId="77777777"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14:paraId="0C8ADACE"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45F8CF2D"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7530CFFB"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6CA7B9D5" w14:textId="77777777" w:rsidR="00823532" w:rsidRDefault="00823532" w:rsidP="00823532">
      <w:pPr>
        <w:pStyle w:val="Heading1"/>
      </w:pPr>
      <w:bookmarkStart w:id="189" w:name="_Toc34219407"/>
      <w:bookmarkStart w:id="190" w:name="_Toc34739729"/>
      <w:bookmarkStart w:id="191" w:name="_Toc34739976"/>
      <w:bookmarkStart w:id="192" w:name="_Toc34749448"/>
      <w:bookmarkStart w:id="193" w:name="_Toc35936335"/>
      <w:bookmarkStart w:id="194" w:name="_Toc36462510"/>
      <w:bookmarkStart w:id="195" w:name="_Toc45031011"/>
      <w:bookmarkStart w:id="196" w:name="_Toc67994759"/>
      <w:r>
        <w:t>6</w:t>
      </w:r>
      <w:r>
        <w:tab/>
        <w:t>API Definitions</w:t>
      </w:r>
      <w:bookmarkEnd w:id="189"/>
      <w:bookmarkEnd w:id="190"/>
      <w:bookmarkEnd w:id="191"/>
      <w:bookmarkEnd w:id="192"/>
      <w:bookmarkEnd w:id="193"/>
      <w:bookmarkEnd w:id="194"/>
      <w:bookmarkEnd w:id="195"/>
      <w:bookmarkEnd w:id="196"/>
    </w:p>
    <w:p w14:paraId="7990FEB6" w14:textId="77777777" w:rsidR="00823532" w:rsidRDefault="00823532" w:rsidP="00823532">
      <w:pPr>
        <w:pStyle w:val="Heading2"/>
      </w:pPr>
      <w:bookmarkStart w:id="197" w:name="_Toc34219408"/>
      <w:bookmarkStart w:id="198" w:name="_Toc34739730"/>
      <w:bookmarkStart w:id="199" w:name="_Toc34739977"/>
      <w:bookmarkStart w:id="200" w:name="_Toc34749449"/>
      <w:bookmarkStart w:id="201" w:name="_Toc35936336"/>
      <w:bookmarkStart w:id="202" w:name="_Toc36462511"/>
      <w:bookmarkStart w:id="203" w:name="_Toc45031012"/>
      <w:bookmarkStart w:id="204" w:name="_Toc67994760"/>
      <w:r>
        <w:t>6.1</w:t>
      </w:r>
      <w:r>
        <w:tab/>
      </w:r>
      <w:r w:rsidRPr="00C8565D">
        <w:t>Nsoraf_SteeringOfRoaming</w:t>
      </w:r>
      <w:r>
        <w:t xml:space="preserve"> Service API</w:t>
      </w:r>
      <w:bookmarkEnd w:id="197"/>
      <w:bookmarkEnd w:id="198"/>
      <w:bookmarkEnd w:id="199"/>
      <w:bookmarkEnd w:id="200"/>
      <w:bookmarkEnd w:id="201"/>
      <w:bookmarkEnd w:id="202"/>
      <w:bookmarkEnd w:id="203"/>
      <w:bookmarkEnd w:id="204"/>
    </w:p>
    <w:p w14:paraId="4A888055" w14:textId="77777777" w:rsidR="00823532" w:rsidRDefault="00823532" w:rsidP="00823532">
      <w:pPr>
        <w:pStyle w:val="Heading3"/>
      </w:pPr>
      <w:bookmarkStart w:id="205" w:name="_Toc34219409"/>
      <w:bookmarkStart w:id="206" w:name="_Toc34739731"/>
      <w:bookmarkStart w:id="207" w:name="_Toc34739978"/>
      <w:bookmarkStart w:id="208" w:name="_Toc34749450"/>
      <w:bookmarkStart w:id="209" w:name="_Toc35936337"/>
      <w:bookmarkStart w:id="210" w:name="_Toc36462512"/>
      <w:bookmarkStart w:id="211" w:name="_Toc45031013"/>
      <w:bookmarkStart w:id="212" w:name="_Toc67994761"/>
      <w:r>
        <w:t>6.1.1</w:t>
      </w:r>
      <w:r>
        <w:tab/>
        <w:t>Introduction</w:t>
      </w:r>
      <w:bookmarkEnd w:id="205"/>
      <w:bookmarkEnd w:id="206"/>
      <w:bookmarkEnd w:id="207"/>
      <w:bookmarkEnd w:id="208"/>
      <w:bookmarkEnd w:id="209"/>
      <w:bookmarkEnd w:id="210"/>
      <w:bookmarkEnd w:id="211"/>
      <w:bookmarkEnd w:id="212"/>
    </w:p>
    <w:p w14:paraId="71B00C3A" w14:textId="77777777"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09D1F4A0" w14:textId="77777777"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A252CC" w14:textId="77777777"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14:paraId="2C4F508D" w14:textId="77777777" w:rsidR="00823532" w:rsidRPr="00E23840" w:rsidRDefault="00823532" w:rsidP="00823532">
      <w:pPr>
        <w:rPr>
          <w:noProof/>
          <w:lang w:eastAsia="zh-CN"/>
        </w:rPr>
      </w:pPr>
      <w:r w:rsidRPr="00E23840">
        <w:rPr>
          <w:noProof/>
          <w:lang w:eastAsia="zh-CN"/>
        </w:rPr>
        <w:t>with the following components:</w:t>
      </w:r>
    </w:p>
    <w:p w14:paraId="79D1EF09" w14:textId="77777777"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5CC26DB" w14:textId="77777777"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03FB5955" w14:textId="77777777"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14:paraId="5C9EC714" w14:textId="77777777"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24822C1" w14:textId="77777777" w:rsidR="00823532" w:rsidRDefault="00823532" w:rsidP="00823532">
      <w:pPr>
        <w:pStyle w:val="Heading3"/>
      </w:pPr>
      <w:bookmarkStart w:id="213" w:name="_Toc34219410"/>
      <w:bookmarkStart w:id="214" w:name="_Toc34739732"/>
      <w:bookmarkStart w:id="215" w:name="_Toc34739979"/>
      <w:bookmarkStart w:id="216" w:name="_Toc34749451"/>
      <w:bookmarkStart w:id="217" w:name="_Toc35936338"/>
      <w:bookmarkStart w:id="218" w:name="_Toc36462513"/>
      <w:bookmarkStart w:id="219" w:name="_Toc45031014"/>
      <w:bookmarkStart w:id="220" w:name="_Toc67994762"/>
      <w:r>
        <w:t>6.1.2</w:t>
      </w:r>
      <w:r>
        <w:tab/>
        <w:t>Usage of HTTP</w:t>
      </w:r>
      <w:bookmarkEnd w:id="213"/>
      <w:bookmarkEnd w:id="214"/>
      <w:bookmarkEnd w:id="215"/>
      <w:bookmarkEnd w:id="216"/>
      <w:bookmarkEnd w:id="217"/>
      <w:bookmarkEnd w:id="218"/>
      <w:bookmarkEnd w:id="219"/>
      <w:bookmarkEnd w:id="220"/>
    </w:p>
    <w:p w14:paraId="346A33CF" w14:textId="77777777" w:rsidR="00823532" w:rsidRPr="000C5200" w:rsidRDefault="00823532" w:rsidP="00823532">
      <w:pPr>
        <w:pStyle w:val="Heading4"/>
      </w:pPr>
      <w:bookmarkStart w:id="221" w:name="_Toc34219411"/>
      <w:bookmarkStart w:id="222" w:name="_Toc34739733"/>
      <w:bookmarkStart w:id="223" w:name="_Toc34739980"/>
      <w:bookmarkStart w:id="224" w:name="_Toc34749452"/>
      <w:bookmarkStart w:id="225" w:name="_Toc35936339"/>
      <w:bookmarkStart w:id="226" w:name="_Toc36462514"/>
      <w:bookmarkStart w:id="227" w:name="_Toc45031015"/>
      <w:bookmarkStart w:id="228" w:name="_Toc67994763"/>
      <w:r>
        <w:t>6.1.2.1</w:t>
      </w:r>
      <w:r>
        <w:tab/>
        <w:t>General</w:t>
      </w:r>
      <w:bookmarkEnd w:id="221"/>
      <w:bookmarkEnd w:id="222"/>
      <w:bookmarkEnd w:id="223"/>
      <w:bookmarkEnd w:id="224"/>
      <w:bookmarkEnd w:id="225"/>
      <w:bookmarkEnd w:id="226"/>
      <w:bookmarkEnd w:id="227"/>
      <w:bookmarkEnd w:id="228"/>
    </w:p>
    <w:p w14:paraId="6952630A" w14:textId="77777777"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8AE647B" w14:textId="77777777"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5518119" w14:textId="77777777"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52D281AF" w14:textId="77777777" w:rsidR="00823532" w:rsidRPr="000C5200" w:rsidRDefault="00823532" w:rsidP="00823532">
      <w:pPr>
        <w:pStyle w:val="Heading4"/>
      </w:pPr>
      <w:bookmarkStart w:id="229" w:name="_Toc34219412"/>
      <w:bookmarkStart w:id="230" w:name="_Toc34739734"/>
      <w:bookmarkStart w:id="231" w:name="_Toc34739981"/>
      <w:bookmarkStart w:id="232" w:name="_Toc34749453"/>
      <w:bookmarkStart w:id="233" w:name="_Toc35936340"/>
      <w:bookmarkStart w:id="234" w:name="_Toc36462515"/>
      <w:bookmarkStart w:id="235" w:name="_Toc45031016"/>
      <w:bookmarkStart w:id="236" w:name="_Toc67994764"/>
      <w:r>
        <w:lastRenderedPageBreak/>
        <w:t>6.1.2.2</w:t>
      </w:r>
      <w:r>
        <w:tab/>
        <w:t>HTTP standard headers</w:t>
      </w:r>
      <w:bookmarkEnd w:id="229"/>
      <w:bookmarkEnd w:id="230"/>
      <w:bookmarkEnd w:id="231"/>
      <w:bookmarkEnd w:id="232"/>
      <w:bookmarkEnd w:id="233"/>
      <w:bookmarkEnd w:id="234"/>
      <w:bookmarkEnd w:id="235"/>
      <w:bookmarkEnd w:id="236"/>
    </w:p>
    <w:p w14:paraId="70C5FC19" w14:textId="77777777" w:rsidR="00823532" w:rsidRDefault="00823532" w:rsidP="00823532">
      <w:pPr>
        <w:pStyle w:val="Heading5"/>
        <w:rPr>
          <w:lang w:eastAsia="zh-CN"/>
        </w:rPr>
      </w:pPr>
      <w:bookmarkStart w:id="237" w:name="_Toc34219413"/>
      <w:bookmarkStart w:id="238" w:name="_Toc34739735"/>
      <w:bookmarkStart w:id="239" w:name="_Toc34739982"/>
      <w:bookmarkStart w:id="240" w:name="_Toc34749454"/>
      <w:bookmarkStart w:id="241" w:name="_Toc35936341"/>
      <w:bookmarkStart w:id="242" w:name="_Toc36462516"/>
      <w:bookmarkStart w:id="243" w:name="_Toc45031017"/>
      <w:bookmarkStart w:id="244" w:name="_Toc67994765"/>
      <w:r>
        <w:t>6.1.2.2.1</w:t>
      </w:r>
      <w:r>
        <w:rPr>
          <w:rFonts w:hint="eastAsia"/>
          <w:lang w:eastAsia="zh-CN"/>
        </w:rPr>
        <w:tab/>
      </w:r>
      <w:r>
        <w:rPr>
          <w:lang w:eastAsia="zh-CN"/>
        </w:rPr>
        <w:t>General</w:t>
      </w:r>
      <w:bookmarkEnd w:id="237"/>
      <w:bookmarkEnd w:id="238"/>
      <w:bookmarkEnd w:id="239"/>
      <w:bookmarkEnd w:id="240"/>
      <w:bookmarkEnd w:id="241"/>
      <w:bookmarkEnd w:id="242"/>
      <w:bookmarkEnd w:id="243"/>
      <w:bookmarkEnd w:id="244"/>
    </w:p>
    <w:p w14:paraId="76655000" w14:textId="77777777"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14:paraId="27BB1932" w14:textId="77777777" w:rsidR="00823532" w:rsidRDefault="00823532" w:rsidP="00823532">
      <w:pPr>
        <w:pStyle w:val="Heading5"/>
      </w:pPr>
      <w:bookmarkStart w:id="245" w:name="_Toc34219414"/>
      <w:bookmarkStart w:id="246" w:name="_Toc34739736"/>
      <w:bookmarkStart w:id="247" w:name="_Toc34739983"/>
      <w:bookmarkStart w:id="248" w:name="_Toc34749455"/>
      <w:bookmarkStart w:id="249" w:name="_Toc35936342"/>
      <w:bookmarkStart w:id="250" w:name="_Toc36462517"/>
      <w:bookmarkStart w:id="251" w:name="_Toc45031018"/>
      <w:bookmarkStart w:id="252" w:name="_Toc67994766"/>
      <w:r>
        <w:t>6.1.2.2.2</w:t>
      </w:r>
      <w:r>
        <w:tab/>
        <w:t>Content type</w:t>
      </w:r>
      <w:bookmarkEnd w:id="245"/>
      <w:bookmarkEnd w:id="246"/>
      <w:bookmarkEnd w:id="247"/>
      <w:bookmarkEnd w:id="248"/>
      <w:bookmarkEnd w:id="249"/>
      <w:bookmarkEnd w:id="250"/>
      <w:bookmarkEnd w:id="251"/>
      <w:bookmarkEnd w:id="252"/>
    </w:p>
    <w:p w14:paraId="4FC25D1E" w14:textId="77777777"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E7B2C73" w14:textId="77777777" w:rsidR="00823532" w:rsidRDefault="00823532" w:rsidP="00823532">
      <w:bookmarkStart w:id="253" w:name="_Hlk525213471"/>
      <w:bookmarkStart w:id="254" w:name="_Hlk525213025"/>
      <w:r>
        <w:t xml:space="preserve">"Problem Details" JSON object shall be used to indicate </w:t>
      </w:r>
      <w:r>
        <w:rPr>
          <w:lang w:eastAsia="fr-FR"/>
        </w:rPr>
        <w:t xml:space="preserve">additional details of the error </w:t>
      </w:r>
      <w:r>
        <w:t xml:space="preserve">in a HTTP response body and </w:t>
      </w:r>
      <w:bookmarkEnd w:id="253"/>
      <w:r>
        <w:t>shall be signalled by the content type "application/problem+json", as defined in IETF RFC 7807 [13].</w:t>
      </w:r>
      <w:bookmarkEnd w:id="254"/>
    </w:p>
    <w:p w14:paraId="06652ED8" w14:textId="77777777" w:rsidR="00823532" w:rsidRPr="006A7EE2" w:rsidRDefault="00823532" w:rsidP="00823532">
      <w:pPr>
        <w:pStyle w:val="Heading5"/>
        <w:rPr>
          <w:lang w:val="es-ES"/>
        </w:rPr>
      </w:pPr>
      <w:bookmarkStart w:id="255" w:name="_Toc11338465"/>
      <w:bookmarkStart w:id="256" w:name="_Toc27585097"/>
      <w:bookmarkStart w:id="257" w:name="_Toc34219415"/>
      <w:bookmarkStart w:id="258" w:name="_Toc34739737"/>
      <w:bookmarkStart w:id="259" w:name="_Toc34739984"/>
      <w:bookmarkStart w:id="260" w:name="_Toc34749456"/>
      <w:bookmarkStart w:id="261" w:name="_Toc35936343"/>
      <w:bookmarkStart w:id="262" w:name="_Toc36462518"/>
      <w:bookmarkStart w:id="263" w:name="_Toc45031019"/>
      <w:bookmarkStart w:id="264" w:name="_Toc67994767"/>
      <w:r w:rsidRPr="006A7EE2">
        <w:rPr>
          <w:lang w:val="es-ES"/>
        </w:rPr>
        <w:t>6.1.2.2.</w:t>
      </w:r>
      <w:r>
        <w:rPr>
          <w:lang w:val="es-ES"/>
        </w:rPr>
        <w:t>3</w:t>
      </w:r>
      <w:r w:rsidRPr="006A7EE2">
        <w:rPr>
          <w:lang w:val="es-ES"/>
        </w:rPr>
        <w:tab/>
        <w:t>Cache-Control</w:t>
      </w:r>
      <w:bookmarkEnd w:id="255"/>
      <w:bookmarkEnd w:id="256"/>
      <w:bookmarkEnd w:id="257"/>
      <w:bookmarkEnd w:id="258"/>
      <w:bookmarkEnd w:id="259"/>
      <w:bookmarkEnd w:id="260"/>
      <w:bookmarkEnd w:id="261"/>
      <w:bookmarkEnd w:id="262"/>
      <w:bookmarkEnd w:id="263"/>
      <w:bookmarkEnd w:id="264"/>
    </w:p>
    <w:p w14:paraId="72C2B9B5" w14:textId="77777777"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335B3929" w14:textId="77777777" w:rsidR="00823532" w:rsidRPr="000C5200" w:rsidRDefault="00823532" w:rsidP="00823532">
      <w:pPr>
        <w:pStyle w:val="Heading4"/>
      </w:pPr>
      <w:bookmarkStart w:id="265" w:name="_Toc34219416"/>
      <w:bookmarkStart w:id="266" w:name="_Toc34739738"/>
      <w:bookmarkStart w:id="267" w:name="_Toc34739985"/>
      <w:bookmarkStart w:id="268" w:name="_Toc34749457"/>
      <w:bookmarkStart w:id="269" w:name="_Toc35936344"/>
      <w:bookmarkStart w:id="270" w:name="_Toc36462519"/>
      <w:bookmarkStart w:id="271" w:name="_Toc45031020"/>
      <w:bookmarkStart w:id="272" w:name="_Toc67994768"/>
      <w:r>
        <w:t>6.1.2.3</w:t>
      </w:r>
      <w:r>
        <w:tab/>
        <w:t>HTTP custom headers</w:t>
      </w:r>
      <w:bookmarkEnd w:id="265"/>
      <w:bookmarkEnd w:id="266"/>
      <w:bookmarkEnd w:id="267"/>
      <w:bookmarkEnd w:id="268"/>
      <w:bookmarkEnd w:id="269"/>
      <w:bookmarkEnd w:id="270"/>
      <w:bookmarkEnd w:id="271"/>
      <w:bookmarkEnd w:id="272"/>
    </w:p>
    <w:p w14:paraId="4DAC9CA8" w14:textId="77777777" w:rsidR="00823532" w:rsidRDefault="00823532" w:rsidP="00823532">
      <w:pPr>
        <w:rPr>
          <w:noProof/>
        </w:rPr>
      </w:pPr>
      <w:bookmarkStart w:id="273" w:name="_Toc489605322"/>
      <w:bookmarkStart w:id="274" w:name="_Toc492899753"/>
      <w:bookmarkStart w:id="275" w:name="_Toc492900032"/>
      <w:bookmarkStart w:id="276" w:name="_Toc492967834"/>
      <w:bookmarkStart w:id="277" w:name="_Toc492972922"/>
      <w:bookmarkStart w:id="278" w:name="_Toc492973142"/>
      <w:bookmarkStart w:id="27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7202ACCC" w14:textId="77777777" w:rsidR="00823532" w:rsidRDefault="00823532" w:rsidP="00823532">
      <w:pPr>
        <w:pStyle w:val="Heading3"/>
      </w:pPr>
      <w:bookmarkStart w:id="280" w:name="_Toc34219417"/>
      <w:bookmarkStart w:id="281" w:name="_Toc34739739"/>
      <w:bookmarkStart w:id="282" w:name="_Toc34739986"/>
      <w:bookmarkStart w:id="283" w:name="_Toc34749458"/>
      <w:bookmarkStart w:id="284" w:name="_Toc35936345"/>
      <w:bookmarkStart w:id="285" w:name="_Toc36462520"/>
      <w:bookmarkStart w:id="286" w:name="_Toc45031021"/>
      <w:bookmarkStart w:id="287" w:name="_Toc67994769"/>
      <w:bookmarkEnd w:id="273"/>
      <w:bookmarkEnd w:id="274"/>
      <w:bookmarkEnd w:id="275"/>
      <w:bookmarkEnd w:id="276"/>
      <w:bookmarkEnd w:id="277"/>
      <w:bookmarkEnd w:id="278"/>
      <w:bookmarkEnd w:id="279"/>
      <w:r>
        <w:t>6.1.3</w:t>
      </w:r>
      <w:r>
        <w:tab/>
        <w:t>Resources</w:t>
      </w:r>
      <w:bookmarkEnd w:id="280"/>
      <w:bookmarkEnd w:id="281"/>
      <w:bookmarkEnd w:id="282"/>
      <w:bookmarkEnd w:id="283"/>
      <w:bookmarkEnd w:id="284"/>
      <w:bookmarkEnd w:id="285"/>
      <w:bookmarkEnd w:id="286"/>
      <w:bookmarkEnd w:id="287"/>
    </w:p>
    <w:p w14:paraId="6BAC1128" w14:textId="77777777" w:rsidR="00823532" w:rsidRPr="000A7435" w:rsidRDefault="00823532" w:rsidP="00823532">
      <w:pPr>
        <w:pStyle w:val="Heading4"/>
      </w:pPr>
      <w:bookmarkStart w:id="288" w:name="_Toc34219418"/>
      <w:bookmarkStart w:id="289" w:name="_Toc34739740"/>
      <w:bookmarkStart w:id="290" w:name="_Toc34739987"/>
      <w:bookmarkStart w:id="291" w:name="_Toc34749459"/>
      <w:bookmarkStart w:id="292" w:name="_Toc35936346"/>
      <w:bookmarkStart w:id="293" w:name="_Toc36462521"/>
      <w:bookmarkStart w:id="294" w:name="_Toc45031022"/>
      <w:bookmarkStart w:id="295" w:name="_Toc67994770"/>
      <w:r>
        <w:t>6.1.3.1</w:t>
      </w:r>
      <w:r>
        <w:tab/>
        <w:t>Overview</w:t>
      </w:r>
      <w:bookmarkEnd w:id="288"/>
      <w:bookmarkEnd w:id="289"/>
      <w:bookmarkEnd w:id="290"/>
      <w:bookmarkEnd w:id="291"/>
      <w:bookmarkEnd w:id="292"/>
      <w:bookmarkEnd w:id="293"/>
      <w:bookmarkEnd w:id="294"/>
      <w:bookmarkEnd w:id="295"/>
    </w:p>
    <w:p w14:paraId="431B1FE5" w14:textId="77777777"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14:paraId="02A3717B" w14:textId="77777777" w:rsidR="00823532" w:rsidRPr="00A258AF" w:rsidRDefault="00F303EB" w:rsidP="00D83E1C">
      <w:pPr>
        <w:pStyle w:val="TH"/>
        <w:rPr>
          <w:lang w:val="en-US"/>
        </w:rPr>
      </w:pPr>
      <w:r>
        <w:object w:dxaOrig="10116" w:dyaOrig="4608" w14:anchorId="37A2C72E">
          <v:shape id="_x0000_i1028" type="#_x0000_t75" style="width:505.2pt;height:229.8pt" o:ole="">
            <v:imagedata r:id="rId18" o:title=""/>
          </v:shape>
          <o:OLEObject Type="Embed" ProgID="Visio.Drawing.15" ShapeID="_x0000_i1028" DrawAspect="Content" ObjectID="_1678608782" r:id="rId19"/>
        </w:object>
      </w:r>
    </w:p>
    <w:p w14:paraId="534534A1" w14:textId="77777777"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2100E021" w14:textId="77777777" w:rsidR="00823532" w:rsidRDefault="00823532" w:rsidP="00823532">
      <w:r>
        <w:t>Table 6.1.3.1-1 provides an overview of the resources and applicable HTTP methods.</w:t>
      </w:r>
    </w:p>
    <w:p w14:paraId="39A32216" w14:textId="77777777"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14:paraId="67C53E6E" w14:textId="77777777"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F8680" w14:textId="77777777"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7B48A" w14:textId="77777777"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95FC61" w14:textId="77777777"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004CF" w14:textId="77777777" w:rsidR="00823532" w:rsidRPr="008C18E3" w:rsidRDefault="00823532" w:rsidP="003522BF">
            <w:pPr>
              <w:pStyle w:val="TAH"/>
            </w:pPr>
            <w:r>
              <w:t>Description</w:t>
            </w:r>
          </w:p>
        </w:tc>
      </w:tr>
      <w:tr w:rsidR="00823532" w:rsidRPr="00384E92" w14:paraId="0677D9D3" w14:textId="77777777" w:rsidTr="003522BF">
        <w:trPr>
          <w:jc w:val="center"/>
        </w:trPr>
        <w:tc>
          <w:tcPr>
            <w:tcW w:w="1341" w:type="pct"/>
            <w:tcBorders>
              <w:top w:val="single" w:sz="4" w:space="0" w:color="auto"/>
              <w:left w:val="single" w:sz="4" w:space="0" w:color="auto"/>
              <w:right w:val="single" w:sz="4" w:space="0" w:color="auto"/>
            </w:tcBorders>
            <w:hideMark/>
          </w:tcPr>
          <w:p w14:paraId="14F8FBDF" w14:textId="77777777" w:rsidR="00823532" w:rsidRDefault="00823532" w:rsidP="003522BF">
            <w:pPr>
              <w:pStyle w:val="TAL"/>
            </w:pPr>
            <w:r>
              <w:t>sor-information</w:t>
            </w:r>
          </w:p>
          <w:p w14:paraId="2EE361CB" w14:textId="77777777"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14:paraId="642B8308" w14:textId="77777777" w:rsidR="00823532" w:rsidRPr="008C18E3" w:rsidRDefault="00823532" w:rsidP="003522BF">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744EC563" w14:textId="77777777"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0CF74DFF" w14:textId="77777777" w:rsidR="00823532" w:rsidRPr="008C18E3" w:rsidRDefault="00823532" w:rsidP="003522BF">
            <w:pPr>
              <w:pStyle w:val="TAL"/>
            </w:pPr>
            <w:r>
              <w:t>Retrieve the SoR information.</w:t>
            </w:r>
          </w:p>
        </w:tc>
      </w:tr>
      <w:tr w:rsidR="00823532" w:rsidRPr="00384E92" w14:paraId="3213B2ED" w14:textId="77777777" w:rsidTr="003522BF">
        <w:trPr>
          <w:jc w:val="center"/>
        </w:trPr>
        <w:tc>
          <w:tcPr>
            <w:tcW w:w="0" w:type="auto"/>
            <w:tcBorders>
              <w:left w:val="single" w:sz="4" w:space="0" w:color="auto"/>
              <w:right w:val="single" w:sz="4" w:space="0" w:color="auto"/>
            </w:tcBorders>
          </w:tcPr>
          <w:p w14:paraId="3EEC313E" w14:textId="77777777" w:rsidR="00823532" w:rsidRDefault="00823532" w:rsidP="003522BF">
            <w:pPr>
              <w:pStyle w:val="TAL"/>
            </w:pPr>
            <w:r>
              <w:t>sor-ack</w:t>
            </w:r>
          </w:p>
          <w:p w14:paraId="0629FD34" w14:textId="77777777" w:rsidR="00823532" w:rsidRPr="00384E92" w:rsidRDefault="00823532" w:rsidP="003522BF">
            <w:pPr>
              <w:pStyle w:val="TAL"/>
            </w:pPr>
            <w:r>
              <w:t>(Document)</w:t>
            </w:r>
          </w:p>
        </w:tc>
        <w:tc>
          <w:tcPr>
            <w:tcW w:w="0" w:type="auto"/>
            <w:tcBorders>
              <w:left w:val="single" w:sz="4" w:space="0" w:color="auto"/>
              <w:right w:val="single" w:sz="4" w:space="0" w:color="auto"/>
            </w:tcBorders>
          </w:tcPr>
          <w:p w14:paraId="13E37A07" w14:textId="77777777" w:rsidR="00823532" w:rsidRPr="00384E92" w:rsidRDefault="00823532" w:rsidP="003522BF">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18CD129F" w14:textId="77777777"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E501A75" w14:textId="77777777" w:rsidR="00823532" w:rsidRPr="008C18E3" w:rsidRDefault="00823532" w:rsidP="003522BF">
            <w:pPr>
              <w:pStyle w:val="TAL"/>
            </w:pPr>
            <w:r>
              <w:t>Inform the SOR-AF of the reception status of the Acknowledgment of successful reception of SoR information by the UE.</w:t>
            </w:r>
          </w:p>
        </w:tc>
      </w:tr>
    </w:tbl>
    <w:p w14:paraId="38C3FF52" w14:textId="77777777" w:rsidR="00823532" w:rsidRPr="00D91769" w:rsidRDefault="00823532" w:rsidP="00823532">
      <w:pPr>
        <w:pStyle w:val="Guidance"/>
        <w:rPr>
          <w:i w:val="0"/>
          <w:color w:val="auto"/>
        </w:rPr>
      </w:pPr>
    </w:p>
    <w:p w14:paraId="5226C2BB" w14:textId="77777777" w:rsidR="00823532" w:rsidRDefault="00823532" w:rsidP="00823532">
      <w:pPr>
        <w:pStyle w:val="Heading4"/>
      </w:pPr>
      <w:bookmarkStart w:id="296" w:name="_Toc34219419"/>
      <w:bookmarkStart w:id="297" w:name="_Toc34739741"/>
      <w:bookmarkStart w:id="298" w:name="_Toc34739988"/>
      <w:bookmarkStart w:id="299" w:name="_Toc34749460"/>
      <w:bookmarkStart w:id="300" w:name="_Toc35936347"/>
      <w:bookmarkStart w:id="301" w:name="_Toc36462522"/>
      <w:bookmarkStart w:id="302" w:name="_Toc45031023"/>
      <w:bookmarkStart w:id="303" w:name="_Toc67994771"/>
      <w:r>
        <w:t>6.1.3.2</w:t>
      </w:r>
      <w:r>
        <w:tab/>
        <w:t>Resource: sor-information</w:t>
      </w:r>
      <w:bookmarkEnd w:id="296"/>
      <w:bookmarkEnd w:id="297"/>
      <w:bookmarkEnd w:id="298"/>
      <w:bookmarkEnd w:id="299"/>
      <w:bookmarkEnd w:id="300"/>
      <w:bookmarkEnd w:id="301"/>
      <w:bookmarkEnd w:id="302"/>
      <w:bookmarkEnd w:id="303"/>
    </w:p>
    <w:p w14:paraId="340966E3" w14:textId="77777777" w:rsidR="00823532" w:rsidRDefault="00823532" w:rsidP="00823532">
      <w:pPr>
        <w:pStyle w:val="Heading5"/>
      </w:pPr>
      <w:bookmarkStart w:id="304" w:name="_Toc34219420"/>
      <w:bookmarkStart w:id="305" w:name="_Toc34739742"/>
      <w:bookmarkStart w:id="306" w:name="_Toc34739989"/>
      <w:bookmarkStart w:id="307" w:name="_Toc34749461"/>
      <w:bookmarkStart w:id="308" w:name="_Toc35936348"/>
      <w:bookmarkStart w:id="309" w:name="_Toc36462523"/>
      <w:bookmarkStart w:id="310" w:name="_Toc45031024"/>
      <w:bookmarkStart w:id="311" w:name="_Toc67994772"/>
      <w:r>
        <w:t>6.1.3.2.1</w:t>
      </w:r>
      <w:r>
        <w:tab/>
        <w:t>Description</w:t>
      </w:r>
      <w:bookmarkEnd w:id="304"/>
      <w:bookmarkEnd w:id="305"/>
      <w:bookmarkEnd w:id="306"/>
      <w:bookmarkEnd w:id="307"/>
      <w:bookmarkEnd w:id="308"/>
      <w:bookmarkEnd w:id="309"/>
      <w:bookmarkEnd w:id="310"/>
      <w:bookmarkEnd w:id="311"/>
    </w:p>
    <w:p w14:paraId="67BCDBF8" w14:textId="77777777" w:rsidR="00823532" w:rsidRDefault="00823532" w:rsidP="00823532">
      <w:r w:rsidRPr="006A7EE2">
        <w:t xml:space="preserve">This resource represents the </w:t>
      </w:r>
      <w:r>
        <w:t>SoR information</w:t>
      </w:r>
      <w:r w:rsidRPr="006A7EE2">
        <w:t xml:space="preserve"> for a </w:t>
      </w:r>
      <w:r>
        <w:t>SUPI. It is used by NF consumers (e.g. UDM) to:</w:t>
      </w:r>
    </w:p>
    <w:p w14:paraId="534F9A33" w14:textId="77777777" w:rsidR="00823532" w:rsidRDefault="00D83E1C" w:rsidP="00D83E1C">
      <w:pPr>
        <w:pStyle w:val="B1"/>
      </w:pPr>
      <w:r>
        <w:t>-</w:t>
      </w:r>
      <w:r>
        <w:tab/>
      </w:r>
      <w:r w:rsidR="00823532">
        <w:t>request the retrieval of the SoR information during registration in a VPLMN as specified in clause C.2 in Annex C of 3GPP°TS°23.122°[14].</w:t>
      </w:r>
    </w:p>
    <w:p w14:paraId="2FDB7FF4" w14:textId="77777777" w:rsidR="00823532" w:rsidRDefault="00823532" w:rsidP="00823532">
      <w:pPr>
        <w:pStyle w:val="Heading5"/>
      </w:pPr>
      <w:bookmarkStart w:id="312" w:name="_Toc34219421"/>
      <w:bookmarkStart w:id="313" w:name="_Toc34739743"/>
      <w:bookmarkStart w:id="314" w:name="_Toc34739990"/>
      <w:bookmarkStart w:id="315" w:name="_Toc34749462"/>
      <w:bookmarkStart w:id="316" w:name="_Toc35936349"/>
      <w:bookmarkStart w:id="317" w:name="_Toc36462524"/>
      <w:bookmarkStart w:id="318" w:name="_Toc45031025"/>
      <w:bookmarkStart w:id="319" w:name="_Toc67994773"/>
      <w:r>
        <w:t>6.1.3.2.2</w:t>
      </w:r>
      <w:r>
        <w:tab/>
        <w:t>Resource Definition</w:t>
      </w:r>
      <w:bookmarkEnd w:id="312"/>
      <w:bookmarkEnd w:id="313"/>
      <w:bookmarkEnd w:id="314"/>
      <w:bookmarkEnd w:id="315"/>
      <w:bookmarkEnd w:id="316"/>
      <w:bookmarkEnd w:id="317"/>
      <w:bookmarkEnd w:id="318"/>
      <w:bookmarkEnd w:id="319"/>
    </w:p>
    <w:p w14:paraId="12C87CEC" w14:textId="77777777"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14:paraId="306D35F0" w14:textId="77777777" w:rsidR="00823532" w:rsidRDefault="00823532" w:rsidP="00823532">
      <w:pPr>
        <w:rPr>
          <w:rFonts w:ascii="Arial" w:hAnsi="Arial" w:cs="Arial"/>
        </w:rPr>
      </w:pPr>
      <w:r>
        <w:t>This resource shall support the resource URI variables defined in table 6.1.3.2.2-1</w:t>
      </w:r>
      <w:r>
        <w:rPr>
          <w:rFonts w:ascii="Arial" w:hAnsi="Arial" w:cs="Arial"/>
        </w:rPr>
        <w:t>.</w:t>
      </w:r>
    </w:p>
    <w:p w14:paraId="68BB079C" w14:textId="77777777"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14:paraId="3859E72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A1FDA30" w14:textId="77777777"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63026091" w14:textId="77777777"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F818D" w14:textId="77777777" w:rsidR="00FA2461" w:rsidRDefault="00FA2461" w:rsidP="003522BF">
            <w:pPr>
              <w:pStyle w:val="TAH"/>
            </w:pPr>
            <w:r>
              <w:t>Definition</w:t>
            </w:r>
          </w:p>
        </w:tc>
      </w:tr>
      <w:tr w:rsidR="00FA2461" w:rsidRPr="00B12CFB" w14:paraId="05EAFCAD"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C04757D" w14:textId="77777777"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021C2577" w14:textId="77777777"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0CD5ECD2" w14:textId="77777777" w:rsidR="00FA2461" w:rsidRDefault="00FA2461" w:rsidP="003522BF">
            <w:pPr>
              <w:pStyle w:val="TAL"/>
            </w:pPr>
            <w:r>
              <w:t>See clause</w:t>
            </w:r>
            <w:r>
              <w:rPr>
                <w:lang w:val="en-US" w:eastAsia="zh-CN"/>
              </w:rPr>
              <w:t> </w:t>
            </w:r>
            <w:r>
              <w:t>6.1.1</w:t>
            </w:r>
          </w:p>
        </w:tc>
      </w:tr>
      <w:tr w:rsidR="00FA2461" w:rsidRPr="00B12CFB" w14:paraId="104119E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22EC2ECA" w14:textId="77777777"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59CBBD92" w14:textId="77777777"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78347A34" w14:textId="77777777"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2C8A58F4" w14:textId="77777777" w:rsidR="00823532" w:rsidRPr="0065376A" w:rsidRDefault="00823532" w:rsidP="00823532">
      <w:pPr>
        <w:pStyle w:val="Guidance"/>
        <w:rPr>
          <w:i w:val="0"/>
          <w:color w:val="auto"/>
        </w:rPr>
      </w:pPr>
    </w:p>
    <w:p w14:paraId="5283536B" w14:textId="77777777" w:rsidR="00823532" w:rsidRDefault="00823532" w:rsidP="00823532">
      <w:pPr>
        <w:pStyle w:val="Heading5"/>
      </w:pPr>
      <w:bookmarkStart w:id="320" w:name="_Toc34219422"/>
      <w:bookmarkStart w:id="321" w:name="_Toc34739744"/>
      <w:bookmarkStart w:id="322" w:name="_Toc34739991"/>
      <w:bookmarkStart w:id="323" w:name="_Toc34749463"/>
      <w:bookmarkStart w:id="324" w:name="_Toc35936350"/>
      <w:bookmarkStart w:id="325" w:name="_Toc36462525"/>
      <w:bookmarkStart w:id="326" w:name="_Toc45031026"/>
      <w:bookmarkStart w:id="327" w:name="_Toc67994774"/>
      <w:r>
        <w:t>6.1.3.2.3</w:t>
      </w:r>
      <w:r>
        <w:tab/>
        <w:t>Resource Standard Methods</w:t>
      </w:r>
      <w:bookmarkEnd w:id="320"/>
      <w:bookmarkEnd w:id="321"/>
      <w:bookmarkEnd w:id="322"/>
      <w:bookmarkEnd w:id="323"/>
      <w:bookmarkEnd w:id="324"/>
      <w:bookmarkEnd w:id="325"/>
      <w:bookmarkEnd w:id="326"/>
      <w:bookmarkEnd w:id="327"/>
    </w:p>
    <w:p w14:paraId="1324145A" w14:textId="77777777" w:rsidR="00823532" w:rsidRPr="00384E92" w:rsidRDefault="00823532" w:rsidP="00823532">
      <w:pPr>
        <w:pStyle w:val="Heading6"/>
      </w:pPr>
      <w:bookmarkStart w:id="328" w:name="_Toc34219423"/>
      <w:bookmarkStart w:id="329" w:name="_Toc34739745"/>
      <w:bookmarkStart w:id="330" w:name="_Toc34739992"/>
      <w:bookmarkStart w:id="331" w:name="_Toc34749464"/>
      <w:bookmarkStart w:id="332" w:name="_Toc35936351"/>
      <w:bookmarkStart w:id="333" w:name="_Toc36462526"/>
      <w:bookmarkStart w:id="334" w:name="_Toc45031027"/>
      <w:bookmarkStart w:id="335" w:name="_Toc67994775"/>
      <w:r w:rsidRPr="00384E92">
        <w:t>6.</w:t>
      </w:r>
      <w:r>
        <w:t>1.3.2.3</w:t>
      </w:r>
      <w:r w:rsidRPr="00384E92">
        <w:t>.1</w:t>
      </w:r>
      <w:r w:rsidRPr="00384E92">
        <w:tab/>
      </w:r>
      <w:r>
        <w:t>GET</w:t>
      </w:r>
      <w:bookmarkEnd w:id="328"/>
      <w:bookmarkEnd w:id="329"/>
      <w:bookmarkEnd w:id="330"/>
      <w:bookmarkEnd w:id="331"/>
      <w:bookmarkEnd w:id="332"/>
      <w:bookmarkEnd w:id="333"/>
      <w:bookmarkEnd w:id="334"/>
      <w:bookmarkEnd w:id="335"/>
    </w:p>
    <w:p w14:paraId="6A2D8A6C" w14:textId="77777777" w:rsidR="00823532" w:rsidRDefault="00823532" w:rsidP="00823532">
      <w:r>
        <w:t>This method shall support the URI query parameters specified in table 6.1.3.2.3.1-1.</w:t>
      </w:r>
    </w:p>
    <w:p w14:paraId="7024473E" w14:textId="77777777"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14:paraId="1A8513DE"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ACE18F3" w14:textId="77777777"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FECD6"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54D76F5"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D944BD"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52EAED3" w14:textId="77777777"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AF595EA" w14:textId="77777777" w:rsidR="00823532" w:rsidRDefault="00823532" w:rsidP="003522BF">
            <w:pPr>
              <w:pStyle w:val="TAH"/>
            </w:pPr>
            <w:r>
              <w:t>Applicability</w:t>
            </w:r>
          </w:p>
        </w:tc>
      </w:tr>
      <w:tr w:rsidR="00823532" w:rsidRPr="00384E92" w14:paraId="228F63FB"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E57E7AA" w14:textId="77777777"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0D5F518F" w14:textId="77777777"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1CC88489" w14:textId="77777777"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53914E57" w14:textId="77777777"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773FE4" w14:textId="77777777"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61DAD0F6" w14:textId="77777777" w:rsidR="00823532" w:rsidRPr="001769FF" w:rsidRDefault="00823532" w:rsidP="003522BF">
            <w:pPr>
              <w:pStyle w:val="TAL"/>
            </w:pPr>
          </w:p>
        </w:tc>
      </w:tr>
      <w:tr w:rsidR="00823532" w:rsidRPr="00384E92" w14:paraId="1C4E99BF" w14:textId="77777777"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1FB5C43" w14:textId="77777777"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530F6C80" w14:textId="77777777"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14:paraId="11C25593" w14:textId="77777777"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759B188" w14:textId="77777777"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6FC9308" w14:textId="77777777"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2A197EF" w14:textId="77777777" w:rsidR="00823532" w:rsidRPr="001769FF" w:rsidRDefault="00823532" w:rsidP="003522BF">
            <w:pPr>
              <w:pStyle w:val="TAL"/>
            </w:pPr>
          </w:p>
        </w:tc>
      </w:tr>
      <w:tr w:rsidR="001903F1" w:rsidRPr="00384E92" w14:paraId="0B09A1BF" w14:textId="77777777"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E6CF9C6" w14:textId="77777777"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05B6DC0D" w14:textId="77777777"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53249E43" w14:textId="77777777"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ED84B61" w14:textId="77777777"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09651" w14:textId="77777777"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7F235F3D" w14:textId="77777777" w:rsidR="001903F1" w:rsidRPr="001769FF" w:rsidRDefault="001903F1" w:rsidP="003522BF">
            <w:pPr>
              <w:pStyle w:val="TAL"/>
            </w:pPr>
          </w:p>
        </w:tc>
      </w:tr>
    </w:tbl>
    <w:p w14:paraId="0B8ED629" w14:textId="77777777" w:rsidR="00823532" w:rsidRPr="0065376A" w:rsidRDefault="00823532" w:rsidP="00823532">
      <w:pPr>
        <w:pStyle w:val="Guidance"/>
        <w:rPr>
          <w:i w:val="0"/>
          <w:color w:val="auto"/>
        </w:rPr>
      </w:pPr>
    </w:p>
    <w:p w14:paraId="01BA9819" w14:textId="77777777" w:rsidR="00823532" w:rsidRPr="00384E92" w:rsidRDefault="00823532" w:rsidP="00823532">
      <w:r>
        <w:t>This method shall support the request data structures specified in table 6.1.3.2.3.1-2 and the response data structures and response codes specified in table 6.1.3.2.3.1-3.</w:t>
      </w:r>
    </w:p>
    <w:p w14:paraId="6E69A935" w14:textId="77777777"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4B41A987"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8D43F3"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74AF32"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71FCEA"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00581F" w14:textId="77777777" w:rsidR="00823532" w:rsidRPr="001769FF" w:rsidRDefault="00823532" w:rsidP="003522BF">
            <w:pPr>
              <w:pStyle w:val="TAH"/>
            </w:pPr>
            <w:r>
              <w:t>Description</w:t>
            </w:r>
          </w:p>
        </w:tc>
      </w:tr>
      <w:tr w:rsidR="00823532" w:rsidRPr="001769FF" w14:paraId="7EF0341B"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117B15" w14:textId="77777777"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6ABA2B5" w14:textId="77777777"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14:paraId="018DB793" w14:textId="77777777"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C83042" w14:textId="77777777" w:rsidR="00823532" w:rsidRPr="001769FF" w:rsidRDefault="00823532" w:rsidP="003522BF">
            <w:pPr>
              <w:pStyle w:val="TAL"/>
            </w:pPr>
          </w:p>
        </w:tc>
      </w:tr>
    </w:tbl>
    <w:p w14:paraId="600BFD3C" w14:textId="77777777" w:rsidR="00823532" w:rsidRDefault="00823532" w:rsidP="00823532"/>
    <w:p w14:paraId="46FECDF9" w14:textId="77777777"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5F4EDFB"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0A7DE"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A4C465"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F1AE0"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6E874" w14:textId="77777777" w:rsidR="00823532" w:rsidRPr="001769FF" w:rsidRDefault="00823532" w:rsidP="003522BF">
            <w:pPr>
              <w:pStyle w:val="TAH"/>
            </w:pPr>
            <w:r w:rsidRPr="001769FF">
              <w:t>Response</w:t>
            </w:r>
          </w:p>
          <w:p w14:paraId="55908554"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57C388" w14:textId="77777777" w:rsidR="00823532" w:rsidRPr="001769FF" w:rsidRDefault="00823532" w:rsidP="003522BF">
            <w:pPr>
              <w:pStyle w:val="TAH"/>
            </w:pPr>
            <w:r>
              <w:t>Description</w:t>
            </w:r>
          </w:p>
        </w:tc>
      </w:tr>
      <w:tr w:rsidR="00823532" w:rsidRPr="001769FF" w14:paraId="2B14B5A4"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A8B27" w14:textId="77777777"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1C993043" w14:textId="77777777"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BDD2CB1" w14:textId="77777777"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F085E8A" w14:textId="77777777"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1F9E9C" w14:textId="77777777"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823532" w:rsidRPr="001769FF" w14:paraId="2703189E"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92EDE"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2DD7CFC5"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4A793B"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03199CE9"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A54D45"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14:paraId="48921381" w14:textId="77777777" w:rsidR="00823532" w:rsidRPr="006A7EE2" w:rsidRDefault="00823532" w:rsidP="003522BF">
            <w:pPr>
              <w:pStyle w:val="TAL"/>
            </w:pPr>
            <w:r w:rsidRPr="006A7EE2">
              <w:t>- USER_NOT_FOUND</w:t>
            </w:r>
          </w:p>
        </w:tc>
      </w:tr>
      <w:tr w:rsidR="00823532" w:rsidRPr="001769FF" w14:paraId="3282BBC0"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D42B02" w14:textId="77777777"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5C698E4A" w14:textId="77777777" w:rsidR="00E739D0" w:rsidRPr="00E739D0" w:rsidRDefault="00E739D0" w:rsidP="00E739D0"/>
    <w:p w14:paraId="5884890B" w14:textId="77777777"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14:paraId="4FDAC519" w14:textId="77777777"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8A54DE"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8E6BBBD"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6BD1B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D4CF2D"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1CA45F"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14:paraId="7F48C23F" w14:textId="77777777"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6C84233"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1BA06A82" w14:textId="77777777"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7422B7BE" w14:textId="77777777"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14:paraId="72EFEEE7" w14:textId="77777777"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D0FEC" w14:textId="77777777"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2550F249" w14:textId="77777777" w:rsidR="00823532" w:rsidRPr="00384E92" w:rsidRDefault="00823532" w:rsidP="00823532"/>
    <w:p w14:paraId="2D6B96B0" w14:textId="77777777" w:rsidR="00823532" w:rsidRDefault="00823532" w:rsidP="00823532">
      <w:pPr>
        <w:pStyle w:val="Heading4"/>
      </w:pPr>
      <w:bookmarkStart w:id="336" w:name="_Toc34219424"/>
      <w:bookmarkStart w:id="337" w:name="_Toc34739746"/>
      <w:bookmarkStart w:id="338" w:name="_Toc34739993"/>
      <w:bookmarkStart w:id="339" w:name="_Toc34749465"/>
      <w:bookmarkStart w:id="340" w:name="_Toc35936352"/>
      <w:bookmarkStart w:id="341" w:name="_Toc36462527"/>
      <w:bookmarkStart w:id="342" w:name="_Toc45031028"/>
      <w:bookmarkStart w:id="343" w:name="_Toc67994776"/>
      <w:r>
        <w:t>6.1.3.3</w:t>
      </w:r>
      <w:r>
        <w:tab/>
        <w:t>Resource: sor-ack</w:t>
      </w:r>
      <w:bookmarkEnd w:id="336"/>
      <w:bookmarkEnd w:id="337"/>
      <w:bookmarkEnd w:id="338"/>
      <w:bookmarkEnd w:id="339"/>
      <w:bookmarkEnd w:id="340"/>
      <w:bookmarkEnd w:id="341"/>
      <w:bookmarkEnd w:id="342"/>
      <w:bookmarkEnd w:id="343"/>
    </w:p>
    <w:p w14:paraId="1380B24F" w14:textId="77777777" w:rsidR="00823532" w:rsidRDefault="00823532" w:rsidP="00823532">
      <w:pPr>
        <w:pStyle w:val="Heading5"/>
      </w:pPr>
      <w:bookmarkStart w:id="344" w:name="_Toc34219425"/>
      <w:bookmarkStart w:id="345" w:name="_Toc34739747"/>
      <w:bookmarkStart w:id="346" w:name="_Toc34739994"/>
      <w:bookmarkStart w:id="347" w:name="_Toc34749466"/>
      <w:bookmarkStart w:id="348" w:name="_Toc35936353"/>
      <w:bookmarkStart w:id="349" w:name="_Toc36462528"/>
      <w:bookmarkStart w:id="350" w:name="_Toc45031029"/>
      <w:bookmarkStart w:id="351" w:name="_Toc67994777"/>
      <w:r>
        <w:t>6.1.3.3.1</w:t>
      </w:r>
      <w:r>
        <w:tab/>
        <w:t>Description</w:t>
      </w:r>
      <w:bookmarkEnd w:id="344"/>
      <w:bookmarkEnd w:id="345"/>
      <w:bookmarkEnd w:id="346"/>
      <w:bookmarkEnd w:id="347"/>
      <w:bookmarkEnd w:id="348"/>
      <w:bookmarkEnd w:id="349"/>
      <w:bookmarkEnd w:id="350"/>
      <w:bookmarkEnd w:id="351"/>
    </w:p>
    <w:p w14:paraId="4B454868" w14:textId="77777777"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3BF7911A" w14:textId="77777777" w:rsidR="00823532" w:rsidRDefault="00823532" w:rsidP="00823532">
      <w:pPr>
        <w:pStyle w:val="Heading5"/>
      </w:pPr>
      <w:bookmarkStart w:id="352" w:name="_Toc34219426"/>
      <w:bookmarkStart w:id="353" w:name="_Toc34739748"/>
      <w:bookmarkStart w:id="354" w:name="_Toc34739995"/>
      <w:bookmarkStart w:id="355" w:name="_Toc34749467"/>
      <w:bookmarkStart w:id="356" w:name="_Toc35936354"/>
      <w:bookmarkStart w:id="357" w:name="_Toc36462529"/>
      <w:bookmarkStart w:id="358" w:name="_Toc45031030"/>
      <w:bookmarkStart w:id="359" w:name="_Toc67994778"/>
      <w:r>
        <w:t>6.1.3.3.2</w:t>
      </w:r>
      <w:r>
        <w:tab/>
        <w:t>Resource Definition</w:t>
      </w:r>
      <w:bookmarkEnd w:id="352"/>
      <w:bookmarkEnd w:id="353"/>
      <w:bookmarkEnd w:id="354"/>
      <w:bookmarkEnd w:id="355"/>
      <w:bookmarkEnd w:id="356"/>
      <w:bookmarkEnd w:id="357"/>
      <w:bookmarkEnd w:id="358"/>
      <w:bookmarkEnd w:id="359"/>
    </w:p>
    <w:p w14:paraId="23866BB0" w14:textId="77777777"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14:paraId="76DDFF39" w14:textId="77777777" w:rsidR="00823532" w:rsidRDefault="00823532" w:rsidP="00823532">
      <w:pPr>
        <w:rPr>
          <w:rFonts w:ascii="Arial" w:hAnsi="Arial" w:cs="Arial"/>
        </w:rPr>
      </w:pPr>
      <w:r>
        <w:t>This resource shall support the resource URI variables defined in table 6.1.3.3.2-1</w:t>
      </w:r>
      <w:r>
        <w:rPr>
          <w:rFonts w:ascii="Arial" w:hAnsi="Arial" w:cs="Arial"/>
        </w:rPr>
        <w:t>.</w:t>
      </w:r>
    </w:p>
    <w:p w14:paraId="3D952811" w14:textId="77777777" w:rsidR="00823532" w:rsidRDefault="00823532" w:rsidP="0082353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14:paraId="74823A57"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E2EDF7B" w14:textId="77777777"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7403A38" w14:textId="77777777"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06233A" w14:textId="77777777" w:rsidR="00427F43" w:rsidRDefault="00427F43" w:rsidP="003522BF">
            <w:pPr>
              <w:pStyle w:val="TAH"/>
            </w:pPr>
            <w:r>
              <w:t>Definition</w:t>
            </w:r>
          </w:p>
        </w:tc>
      </w:tr>
      <w:tr w:rsidR="00427F43" w:rsidRPr="00B12CFB" w14:paraId="01A24E8C"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3050661" w14:textId="77777777"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32D28AEF" w14:textId="77777777"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5228C88B" w14:textId="77777777" w:rsidR="00427F43" w:rsidRDefault="00427F43" w:rsidP="003522BF">
            <w:pPr>
              <w:pStyle w:val="TAL"/>
            </w:pPr>
            <w:r>
              <w:t>See clause</w:t>
            </w:r>
            <w:r>
              <w:rPr>
                <w:lang w:val="en-US" w:eastAsia="zh-CN"/>
              </w:rPr>
              <w:t> </w:t>
            </w:r>
            <w:r>
              <w:t>6.1.1</w:t>
            </w:r>
          </w:p>
        </w:tc>
      </w:tr>
      <w:tr w:rsidR="00427F43" w:rsidRPr="00B12CFB" w14:paraId="1CB9B2C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4AAC005D" w14:textId="77777777"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4396CFC5" w14:textId="77777777"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BAD91A9" w14:textId="77777777"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1B0B25A0" w14:textId="77777777" w:rsidR="00823532" w:rsidRPr="00384E92" w:rsidRDefault="00823532" w:rsidP="00823532">
      <w:pPr>
        <w:pStyle w:val="Guidance"/>
      </w:pPr>
    </w:p>
    <w:p w14:paraId="15AF359B" w14:textId="77777777" w:rsidR="00823532" w:rsidRDefault="00823532" w:rsidP="00823532">
      <w:pPr>
        <w:pStyle w:val="Heading5"/>
      </w:pPr>
      <w:bookmarkStart w:id="360" w:name="_Toc34219427"/>
      <w:bookmarkStart w:id="361" w:name="_Toc34739749"/>
      <w:bookmarkStart w:id="362" w:name="_Toc34739996"/>
      <w:bookmarkStart w:id="363" w:name="_Toc34749468"/>
      <w:bookmarkStart w:id="364" w:name="_Toc35936355"/>
      <w:bookmarkStart w:id="365" w:name="_Toc36462530"/>
      <w:bookmarkStart w:id="366" w:name="_Toc45031031"/>
      <w:bookmarkStart w:id="367" w:name="_Toc67994779"/>
      <w:r>
        <w:t>6.1.3.3.3</w:t>
      </w:r>
      <w:r>
        <w:tab/>
        <w:t>Resource Standard Methods</w:t>
      </w:r>
      <w:bookmarkEnd w:id="360"/>
      <w:bookmarkEnd w:id="361"/>
      <w:bookmarkEnd w:id="362"/>
      <w:bookmarkEnd w:id="363"/>
      <w:bookmarkEnd w:id="364"/>
      <w:bookmarkEnd w:id="365"/>
      <w:bookmarkEnd w:id="366"/>
      <w:bookmarkEnd w:id="367"/>
    </w:p>
    <w:p w14:paraId="7DA843E9" w14:textId="77777777" w:rsidR="00823532" w:rsidRPr="00384E92" w:rsidRDefault="00823532" w:rsidP="00823532">
      <w:pPr>
        <w:pStyle w:val="Heading6"/>
      </w:pPr>
      <w:bookmarkStart w:id="368" w:name="_Toc34219428"/>
      <w:bookmarkStart w:id="369" w:name="_Toc34739750"/>
      <w:bookmarkStart w:id="370" w:name="_Toc34739997"/>
      <w:bookmarkStart w:id="371" w:name="_Toc34749469"/>
      <w:bookmarkStart w:id="372" w:name="_Toc35936356"/>
      <w:bookmarkStart w:id="373" w:name="_Toc36462531"/>
      <w:bookmarkStart w:id="374" w:name="_Toc45031032"/>
      <w:bookmarkStart w:id="375" w:name="_Toc67994780"/>
      <w:r w:rsidRPr="00384E92">
        <w:t>6.</w:t>
      </w:r>
      <w:r>
        <w:t>1.3.3.3</w:t>
      </w:r>
      <w:r w:rsidRPr="00384E92">
        <w:t>.1</w:t>
      </w:r>
      <w:r w:rsidRPr="00384E92">
        <w:tab/>
      </w:r>
      <w:r>
        <w:t>PUT</w:t>
      </w:r>
      <w:bookmarkEnd w:id="368"/>
      <w:bookmarkEnd w:id="369"/>
      <w:bookmarkEnd w:id="370"/>
      <w:bookmarkEnd w:id="371"/>
      <w:bookmarkEnd w:id="372"/>
      <w:bookmarkEnd w:id="373"/>
      <w:bookmarkEnd w:id="374"/>
      <w:bookmarkEnd w:id="375"/>
    </w:p>
    <w:p w14:paraId="3B424239" w14:textId="77777777" w:rsidR="00823532" w:rsidRDefault="00823532" w:rsidP="00823532">
      <w:r>
        <w:t>This method shall support the URI query parameters specified in table 6.1.3.3.3.1-1.</w:t>
      </w:r>
    </w:p>
    <w:p w14:paraId="77F352DB" w14:textId="77777777"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14:paraId="50535FB4"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BE86B5" w14:textId="77777777"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9E01"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B45472"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86937"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89279D" w14:textId="77777777"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C19A90" w14:textId="77777777" w:rsidR="00823532" w:rsidRDefault="00823532" w:rsidP="003522BF">
            <w:pPr>
              <w:pStyle w:val="TAH"/>
            </w:pPr>
            <w:r>
              <w:t>Applicability</w:t>
            </w:r>
          </w:p>
        </w:tc>
      </w:tr>
      <w:tr w:rsidR="00823532" w:rsidRPr="00384E92" w14:paraId="3B950C11"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98B4A9E" w14:textId="77777777"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5FBA5B26" w14:textId="77777777"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14:paraId="0B47B326" w14:textId="77777777"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14:paraId="58B07353" w14:textId="77777777"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450BAD" w14:textId="77777777"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14:paraId="67DD9B20" w14:textId="77777777" w:rsidR="00823532" w:rsidRPr="001769FF" w:rsidRDefault="00823532" w:rsidP="003522BF">
            <w:pPr>
              <w:pStyle w:val="TAL"/>
            </w:pPr>
          </w:p>
        </w:tc>
      </w:tr>
    </w:tbl>
    <w:p w14:paraId="5FFCC22A" w14:textId="77777777" w:rsidR="00823532" w:rsidRDefault="00823532" w:rsidP="00823532">
      <w:pPr>
        <w:pStyle w:val="Guidance"/>
      </w:pPr>
    </w:p>
    <w:p w14:paraId="7EB1A4DD" w14:textId="77777777" w:rsidR="00823532" w:rsidRPr="00384E92" w:rsidRDefault="00823532" w:rsidP="00823532">
      <w:r>
        <w:t>This method shall support the request data structures specified in table 6.1.3.3.3.1-2 and the response data structures and response codes specified in table 6.1.3.3.3.1-3.</w:t>
      </w:r>
    </w:p>
    <w:p w14:paraId="000EA9CD" w14:textId="77777777"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625ACD0C"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94C629"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82DE92"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A1800D"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BA339C" w14:textId="77777777" w:rsidR="00823532" w:rsidRPr="001769FF" w:rsidRDefault="00823532" w:rsidP="003522BF">
            <w:pPr>
              <w:pStyle w:val="TAH"/>
            </w:pPr>
            <w:r>
              <w:t>Description</w:t>
            </w:r>
          </w:p>
        </w:tc>
      </w:tr>
      <w:tr w:rsidR="00823532" w:rsidRPr="001769FF" w14:paraId="690B8EDF"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793C58" w14:textId="77777777"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60CE6E4" w14:textId="77777777"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8029A62" w14:textId="77777777"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98E79" w14:textId="77777777" w:rsidR="00823532" w:rsidRPr="001769FF" w:rsidRDefault="00823532" w:rsidP="003522BF">
            <w:pPr>
              <w:pStyle w:val="TAL"/>
            </w:pPr>
            <w:r>
              <w:t>Contains an indication on the reception status of the acknowledgment of successful reception of SoR information by the UE.</w:t>
            </w:r>
          </w:p>
        </w:tc>
      </w:tr>
    </w:tbl>
    <w:p w14:paraId="7B74F5D2" w14:textId="77777777" w:rsidR="00823532" w:rsidRDefault="00823532" w:rsidP="00823532"/>
    <w:p w14:paraId="5107804F" w14:textId="77777777" w:rsidR="00823532" w:rsidRPr="001769FF" w:rsidRDefault="00823532" w:rsidP="00823532">
      <w:pPr>
        <w:pStyle w:val="TH"/>
      </w:pPr>
      <w:r w:rsidRPr="001769FF">
        <w:lastRenderedPageBreak/>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FC6FF0D"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D23CD4"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745A98"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C4614B"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D55F8C" w14:textId="77777777" w:rsidR="00823532" w:rsidRPr="001769FF" w:rsidRDefault="00823532" w:rsidP="003522BF">
            <w:pPr>
              <w:pStyle w:val="TAH"/>
            </w:pPr>
            <w:r w:rsidRPr="001769FF">
              <w:t>Response</w:t>
            </w:r>
          </w:p>
          <w:p w14:paraId="39BF6DE1"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E7196A" w14:textId="77777777" w:rsidR="00823532" w:rsidRPr="001769FF" w:rsidRDefault="00823532" w:rsidP="003522BF">
            <w:pPr>
              <w:pStyle w:val="TAH"/>
            </w:pPr>
            <w:r>
              <w:t>Description</w:t>
            </w:r>
          </w:p>
        </w:tc>
      </w:tr>
      <w:tr w:rsidR="00823532" w:rsidRPr="001769FF" w14:paraId="4F6AEB10"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338630" w14:textId="77777777"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03AFD1EF" w14:textId="77777777"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14:paraId="0B155FEC" w14:textId="77777777"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14:paraId="4E0D86A6" w14:textId="77777777"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F364B2" w14:textId="77777777"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823532" w:rsidRPr="001769FF" w14:paraId="0D2A30FF"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C89BF4"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213C2FF"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C84EE"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55F48590"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B4BCC2"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14:paraId="50BA10FA" w14:textId="77777777" w:rsidR="00823532" w:rsidRPr="006A7EE2" w:rsidRDefault="00823532" w:rsidP="003522BF">
            <w:pPr>
              <w:pStyle w:val="TAL"/>
            </w:pPr>
            <w:r w:rsidRPr="006A7EE2">
              <w:t>- USER_NOT_FOUND</w:t>
            </w:r>
          </w:p>
        </w:tc>
      </w:tr>
      <w:tr w:rsidR="00823532" w:rsidRPr="001769FF" w14:paraId="591222BB"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A668E0" w14:textId="77777777"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27CB331B" w14:textId="77777777" w:rsidR="00823532" w:rsidRPr="00384E92" w:rsidRDefault="00823532" w:rsidP="00823532"/>
    <w:p w14:paraId="39745E1D" w14:textId="77777777" w:rsidR="00823532" w:rsidRDefault="00823532" w:rsidP="00823532">
      <w:pPr>
        <w:pStyle w:val="Heading3"/>
      </w:pPr>
      <w:bookmarkStart w:id="376" w:name="_Toc34219429"/>
      <w:bookmarkStart w:id="377" w:name="_Toc34739751"/>
      <w:bookmarkStart w:id="378" w:name="_Toc34739998"/>
      <w:bookmarkStart w:id="379" w:name="_Toc34749470"/>
      <w:bookmarkStart w:id="380" w:name="_Toc35936357"/>
      <w:bookmarkStart w:id="381" w:name="_Toc36462532"/>
      <w:bookmarkStart w:id="382" w:name="_Toc45031033"/>
      <w:bookmarkStart w:id="383" w:name="_Toc67994781"/>
      <w:r>
        <w:t>6.1.4</w:t>
      </w:r>
      <w:r>
        <w:tab/>
        <w:t>Custom Operations without associated resources</w:t>
      </w:r>
      <w:bookmarkEnd w:id="376"/>
      <w:bookmarkEnd w:id="377"/>
      <w:bookmarkEnd w:id="378"/>
      <w:bookmarkEnd w:id="379"/>
      <w:bookmarkEnd w:id="380"/>
      <w:bookmarkEnd w:id="381"/>
      <w:bookmarkEnd w:id="382"/>
      <w:bookmarkEnd w:id="383"/>
    </w:p>
    <w:p w14:paraId="404B4711" w14:textId="77777777"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22F22A6C" w14:textId="77777777" w:rsidR="00823532" w:rsidRDefault="00823532" w:rsidP="00823532">
      <w:pPr>
        <w:pStyle w:val="Heading3"/>
      </w:pPr>
      <w:bookmarkStart w:id="384" w:name="_Toc34219430"/>
      <w:bookmarkStart w:id="385" w:name="_Toc34739752"/>
      <w:bookmarkStart w:id="386" w:name="_Toc34739999"/>
      <w:bookmarkStart w:id="387" w:name="_Toc34749471"/>
      <w:bookmarkStart w:id="388" w:name="_Toc35936358"/>
      <w:bookmarkStart w:id="389" w:name="_Toc36462533"/>
      <w:bookmarkStart w:id="390" w:name="_Toc45031034"/>
      <w:bookmarkStart w:id="391" w:name="_Toc67994782"/>
      <w:r>
        <w:t>6.1.5</w:t>
      </w:r>
      <w:r>
        <w:tab/>
        <w:t>Notifications</w:t>
      </w:r>
      <w:bookmarkEnd w:id="384"/>
      <w:bookmarkEnd w:id="385"/>
      <w:bookmarkEnd w:id="386"/>
      <w:bookmarkEnd w:id="387"/>
      <w:bookmarkEnd w:id="388"/>
      <w:bookmarkEnd w:id="389"/>
      <w:bookmarkEnd w:id="390"/>
      <w:bookmarkEnd w:id="391"/>
    </w:p>
    <w:p w14:paraId="3F524382" w14:textId="77777777" w:rsidR="00823532" w:rsidRPr="000A7435" w:rsidRDefault="00823532" w:rsidP="00823532">
      <w:pPr>
        <w:pStyle w:val="Heading4"/>
      </w:pPr>
      <w:bookmarkStart w:id="392" w:name="_Toc34219431"/>
      <w:bookmarkStart w:id="393" w:name="_Toc34739753"/>
      <w:bookmarkStart w:id="394" w:name="_Toc34740000"/>
      <w:bookmarkStart w:id="395" w:name="_Toc34749472"/>
      <w:bookmarkStart w:id="396" w:name="_Toc35936359"/>
      <w:bookmarkStart w:id="397" w:name="_Toc36462534"/>
      <w:bookmarkStart w:id="398" w:name="_Toc45031035"/>
      <w:bookmarkStart w:id="399" w:name="_Toc67994783"/>
      <w:r>
        <w:t>6.1.5.1</w:t>
      </w:r>
      <w:r>
        <w:tab/>
        <w:t>General</w:t>
      </w:r>
      <w:bookmarkEnd w:id="392"/>
      <w:bookmarkEnd w:id="393"/>
      <w:bookmarkEnd w:id="394"/>
      <w:bookmarkEnd w:id="395"/>
      <w:bookmarkEnd w:id="396"/>
      <w:bookmarkEnd w:id="397"/>
      <w:bookmarkEnd w:id="398"/>
      <w:bookmarkEnd w:id="399"/>
    </w:p>
    <w:p w14:paraId="51F496A3" w14:textId="77777777"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F43BED6" w14:textId="77777777" w:rsidR="00823532" w:rsidRDefault="00823532" w:rsidP="00823532">
      <w:pPr>
        <w:pStyle w:val="Heading3"/>
      </w:pPr>
      <w:bookmarkStart w:id="400" w:name="_Toc34219432"/>
      <w:bookmarkStart w:id="401" w:name="_Toc34739754"/>
      <w:bookmarkStart w:id="402" w:name="_Toc34740001"/>
      <w:bookmarkStart w:id="403" w:name="_Toc34749473"/>
      <w:bookmarkStart w:id="404" w:name="_Toc35936360"/>
      <w:bookmarkStart w:id="405" w:name="_Toc36462535"/>
      <w:bookmarkStart w:id="406" w:name="_Toc45031036"/>
      <w:bookmarkStart w:id="407" w:name="_Toc67994784"/>
      <w:r>
        <w:t>6.1.6</w:t>
      </w:r>
      <w:r>
        <w:tab/>
        <w:t>Data Model</w:t>
      </w:r>
      <w:bookmarkEnd w:id="400"/>
      <w:bookmarkEnd w:id="401"/>
      <w:bookmarkEnd w:id="402"/>
      <w:bookmarkEnd w:id="403"/>
      <w:bookmarkEnd w:id="404"/>
      <w:bookmarkEnd w:id="405"/>
      <w:bookmarkEnd w:id="406"/>
      <w:bookmarkEnd w:id="407"/>
    </w:p>
    <w:p w14:paraId="54FCE67E" w14:textId="77777777" w:rsidR="00823532" w:rsidRDefault="00823532" w:rsidP="00823532">
      <w:pPr>
        <w:pStyle w:val="Heading4"/>
      </w:pPr>
      <w:bookmarkStart w:id="408" w:name="_Toc34219433"/>
      <w:bookmarkStart w:id="409" w:name="_Toc34739755"/>
      <w:bookmarkStart w:id="410" w:name="_Toc34740002"/>
      <w:bookmarkStart w:id="411" w:name="_Toc34749474"/>
      <w:bookmarkStart w:id="412" w:name="_Toc35936361"/>
      <w:bookmarkStart w:id="413" w:name="_Toc36462536"/>
      <w:bookmarkStart w:id="414" w:name="_Toc45031037"/>
      <w:bookmarkStart w:id="415" w:name="_Toc67994785"/>
      <w:r>
        <w:t>6.1.6.1</w:t>
      </w:r>
      <w:r>
        <w:tab/>
        <w:t>General</w:t>
      </w:r>
      <w:bookmarkEnd w:id="408"/>
      <w:bookmarkEnd w:id="409"/>
      <w:bookmarkEnd w:id="410"/>
      <w:bookmarkEnd w:id="411"/>
      <w:bookmarkEnd w:id="412"/>
      <w:bookmarkEnd w:id="413"/>
      <w:bookmarkEnd w:id="414"/>
      <w:bookmarkEnd w:id="415"/>
    </w:p>
    <w:p w14:paraId="052345F2" w14:textId="77777777" w:rsidR="00823532" w:rsidRDefault="00823532" w:rsidP="00823532">
      <w:r>
        <w:t>This clause specifies the application data model supported by the API.</w:t>
      </w:r>
    </w:p>
    <w:p w14:paraId="353F040C"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14:paraId="4D8AFD80" w14:textId="77777777" w:rsidR="00823532" w:rsidRDefault="00823532" w:rsidP="00823532"/>
    <w:p w14:paraId="682BF9BB" w14:textId="77777777"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4E6BF5F6"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A1859CA"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3998F1"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3AD0116"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0F70EC" w14:textId="77777777" w:rsidR="00823532" w:rsidRPr="009A7B1D" w:rsidRDefault="00823532" w:rsidP="003522BF">
            <w:pPr>
              <w:pStyle w:val="TAH"/>
            </w:pPr>
            <w:r>
              <w:t>Applicability</w:t>
            </w:r>
          </w:p>
        </w:tc>
      </w:tr>
      <w:tr w:rsidR="00823532" w14:paraId="3AED7A2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1EC7AB3F" w14:textId="77777777"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6D01514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6698C066" w14:textId="77777777"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0D1A098F" w14:textId="77777777" w:rsidR="00823532" w:rsidRDefault="00823532" w:rsidP="003522BF">
            <w:pPr>
              <w:pStyle w:val="TAL"/>
              <w:rPr>
                <w:rFonts w:cs="Arial"/>
                <w:szCs w:val="18"/>
              </w:rPr>
            </w:pPr>
          </w:p>
        </w:tc>
      </w:tr>
      <w:tr w:rsidR="00823532" w14:paraId="6E80904E"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43733342" w14:textId="77777777"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5823AB4"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6012C90E" w14:textId="77777777"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4BB80ABB" w14:textId="77777777" w:rsidR="00823532" w:rsidRDefault="00823532" w:rsidP="003522BF">
            <w:pPr>
              <w:pStyle w:val="TAL"/>
              <w:rPr>
                <w:rFonts w:cs="Arial"/>
                <w:szCs w:val="18"/>
              </w:rPr>
            </w:pPr>
          </w:p>
        </w:tc>
      </w:tr>
      <w:tr w:rsidR="00823532" w14:paraId="61B43528"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552D0183" w14:textId="77777777"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3A9FDE20"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2193BCE"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D1820EF" w14:textId="77777777" w:rsidR="00823532" w:rsidRDefault="00823532" w:rsidP="003522BF">
            <w:pPr>
              <w:pStyle w:val="TAL"/>
              <w:rPr>
                <w:rFonts w:cs="Arial"/>
                <w:szCs w:val="18"/>
              </w:rPr>
            </w:pPr>
          </w:p>
        </w:tc>
      </w:tr>
    </w:tbl>
    <w:p w14:paraId="5968328C" w14:textId="77777777" w:rsidR="00823532" w:rsidRDefault="00823532" w:rsidP="00823532"/>
    <w:p w14:paraId="0D67F7BC"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689796B9" w14:textId="77777777"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3A67492E"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A7E3696"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700EA3C" w14:textId="77777777" w:rsidR="00823532" w:rsidRPr="009A7B1D" w:rsidRDefault="00823532" w:rsidP="003522BF">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270684" w14:textId="77777777" w:rsidR="00823532" w:rsidRPr="009A7B1D" w:rsidRDefault="00823532" w:rsidP="003522BF">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931E691" w14:textId="77777777" w:rsidR="00823532" w:rsidRPr="009A7B1D" w:rsidRDefault="00823532" w:rsidP="003522BF">
            <w:pPr>
              <w:pStyle w:val="TAH"/>
            </w:pPr>
            <w:r>
              <w:t>Applicability</w:t>
            </w:r>
          </w:p>
        </w:tc>
      </w:tr>
      <w:tr w:rsidR="00823532" w14:paraId="1406B4E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276F30E5" w14:textId="77777777" w:rsidR="00823532" w:rsidRDefault="00823532" w:rsidP="003522BF">
            <w:pPr>
              <w:pStyle w:val="TAL"/>
            </w:pPr>
            <w:r w:rsidRPr="006A7EE2">
              <w:t>PlmnId</w:t>
            </w:r>
          </w:p>
        </w:tc>
        <w:tc>
          <w:tcPr>
            <w:tcW w:w="1559" w:type="dxa"/>
            <w:tcBorders>
              <w:top w:val="single" w:sz="4" w:space="0" w:color="auto"/>
              <w:left w:val="single" w:sz="4" w:space="0" w:color="auto"/>
              <w:bottom w:val="single" w:sz="4" w:space="0" w:color="auto"/>
              <w:right w:val="single" w:sz="4" w:space="0" w:color="auto"/>
            </w:tcBorders>
          </w:tcPr>
          <w:p w14:paraId="6FB38A18"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828" w:type="dxa"/>
            <w:tcBorders>
              <w:top w:val="single" w:sz="4" w:space="0" w:color="auto"/>
              <w:left w:val="single" w:sz="4" w:space="0" w:color="auto"/>
              <w:bottom w:val="single" w:sz="4" w:space="0" w:color="auto"/>
              <w:right w:val="single" w:sz="4" w:space="0" w:color="auto"/>
            </w:tcBorders>
          </w:tcPr>
          <w:p w14:paraId="55C5B0CE" w14:textId="77777777" w:rsidR="00823532" w:rsidRDefault="00823532" w:rsidP="003522BF">
            <w:pPr>
              <w:pStyle w:val="TAL"/>
              <w:rPr>
                <w:rFonts w:cs="Arial"/>
                <w:szCs w:val="18"/>
              </w:rPr>
            </w:pPr>
            <w:r w:rsidRPr="006A7EE2">
              <w:rPr>
                <w:rFonts w:cs="Arial"/>
                <w:szCs w:val="18"/>
              </w:rPr>
              <w:t>PLMN Identity</w:t>
            </w:r>
          </w:p>
        </w:tc>
        <w:tc>
          <w:tcPr>
            <w:tcW w:w="2302" w:type="dxa"/>
            <w:tcBorders>
              <w:top w:val="single" w:sz="4" w:space="0" w:color="auto"/>
              <w:left w:val="single" w:sz="4" w:space="0" w:color="auto"/>
              <w:bottom w:val="single" w:sz="4" w:space="0" w:color="auto"/>
              <w:right w:val="single" w:sz="4" w:space="0" w:color="auto"/>
            </w:tcBorders>
          </w:tcPr>
          <w:p w14:paraId="1C1CB2DE" w14:textId="77777777" w:rsidR="00823532" w:rsidRDefault="00823532" w:rsidP="003522BF">
            <w:pPr>
              <w:pStyle w:val="TAL"/>
              <w:rPr>
                <w:rFonts w:cs="Arial"/>
                <w:szCs w:val="18"/>
              </w:rPr>
            </w:pPr>
          </w:p>
        </w:tc>
      </w:tr>
      <w:tr w:rsidR="00823532" w14:paraId="14932626"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057F6D6" w14:textId="77777777" w:rsidR="00823532" w:rsidRDefault="00823532" w:rsidP="003522BF">
            <w:pPr>
              <w:pStyle w:val="TAL"/>
            </w:pPr>
            <w:r w:rsidRPr="006A7EE2">
              <w:t>ProblemDetails</w:t>
            </w:r>
          </w:p>
        </w:tc>
        <w:tc>
          <w:tcPr>
            <w:tcW w:w="1559" w:type="dxa"/>
            <w:tcBorders>
              <w:top w:val="single" w:sz="4" w:space="0" w:color="auto"/>
              <w:left w:val="single" w:sz="4" w:space="0" w:color="auto"/>
              <w:bottom w:val="single" w:sz="4" w:space="0" w:color="auto"/>
              <w:right w:val="single" w:sz="4" w:space="0" w:color="auto"/>
            </w:tcBorders>
          </w:tcPr>
          <w:p w14:paraId="29A54A8F" w14:textId="77777777"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14:paraId="452A091F" w14:textId="77777777" w:rsidR="00823532" w:rsidRDefault="00823532" w:rsidP="003522BF">
            <w:pPr>
              <w:pStyle w:val="TAL"/>
              <w:rPr>
                <w:rFonts w:cs="Arial"/>
                <w:szCs w:val="18"/>
              </w:rPr>
            </w:pPr>
            <w:r w:rsidRPr="006A7EE2">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78ACB470" w14:textId="77777777" w:rsidR="00823532" w:rsidRDefault="00823532" w:rsidP="003522BF">
            <w:pPr>
              <w:pStyle w:val="TAL"/>
              <w:rPr>
                <w:rFonts w:cs="Arial"/>
                <w:szCs w:val="18"/>
              </w:rPr>
            </w:pPr>
          </w:p>
        </w:tc>
      </w:tr>
      <w:tr w:rsidR="00823532" w14:paraId="783945DE"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C2B4436" w14:textId="77777777" w:rsidR="00823532" w:rsidRDefault="00823532" w:rsidP="003522BF">
            <w:pPr>
              <w:pStyle w:val="TAL"/>
            </w:pPr>
            <w:r w:rsidRPr="006A7EE2">
              <w:t>SupportedFeatures</w:t>
            </w:r>
          </w:p>
        </w:tc>
        <w:tc>
          <w:tcPr>
            <w:tcW w:w="1559" w:type="dxa"/>
            <w:tcBorders>
              <w:top w:val="single" w:sz="4" w:space="0" w:color="auto"/>
              <w:left w:val="single" w:sz="4" w:space="0" w:color="auto"/>
              <w:bottom w:val="single" w:sz="4" w:space="0" w:color="auto"/>
              <w:right w:val="single" w:sz="4" w:space="0" w:color="auto"/>
            </w:tcBorders>
          </w:tcPr>
          <w:p w14:paraId="52E4C59A" w14:textId="77777777"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14:paraId="2D7D73B2" w14:textId="77777777" w:rsidR="00823532" w:rsidRDefault="00823532" w:rsidP="003522BF">
            <w:pPr>
              <w:pStyle w:val="TAL"/>
              <w:rPr>
                <w:rFonts w:cs="Arial"/>
                <w:szCs w:val="18"/>
              </w:rPr>
            </w:pPr>
            <w:r w:rsidRPr="006A7EE2">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14:paraId="40CC49D5" w14:textId="77777777" w:rsidR="00823532" w:rsidRDefault="00823532" w:rsidP="003522BF">
            <w:pPr>
              <w:pStyle w:val="TAL"/>
              <w:rPr>
                <w:rFonts w:cs="Arial"/>
                <w:szCs w:val="18"/>
              </w:rPr>
            </w:pPr>
          </w:p>
        </w:tc>
      </w:tr>
      <w:tr w:rsidR="00823532" w14:paraId="7FCBB946"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483A5F84" w14:textId="77777777" w:rsidR="00823532" w:rsidRDefault="00823532" w:rsidP="003522BF">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14:paraId="026F2D30" w14:textId="77777777" w:rsidR="00823532" w:rsidRDefault="00823532" w:rsidP="00B83A79">
            <w:pPr>
              <w:pStyle w:val="TAL"/>
            </w:pPr>
            <w:r>
              <w:t>3GPP</w:t>
            </w:r>
            <w:r w:rsidR="00B83A79">
              <w:t> </w:t>
            </w:r>
            <w:r>
              <w:t>TS</w:t>
            </w:r>
            <w:r w:rsidR="00B83A79">
              <w:t> </w:t>
            </w:r>
            <w:r>
              <w:t>29.</w:t>
            </w:r>
            <w:r w:rsidR="00AD5FAE">
              <w:t>503 </w:t>
            </w:r>
            <w:r>
              <w:t>[15]</w:t>
            </w:r>
          </w:p>
        </w:tc>
        <w:tc>
          <w:tcPr>
            <w:tcW w:w="3828" w:type="dxa"/>
            <w:tcBorders>
              <w:top w:val="single" w:sz="4" w:space="0" w:color="auto"/>
              <w:left w:val="single" w:sz="4" w:space="0" w:color="auto"/>
              <w:bottom w:val="single" w:sz="4" w:space="0" w:color="auto"/>
              <w:right w:val="single" w:sz="4" w:space="0" w:color="auto"/>
            </w:tcBorders>
          </w:tcPr>
          <w:p w14:paraId="7E2542EE" w14:textId="77777777" w:rsidR="00823532" w:rsidRDefault="00823532" w:rsidP="003522BF">
            <w:pPr>
              <w:pStyle w:val="TAL"/>
              <w:rPr>
                <w:rFonts w:cs="Arial"/>
                <w:szCs w:val="18"/>
              </w:rPr>
            </w:pPr>
            <w:r>
              <w:rPr>
                <w:rFonts w:cs="Arial"/>
                <w:szCs w:val="18"/>
              </w:rPr>
              <w:t>Contains the SoR Information</w:t>
            </w:r>
          </w:p>
        </w:tc>
        <w:tc>
          <w:tcPr>
            <w:tcW w:w="2302" w:type="dxa"/>
            <w:tcBorders>
              <w:top w:val="single" w:sz="4" w:space="0" w:color="auto"/>
              <w:left w:val="single" w:sz="4" w:space="0" w:color="auto"/>
              <w:bottom w:val="single" w:sz="4" w:space="0" w:color="auto"/>
              <w:right w:val="single" w:sz="4" w:space="0" w:color="auto"/>
            </w:tcBorders>
          </w:tcPr>
          <w:p w14:paraId="7685A304" w14:textId="77777777" w:rsidR="00823532" w:rsidRDefault="00823532" w:rsidP="003522BF">
            <w:pPr>
              <w:pStyle w:val="TAL"/>
              <w:rPr>
                <w:rFonts w:cs="Arial"/>
                <w:szCs w:val="18"/>
              </w:rPr>
            </w:pPr>
          </w:p>
        </w:tc>
      </w:tr>
      <w:tr w:rsidR="00823532" w14:paraId="21C31D4D"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458FB721" w14:textId="77777777" w:rsidR="00823532" w:rsidRDefault="00823532" w:rsidP="003522BF">
            <w:pPr>
              <w:pStyle w:val="TAL"/>
            </w:pPr>
            <w:r w:rsidRPr="006A7EE2">
              <w:t>Supi</w:t>
            </w:r>
          </w:p>
        </w:tc>
        <w:tc>
          <w:tcPr>
            <w:tcW w:w="1559" w:type="dxa"/>
            <w:tcBorders>
              <w:top w:val="single" w:sz="4" w:space="0" w:color="auto"/>
              <w:left w:val="single" w:sz="4" w:space="0" w:color="auto"/>
              <w:bottom w:val="single" w:sz="4" w:space="0" w:color="auto"/>
              <w:right w:val="single" w:sz="4" w:space="0" w:color="auto"/>
            </w:tcBorders>
          </w:tcPr>
          <w:p w14:paraId="35713AD7" w14:textId="77777777"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14:paraId="53EB1961" w14:textId="77777777" w:rsidR="00823532" w:rsidRDefault="00823532" w:rsidP="003522BF">
            <w:pPr>
              <w:pStyle w:val="TAL"/>
              <w:rPr>
                <w:rFonts w:cs="Arial"/>
                <w:szCs w:val="18"/>
              </w:rPr>
            </w:pPr>
            <w:r>
              <w:rPr>
                <w:rFonts w:cs="Arial"/>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14:paraId="7D397ED1" w14:textId="77777777" w:rsidR="00823532" w:rsidRDefault="00823532" w:rsidP="003522BF">
            <w:pPr>
              <w:pStyle w:val="TAL"/>
              <w:rPr>
                <w:rFonts w:cs="Arial"/>
                <w:szCs w:val="18"/>
              </w:rPr>
            </w:pPr>
          </w:p>
        </w:tc>
      </w:tr>
      <w:tr w:rsidR="00823532" w14:paraId="2FAF901A"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5547D2BC" w14:textId="77777777" w:rsidR="00823532" w:rsidRDefault="00823532" w:rsidP="003522BF">
            <w:pPr>
              <w:pStyle w:val="TAL"/>
            </w:pPr>
            <w:r>
              <w:t>DateTime</w:t>
            </w:r>
          </w:p>
        </w:tc>
        <w:tc>
          <w:tcPr>
            <w:tcW w:w="1559" w:type="dxa"/>
            <w:tcBorders>
              <w:top w:val="single" w:sz="4" w:space="0" w:color="auto"/>
              <w:left w:val="single" w:sz="4" w:space="0" w:color="auto"/>
              <w:bottom w:val="single" w:sz="4" w:space="0" w:color="auto"/>
              <w:right w:val="single" w:sz="4" w:space="0" w:color="auto"/>
            </w:tcBorders>
          </w:tcPr>
          <w:p w14:paraId="3F6C663D"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828" w:type="dxa"/>
            <w:tcBorders>
              <w:top w:val="single" w:sz="4" w:space="0" w:color="auto"/>
              <w:left w:val="single" w:sz="4" w:space="0" w:color="auto"/>
              <w:bottom w:val="single" w:sz="4" w:space="0" w:color="auto"/>
              <w:right w:val="single" w:sz="4" w:space="0" w:color="auto"/>
            </w:tcBorders>
          </w:tcPr>
          <w:p w14:paraId="3C9B1A3C" w14:textId="77777777" w:rsidR="00823532" w:rsidRDefault="00AD5FAE" w:rsidP="003522BF">
            <w:pPr>
              <w:pStyle w:val="TAL"/>
              <w:rPr>
                <w:rFonts w:cs="Arial"/>
                <w:szCs w:val="18"/>
              </w:rPr>
            </w:pPr>
            <w:r w:rsidRPr="00AD5FAE">
              <w:rPr>
                <w:rFonts w:cs="Arial"/>
                <w:szCs w:val="18"/>
              </w:rPr>
              <w:t>Date Time</w:t>
            </w:r>
          </w:p>
        </w:tc>
        <w:tc>
          <w:tcPr>
            <w:tcW w:w="2302" w:type="dxa"/>
            <w:tcBorders>
              <w:top w:val="single" w:sz="4" w:space="0" w:color="auto"/>
              <w:left w:val="single" w:sz="4" w:space="0" w:color="auto"/>
              <w:bottom w:val="single" w:sz="4" w:space="0" w:color="auto"/>
              <w:right w:val="single" w:sz="4" w:space="0" w:color="auto"/>
            </w:tcBorders>
          </w:tcPr>
          <w:p w14:paraId="254A551A" w14:textId="77777777" w:rsidR="00823532" w:rsidRDefault="00823532" w:rsidP="003522BF">
            <w:pPr>
              <w:pStyle w:val="TAL"/>
              <w:rPr>
                <w:rFonts w:cs="Arial"/>
                <w:szCs w:val="18"/>
              </w:rPr>
            </w:pPr>
          </w:p>
        </w:tc>
      </w:tr>
      <w:tr w:rsidR="00097E21" w14:paraId="4F44EAA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7D37FE1F" w14:textId="77777777" w:rsidR="00097E21" w:rsidRDefault="00DC308F" w:rsidP="003522BF">
            <w:pPr>
              <w:pStyle w:val="TAL"/>
            </w:pPr>
            <w:r w:rsidRPr="00DC308F">
              <w:t>AccessType</w:t>
            </w:r>
          </w:p>
        </w:tc>
        <w:tc>
          <w:tcPr>
            <w:tcW w:w="1559" w:type="dxa"/>
            <w:tcBorders>
              <w:top w:val="single" w:sz="4" w:space="0" w:color="auto"/>
              <w:left w:val="single" w:sz="4" w:space="0" w:color="auto"/>
              <w:bottom w:val="single" w:sz="4" w:space="0" w:color="auto"/>
              <w:right w:val="single" w:sz="4" w:space="0" w:color="auto"/>
            </w:tcBorders>
          </w:tcPr>
          <w:p w14:paraId="681CF2CE"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828" w:type="dxa"/>
            <w:tcBorders>
              <w:top w:val="single" w:sz="4" w:space="0" w:color="auto"/>
              <w:left w:val="single" w:sz="4" w:space="0" w:color="auto"/>
              <w:bottom w:val="single" w:sz="4" w:space="0" w:color="auto"/>
              <w:right w:val="single" w:sz="4" w:space="0" w:color="auto"/>
            </w:tcBorders>
          </w:tcPr>
          <w:p w14:paraId="399BB94E" w14:textId="77777777" w:rsidR="00097E21" w:rsidRPr="00AD5FAE" w:rsidRDefault="00DC308F" w:rsidP="003522BF">
            <w:pPr>
              <w:pStyle w:val="TAL"/>
              <w:rPr>
                <w:rFonts w:cs="Arial"/>
                <w:szCs w:val="18"/>
              </w:rPr>
            </w:pPr>
            <w:r w:rsidRPr="00DC308F">
              <w:rPr>
                <w:rFonts w:cs="Arial"/>
                <w:szCs w:val="18"/>
              </w:rPr>
              <w:t>Access type (e.g. 3GPP)</w:t>
            </w:r>
          </w:p>
        </w:tc>
        <w:tc>
          <w:tcPr>
            <w:tcW w:w="2302" w:type="dxa"/>
            <w:tcBorders>
              <w:top w:val="single" w:sz="4" w:space="0" w:color="auto"/>
              <w:left w:val="single" w:sz="4" w:space="0" w:color="auto"/>
              <w:bottom w:val="single" w:sz="4" w:space="0" w:color="auto"/>
              <w:right w:val="single" w:sz="4" w:space="0" w:color="auto"/>
            </w:tcBorders>
          </w:tcPr>
          <w:p w14:paraId="2620B177" w14:textId="77777777" w:rsidR="00097E21" w:rsidRDefault="00097E21" w:rsidP="003522BF">
            <w:pPr>
              <w:pStyle w:val="TAL"/>
              <w:rPr>
                <w:rFonts w:cs="Arial"/>
                <w:szCs w:val="18"/>
              </w:rPr>
            </w:pPr>
          </w:p>
        </w:tc>
      </w:tr>
    </w:tbl>
    <w:p w14:paraId="21EC2E37" w14:textId="77777777" w:rsidR="00823532" w:rsidRDefault="00823532" w:rsidP="00823532"/>
    <w:p w14:paraId="7CB5CA5F" w14:textId="77777777" w:rsidR="00823532" w:rsidRDefault="00823532" w:rsidP="00823532">
      <w:pPr>
        <w:pStyle w:val="Heading4"/>
        <w:rPr>
          <w:lang w:val="en-US"/>
        </w:rPr>
      </w:pPr>
      <w:bookmarkStart w:id="416" w:name="_Toc34219434"/>
      <w:bookmarkStart w:id="417" w:name="_Toc34739756"/>
      <w:bookmarkStart w:id="418" w:name="_Toc34740003"/>
      <w:bookmarkStart w:id="419" w:name="_Toc34749475"/>
      <w:bookmarkStart w:id="420" w:name="_Toc35936362"/>
      <w:bookmarkStart w:id="421" w:name="_Toc36462537"/>
      <w:bookmarkStart w:id="422" w:name="_Toc45031038"/>
      <w:bookmarkStart w:id="423" w:name="_Toc6799478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6"/>
      <w:bookmarkEnd w:id="417"/>
      <w:bookmarkEnd w:id="418"/>
      <w:bookmarkEnd w:id="419"/>
      <w:bookmarkEnd w:id="420"/>
      <w:bookmarkEnd w:id="421"/>
      <w:bookmarkEnd w:id="422"/>
      <w:bookmarkEnd w:id="423"/>
    </w:p>
    <w:p w14:paraId="652188E8" w14:textId="77777777" w:rsidR="00823532" w:rsidRDefault="00823532" w:rsidP="00823532">
      <w:pPr>
        <w:pStyle w:val="Heading5"/>
      </w:pPr>
      <w:bookmarkStart w:id="424" w:name="_Toc34219435"/>
      <w:bookmarkStart w:id="425" w:name="_Toc34739757"/>
      <w:bookmarkStart w:id="426" w:name="_Toc34740004"/>
      <w:bookmarkStart w:id="427" w:name="_Toc34749476"/>
      <w:bookmarkStart w:id="428" w:name="_Toc35936363"/>
      <w:bookmarkStart w:id="429" w:name="_Toc36462538"/>
      <w:bookmarkStart w:id="430" w:name="_Toc45031039"/>
      <w:bookmarkStart w:id="431" w:name="_Toc67994787"/>
      <w:r>
        <w:t>6.1.6.2.1</w:t>
      </w:r>
      <w:r>
        <w:tab/>
        <w:t>Introduction</w:t>
      </w:r>
      <w:bookmarkEnd w:id="424"/>
      <w:bookmarkEnd w:id="425"/>
      <w:bookmarkEnd w:id="426"/>
      <w:bookmarkEnd w:id="427"/>
      <w:bookmarkEnd w:id="428"/>
      <w:bookmarkEnd w:id="429"/>
      <w:bookmarkEnd w:id="430"/>
      <w:bookmarkEnd w:id="431"/>
    </w:p>
    <w:p w14:paraId="528E29C9" w14:textId="77777777" w:rsidR="00823532" w:rsidRDefault="00823532" w:rsidP="00823532">
      <w:r>
        <w:t>This clause defines the structures to be used in resource representations.</w:t>
      </w:r>
    </w:p>
    <w:p w14:paraId="32E5E760" w14:textId="77777777" w:rsidR="00823532" w:rsidRDefault="00823532" w:rsidP="00823532">
      <w:pPr>
        <w:pStyle w:val="Heading5"/>
      </w:pPr>
      <w:bookmarkStart w:id="432" w:name="_Toc34219436"/>
      <w:bookmarkStart w:id="433" w:name="_Toc34739758"/>
      <w:bookmarkStart w:id="434" w:name="_Toc34740005"/>
      <w:bookmarkStart w:id="435" w:name="_Toc34749477"/>
      <w:bookmarkStart w:id="436" w:name="_Toc35936364"/>
      <w:bookmarkStart w:id="437" w:name="_Toc36462539"/>
      <w:bookmarkStart w:id="438" w:name="_Toc45031040"/>
      <w:bookmarkStart w:id="439" w:name="_Toc67994788"/>
      <w:r>
        <w:t>6.1.6.2.2</w:t>
      </w:r>
      <w:r>
        <w:tab/>
        <w:t>Type: SorInformation</w:t>
      </w:r>
      <w:bookmarkEnd w:id="432"/>
      <w:bookmarkEnd w:id="433"/>
      <w:bookmarkEnd w:id="434"/>
      <w:bookmarkEnd w:id="435"/>
      <w:bookmarkEnd w:id="436"/>
      <w:bookmarkEnd w:id="437"/>
      <w:bookmarkEnd w:id="438"/>
      <w:bookmarkEnd w:id="439"/>
    </w:p>
    <w:p w14:paraId="38EA222C" w14:textId="77777777"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3F5EEC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2DB2BA"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2E3AA6"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8CCB2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1ACB"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1FC659"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090DAF" w14:textId="77777777" w:rsidR="00823532" w:rsidRDefault="00823532" w:rsidP="003522BF">
            <w:pPr>
              <w:pStyle w:val="TAH"/>
              <w:rPr>
                <w:rFonts w:cs="Arial"/>
                <w:szCs w:val="18"/>
              </w:rPr>
            </w:pPr>
            <w:r>
              <w:rPr>
                <w:rFonts w:cs="Arial"/>
                <w:szCs w:val="18"/>
              </w:rPr>
              <w:t>Applicability</w:t>
            </w:r>
          </w:p>
        </w:tc>
      </w:tr>
      <w:tr w:rsidR="00823532" w:rsidRPr="00FD48E5" w14:paraId="6D7C77A4"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794B97A" w14:textId="77777777"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5F9C45D9" w14:textId="77777777"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09308F72"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26FBB453"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21419890"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6C869FEE" w14:textId="77777777"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03B26294" w14:textId="77777777" w:rsidR="00823532" w:rsidRDefault="00823532" w:rsidP="003522BF">
            <w:pPr>
              <w:pStyle w:val="TAL"/>
              <w:rPr>
                <w:rFonts w:cs="Arial"/>
                <w:szCs w:val="18"/>
              </w:rPr>
            </w:pPr>
          </w:p>
        </w:tc>
      </w:tr>
      <w:tr w:rsidR="00823532" w:rsidRPr="00FD48E5" w14:paraId="4A0A84FF"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B06D167" w14:textId="77777777"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2F9C3BF4"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B4C9D3"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AF506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9ABAA4D"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9B1189F" w14:textId="77777777" w:rsidR="00823532" w:rsidRDefault="00823532" w:rsidP="003522BF">
            <w:pPr>
              <w:pStyle w:val="TAL"/>
              <w:rPr>
                <w:rFonts w:cs="Arial"/>
                <w:szCs w:val="18"/>
              </w:rPr>
            </w:pPr>
          </w:p>
        </w:tc>
      </w:tr>
      <w:tr w:rsidR="00823532" w:rsidRPr="00FD48E5" w14:paraId="23858EF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109D006F"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22654F9"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396CC91"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32B71D"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3A77E3F" w14:textId="77777777" w:rsidR="00823532" w:rsidRDefault="00823532" w:rsidP="003522BF">
            <w:pPr>
              <w:pStyle w:val="TAL"/>
              <w:rPr>
                <w:rFonts w:cs="Arial"/>
                <w:szCs w:val="18"/>
              </w:rPr>
            </w:pPr>
            <w:r>
              <w:rPr>
                <w:rFonts w:cs="Arial"/>
                <w:szCs w:val="18"/>
              </w:rPr>
              <w:t>Contains the date and time at which SOR-AF returns SorInformation.</w:t>
            </w:r>
          </w:p>
          <w:p w14:paraId="3BA2FEE5"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7196005" w14:textId="77777777" w:rsidR="00823532" w:rsidRDefault="00823532" w:rsidP="003522BF">
            <w:pPr>
              <w:pStyle w:val="TAL"/>
              <w:rPr>
                <w:rFonts w:cs="Arial"/>
                <w:szCs w:val="18"/>
              </w:rPr>
            </w:pPr>
          </w:p>
        </w:tc>
      </w:tr>
    </w:tbl>
    <w:p w14:paraId="55C94F0C" w14:textId="77777777" w:rsidR="00823532" w:rsidRDefault="00823532" w:rsidP="00823532">
      <w:pPr>
        <w:pStyle w:val="Guidance"/>
        <w:rPr>
          <w:lang w:val="en-US"/>
        </w:rPr>
      </w:pPr>
    </w:p>
    <w:p w14:paraId="26EA729A" w14:textId="77777777" w:rsidR="00823532" w:rsidRDefault="00823532" w:rsidP="00823532">
      <w:pPr>
        <w:pStyle w:val="Heading5"/>
      </w:pPr>
      <w:bookmarkStart w:id="440" w:name="_Toc34219437"/>
      <w:bookmarkStart w:id="441" w:name="_Toc34739759"/>
      <w:bookmarkStart w:id="442" w:name="_Toc34740006"/>
      <w:bookmarkStart w:id="443" w:name="_Toc34749478"/>
      <w:bookmarkStart w:id="444" w:name="_Toc35936365"/>
      <w:bookmarkStart w:id="445" w:name="_Toc36462540"/>
      <w:bookmarkStart w:id="446" w:name="_Toc45031041"/>
      <w:bookmarkStart w:id="447" w:name="_Toc67994789"/>
      <w:r>
        <w:t>6.1.6.2.3</w:t>
      </w:r>
      <w:r>
        <w:tab/>
        <w:t>Type: SorAckInfo</w:t>
      </w:r>
      <w:bookmarkEnd w:id="440"/>
      <w:bookmarkEnd w:id="441"/>
      <w:bookmarkEnd w:id="442"/>
      <w:bookmarkEnd w:id="443"/>
      <w:bookmarkEnd w:id="444"/>
      <w:bookmarkEnd w:id="445"/>
      <w:bookmarkEnd w:id="446"/>
      <w:bookmarkEnd w:id="447"/>
    </w:p>
    <w:p w14:paraId="0B3B3F5C" w14:textId="77777777"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14:paraId="0DA5A44D"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FA75D9"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880655"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7D87F"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E97672"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71EC6C"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87D28F" w14:textId="77777777" w:rsidR="00823532" w:rsidRDefault="00823532" w:rsidP="003522BF">
            <w:pPr>
              <w:pStyle w:val="TAH"/>
              <w:rPr>
                <w:rFonts w:cs="Arial"/>
                <w:szCs w:val="18"/>
              </w:rPr>
            </w:pPr>
            <w:r>
              <w:rPr>
                <w:rFonts w:cs="Arial"/>
                <w:szCs w:val="18"/>
              </w:rPr>
              <w:t>Applicability</w:t>
            </w:r>
          </w:p>
        </w:tc>
      </w:tr>
      <w:tr w:rsidR="00823532" w:rsidRPr="00FD48E5" w14:paraId="31CBD14B"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269CC443" w14:textId="77777777"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67221135" w14:textId="77777777"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20FB1A6A"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C310728"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5FEC81A4"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0F3650F0" w14:textId="77777777" w:rsidR="00823532" w:rsidRDefault="00823532" w:rsidP="003522BF">
            <w:pPr>
              <w:pStyle w:val="TAL"/>
              <w:rPr>
                <w:rFonts w:cs="Arial"/>
                <w:szCs w:val="18"/>
              </w:rPr>
            </w:pPr>
          </w:p>
        </w:tc>
      </w:tr>
      <w:tr w:rsidR="00823532" w:rsidRPr="00FD48E5" w14:paraId="705FC97F"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7328F65F"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05808956"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F214E3B"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30ACC"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481F405" w14:textId="77777777"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87B61B2" w14:textId="77777777" w:rsidR="00823532" w:rsidRDefault="00823532" w:rsidP="003522BF">
            <w:pPr>
              <w:pStyle w:val="TAL"/>
              <w:rPr>
                <w:rFonts w:cs="Arial"/>
                <w:szCs w:val="18"/>
              </w:rPr>
            </w:pPr>
          </w:p>
        </w:tc>
      </w:tr>
    </w:tbl>
    <w:p w14:paraId="25C1F331" w14:textId="77777777" w:rsidR="00D83E1C" w:rsidRDefault="00D83E1C" w:rsidP="00D83E1C">
      <w:pPr>
        <w:rPr>
          <w:lang w:val="en-US"/>
        </w:rPr>
      </w:pPr>
      <w:bookmarkStart w:id="448" w:name="_Toc34219438"/>
      <w:bookmarkStart w:id="449" w:name="_Toc34739760"/>
    </w:p>
    <w:p w14:paraId="1C9B6190" w14:textId="77777777" w:rsidR="00823532" w:rsidRDefault="00823532" w:rsidP="00823532">
      <w:pPr>
        <w:pStyle w:val="Heading4"/>
        <w:rPr>
          <w:lang w:val="en-US"/>
        </w:rPr>
      </w:pPr>
      <w:bookmarkStart w:id="450" w:name="_Toc34740007"/>
      <w:bookmarkStart w:id="451" w:name="_Toc34749479"/>
      <w:bookmarkStart w:id="452" w:name="_Toc35936366"/>
      <w:bookmarkStart w:id="453" w:name="_Toc36462541"/>
      <w:bookmarkStart w:id="454" w:name="_Toc45031042"/>
      <w:bookmarkStart w:id="455" w:name="_Toc6799479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8"/>
      <w:bookmarkEnd w:id="449"/>
      <w:bookmarkEnd w:id="450"/>
      <w:bookmarkEnd w:id="451"/>
      <w:bookmarkEnd w:id="452"/>
      <w:bookmarkEnd w:id="453"/>
      <w:bookmarkEnd w:id="454"/>
      <w:bookmarkEnd w:id="455"/>
    </w:p>
    <w:p w14:paraId="0FFAA516" w14:textId="77777777" w:rsidR="00823532" w:rsidRPr="00384E92" w:rsidRDefault="00823532" w:rsidP="00823532">
      <w:pPr>
        <w:pStyle w:val="Heading5"/>
      </w:pPr>
      <w:bookmarkStart w:id="456" w:name="_Toc34219439"/>
      <w:bookmarkStart w:id="457" w:name="_Toc34739761"/>
      <w:bookmarkStart w:id="458" w:name="_Toc34740008"/>
      <w:bookmarkStart w:id="459" w:name="_Toc34749480"/>
      <w:bookmarkStart w:id="460" w:name="_Toc35936367"/>
      <w:bookmarkStart w:id="461" w:name="_Toc36462542"/>
      <w:bookmarkStart w:id="462" w:name="_Toc45031043"/>
      <w:bookmarkStart w:id="463" w:name="_Toc67994791"/>
      <w:r>
        <w:t>6.1.6.3.1</w:t>
      </w:r>
      <w:r w:rsidRPr="00384E92">
        <w:tab/>
        <w:t>Introduction</w:t>
      </w:r>
      <w:bookmarkEnd w:id="456"/>
      <w:bookmarkEnd w:id="457"/>
      <w:bookmarkEnd w:id="458"/>
      <w:bookmarkEnd w:id="459"/>
      <w:bookmarkEnd w:id="460"/>
      <w:bookmarkEnd w:id="461"/>
      <w:bookmarkEnd w:id="462"/>
      <w:bookmarkEnd w:id="463"/>
    </w:p>
    <w:p w14:paraId="1D9BF351" w14:textId="77777777"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2D2385B" w14:textId="77777777" w:rsidR="00823532" w:rsidRPr="00384E92" w:rsidRDefault="00823532" w:rsidP="00823532">
      <w:pPr>
        <w:pStyle w:val="Heading5"/>
      </w:pPr>
      <w:bookmarkStart w:id="464" w:name="_Toc34219440"/>
      <w:bookmarkStart w:id="465" w:name="_Toc34739762"/>
      <w:bookmarkStart w:id="466" w:name="_Toc34740009"/>
      <w:bookmarkStart w:id="467" w:name="_Toc34749481"/>
      <w:bookmarkStart w:id="468" w:name="_Toc35936368"/>
      <w:bookmarkStart w:id="469" w:name="_Toc36462543"/>
      <w:bookmarkStart w:id="470" w:name="_Toc45031044"/>
      <w:bookmarkStart w:id="471" w:name="_Toc67994792"/>
      <w:r>
        <w:t>6.1.6.3.2</w:t>
      </w:r>
      <w:r w:rsidRPr="00384E92">
        <w:tab/>
        <w:t>Simple data types</w:t>
      </w:r>
      <w:bookmarkEnd w:id="464"/>
      <w:bookmarkEnd w:id="465"/>
      <w:bookmarkEnd w:id="466"/>
      <w:bookmarkEnd w:id="467"/>
      <w:bookmarkEnd w:id="468"/>
      <w:bookmarkEnd w:id="469"/>
      <w:bookmarkEnd w:id="470"/>
      <w:bookmarkEnd w:id="471"/>
    </w:p>
    <w:p w14:paraId="55C8AAF0" w14:textId="77777777" w:rsidR="00823532" w:rsidRPr="00384E92" w:rsidRDefault="00823532" w:rsidP="00823532">
      <w:r w:rsidRPr="00384E92">
        <w:t xml:space="preserve">The simple data types defined in table </w:t>
      </w:r>
      <w:r>
        <w:t>6.1.6.3.2-1</w:t>
      </w:r>
      <w:r w:rsidRPr="00384E92">
        <w:t xml:space="preserve"> shall be supported.</w:t>
      </w:r>
    </w:p>
    <w:p w14:paraId="0E5295A8" w14:textId="77777777" w:rsidR="00823532" w:rsidRPr="00384E92" w:rsidRDefault="00823532" w:rsidP="0082353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14:paraId="526C623C" w14:textId="77777777"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3F7B2" w14:textId="77777777"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821AD6" w14:textId="77777777"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54C8644" w14:textId="77777777"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3C7C8B9" w14:textId="77777777" w:rsidR="00823532" w:rsidRPr="006C1737" w:rsidRDefault="00823532" w:rsidP="003522BF">
            <w:pPr>
              <w:pStyle w:val="TAH"/>
            </w:pPr>
            <w:r>
              <w:t>Applicability</w:t>
            </w:r>
          </w:p>
        </w:tc>
      </w:tr>
      <w:tr w:rsidR="00823532" w:rsidRPr="00384E92" w14:paraId="4B3FCDEC" w14:textId="77777777"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1698C" w14:textId="77777777"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3AD9DC" w14:textId="77777777"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14:paraId="54C470A9" w14:textId="77777777"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14:paraId="0F22F5E3" w14:textId="77777777" w:rsidR="00823532" w:rsidRPr="006C1737" w:rsidRDefault="00823532" w:rsidP="003522BF">
            <w:pPr>
              <w:pStyle w:val="TAL"/>
            </w:pPr>
          </w:p>
        </w:tc>
      </w:tr>
    </w:tbl>
    <w:p w14:paraId="69CBA302" w14:textId="77777777" w:rsidR="00823532" w:rsidRPr="00384E92" w:rsidRDefault="00823532" w:rsidP="00823532"/>
    <w:p w14:paraId="4439807B" w14:textId="77777777" w:rsidR="00823532" w:rsidRPr="00BC662F" w:rsidRDefault="00823532" w:rsidP="00823532">
      <w:pPr>
        <w:pStyle w:val="Heading5"/>
      </w:pPr>
      <w:bookmarkStart w:id="472" w:name="_Toc34219441"/>
      <w:bookmarkStart w:id="473" w:name="_Toc34739763"/>
      <w:bookmarkStart w:id="474" w:name="_Toc34740010"/>
      <w:bookmarkStart w:id="475" w:name="_Toc34749482"/>
      <w:bookmarkStart w:id="476" w:name="_Toc35936369"/>
      <w:bookmarkStart w:id="477" w:name="_Toc36462544"/>
      <w:bookmarkStart w:id="478" w:name="_Toc45031045"/>
      <w:bookmarkStart w:id="479" w:name="_Toc67994793"/>
      <w:r>
        <w:t>6.1.6.3.3</w:t>
      </w:r>
      <w:r w:rsidRPr="00BC662F">
        <w:tab/>
        <w:t xml:space="preserve">Enumeration: </w:t>
      </w:r>
      <w:r>
        <w:t>SorAckStatus</w:t>
      </w:r>
      <w:bookmarkEnd w:id="472"/>
      <w:bookmarkEnd w:id="473"/>
      <w:bookmarkEnd w:id="474"/>
      <w:bookmarkEnd w:id="475"/>
      <w:bookmarkEnd w:id="476"/>
      <w:bookmarkEnd w:id="477"/>
      <w:bookmarkEnd w:id="478"/>
      <w:bookmarkEnd w:id="479"/>
    </w:p>
    <w:p w14:paraId="6D02D914" w14:textId="77777777"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214ED1C6" w14:textId="77777777"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14:paraId="28DA1396" w14:textId="7777777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255FF" w14:textId="77777777"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9F2E7" w14:textId="77777777"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9284489" w14:textId="77777777" w:rsidR="00823532" w:rsidRDefault="00823532" w:rsidP="003522BF">
            <w:pPr>
              <w:pStyle w:val="TAH"/>
            </w:pPr>
            <w:r>
              <w:t>Applicability</w:t>
            </w:r>
          </w:p>
        </w:tc>
      </w:tr>
      <w:tr w:rsidR="00823532" w:rsidRPr="0015708C" w14:paraId="279B002C"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E36D6" w14:textId="77777777"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FA854F" w14:textId="77777777"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9D9122C" w14:textId="77777777" w:rsidR="00823532" w:rsidRDefault="00823532" w:rsidP="003522BF">
            <w:pPr>
              <w:pStyle w:val="TAL"/>
            </w:pPr>
          </w:p>
        </w:tc>
      </w:tr>
      <w:tr w:rsidR="00823532" w:rsidRPr="0015708C" w14:paraId="7D7EA4BE"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257D4" w14:textId="77777777"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00A33" w14:textId="77777777"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63242A7B" w14:textId="77777777" w:rsidR="00823532" w:rsidRDefault="00823532" w:rsidP="003522BF">
            <w:pPr>
              <w:pStyle w:val="TAL"/>
            </w:pPr>
          </w:p>
        </w:tc>
      </w:tr>
      <w:tr w:rsidR="00823532" w:rsidRPr="0015708C" w14:paraId="3208A31E"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1B15" w14:textId="77777777"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303D2" w14:textId="77777777"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1CA64743" w14:textId="77777777" w:rsidR="00823532" w:rsidRDefault="00823532" w:rsidP="003522BF">
            <w:pPr>
              <w:pStyle w:val="TAL"/>
            </w:pPr>
          </w:p>
        </w:tc>
      </w:tr>
    </w:tbl>
    <w:p w14:paraId="10667E35" w14:textId="77777777" w:rsidR="00823532" w:rsidRDefault="00823532" w:rsidP="00823532">
      <w:pPr>
        <w:rPr>
          <w:lang w:val="en-US"/>
        </w:rPr>
      </w:pPr>
    </w:p>
    <w:p w14:paraId="47047598" w14:textId="77777777" w:rsidR="00823532" w:rsidRDefault="00823532" w:rsidP="00823532">
      <w:pPr>
        <w:pStyle w:val="Heading3"/>
      </w:pPr>
      <w:bookmarkStart w:id="480" w:name="_Toc34219442"/>
      <w:bookmarkStart w:id="481" w:name="_Toc34739764"/>
      <w:bookmarkStart w:id="482" w:name="_Toc34740011"/>
      <w:bookmarkStart w:id="483" w:name="_Toc34749483"/>
      <w:bookmarkStart w:id="484" w:name="_Toc35936370"/>
      <w:bookmarkStart w:id="485" w:name="_Toc36462545"/>
      <w:bookmarkStart w:id="486" w:name="_Toc45031046"/>
      <w:bookmarkStart w:id="487" w:name="_Toc67994794"/>
      <w:r>
        <w:t>6.1.7</w:t>
      </w:r>
      <w:r>
        <w:tab/>
        <w:t>Error Handling</w:t>
      </w:r>
      <w:bookmarkEnd w:id="480"/>
      <w:bookmarkEnd w:id="481"/>
      <w:bookmarkEnd w:id="482"/>
      <w:bookmarkEnd w:id="483"/>
      <w:bookmarkEnd w:id="484"/>
      <w:bookmarkEnd w:id="485"/>
      <w:bookmarkEnd w:id="486"/>
      <w:bookmarkEnd w:id="487"/>
    </w:p>
    <w:p w14:paraId="112026DB" w14:textId="77777777" w:rsidR="00823532" w:rsidRPr="00971458" w:rsidRDefault="00823532" w:rsidP="00823532">
      <w:pPr>
        <w:pStyle w:val="Heading4"/>
      </w:pPr>
      <w:bookmarkStart w:id="488" w:name="_Toc34219443"/>
      <w:bookmarkStart w:id="489" w:name="_Toc34739765"/>
      <w:bookmarkStart w:id="490" w:name="_Toc34740012"/>
      <w:bookmarkStart w:id="491" w:name="_Toc34749484"/>
      <w:bookmarkStart w:id="492" w:name="_Toc35936371"/>
      <w:bookmarkStart w:id="493" w:name="_Toc36462546"/>
      <w:bookmarkStart w:id="494" w:name="_Toc45031047"/>
      <w:bookmarkStart w:id="495" w:name="_Toc67994795"/>
      <w:r w:rsidRPr="00971458">
        <w:t>6.1.7.1</w:t>
      </w:r>
      <w:r w:rsidRPr="00971458">
        <w:tab/>
        <w:t>General</w:t>
      </w:r>
      <w:bookmarkEnd w:id="488"/>
      <w:bookmarkEnd w:id="489"/>
      <w:bookmarkEnd w:id="490"/>
      <w:bookmarkEnd w:id="491"/>
      <w:bookmarkEnd w:id="492"/>
      <w:bookmarkEnd w:id="493"/>
      <w:bookmarkEnd w:id="494"/>
      <w:bookmarkEnd w:id="495"/>
    </w:p>
    <w:p w14:paraId="197F62D9" w14:textId="77777777"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FFD6A7" w14:textId="77777777"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14:paraId="5FDAAADE" w14:textId="77777777" w:rsidR="00823532" w:rsidRPr="00971458" w:rsidRDefault="00823532" w:rsidP="00823532">
      <w:pPr>
        <w:pStyle w:val="Heading4"/>
      </w:pPr>
      <w:bookmarkStart w:id="496" w:name="_Toc34219444"/>
      <w:bookmarkStart w:id="497" w:name="_Toc34739766"/>
      <w:bookmarkStart w:id="498" w:name="_Toc34740013"/>
      <w:bookmarkStart w:id="499" w:name="_Toc34749485"/>
      <w:bookmarkStart w:id="500" w:name="_Toc35936372"/>
      <w:bookmarkStart w:id="501" w:name="_Toc36462547"/>
      <w:bookmarkStart w:id="502" w:name="_Toc45031048"/>
      <w:bookmarkStart w:id="503" w:name="_Toc67994796"/>
      <w:r w:rsidRPr="00971458">
        <w:t>6.1.7.2</w:t>
      </w:r>
      <w:r w:rsidRPr="00971458">
        <w:tab/>
        <w:t>Protocol Errors</w:t>
      </w:r>
      <w:bookmarkEnd w:id="496"/>
      <w:bookmarkEnd w:id="497"/>
      <w:bookmarkEnd w:id="498"/>
      <w:bookmarkEnd w:id="499"/>
      <w:bookmarkEnd w:id="500"/>
      <w:bookmarkEnd w:id="501"/>
      <w:bookmarkEnd w:id="502"/>
      <w:bookmarkEnd w:id="503"/>
    </w:p>
    <w:p w14:paraId="62D9FD8F" w14:textId="77777777" w:rsidR="00823532" w:rsidRPr="00971458" w:rsidRDefault="00823532" w:rsidP="00823532">
      <w:r>
        <w:t xml:space="preserve">No specific procedures for the </w:t>
      </w:r>
      <w:r w:rsidRPr="00496669">
        <w:rPr>
          <w:noProof/>
        </w:rPr>
        <w:t>Nsoraf_SOR</w:t>
      </w:r>
      <w:r>
        <w:t xml:space="preserve"> service are specified.</w:t>
      </w:r>
    </w:p>
    <w:p w14:paraId="5FE13AE7" w14:textId="77777777" w:rsidR="00823532" w:rsidRDefault="00823532" w:rsidP="00823532">
      <w:pPr>
        <w:pStyle w:val="Heading4"/>
      </w:pPr>
      <w:bookmarkStart w:id="504" w:name="_Toc34219445"/>
      <w:bookmarkStart w:id="505" w:name="_Toc34739767"/>
      <w:bookmarkStart w:id="506" w:name="_Toc34740014"/>
      <w:bookmarkStart w:id="507" w:name="_Toc34749486"/>
      <w:bookmarkStart w:id="508" w:name="_Toc35936373"/>
      <w:bookmarkStart w:id="509" w:name="_Toc36462548"/>
      <w:bookmarkStart w:id="510" w:name="_Toc45031049"/>
      <w:bookmarkStart w:id="511" w:name="_Toc67994797"/>
      <w:r>
        <w:t>6.1.7.3</w:t>
      </w:r>
      <w:r>
        <w:tab/>
        <w:t>Application Errors</w:t>
      </w:r>
      <w:bookmarkEnd w:id="504"/>
      <w:bookmarkEnd w:id="505"/>
      <w:bookmarkEnd w:id="506"/>
      <w:bookmarkEnd w:id="507"/>
      <w:bookmarkEnd w:id="508"/>
      <w:bookmarkEnd w:id="509"/>
      <w:bookmarkEnd w:id="510"/>
      <w:bookmarkEnd w:id="511"/>
    </w:p>
    <w:p w14:paraId="5E9D9598" w14:textId="77777777" w:rsidR="00823532" w:rsidRDefault="00823532" w:rsidP="00823532">
      <w:r>
        <w:t xml:space="preserve">The application errors defined for the </w:t>
      </w:r>
      <w:r w:rsidRPr="00496669">
        <w:t>Nsoraf_SOR</w:t>
      </w:r>
      <w:r>
        <w:t xml:space="preserve"> service are listed in Table 6.1.7.3-1.</w:t>
      </w:r>
    </w:p>
    <w:p w14:paraId="5E80D4B7" w14:textId="77777777"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14:paraId="395840E6"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6D4AEC" w14:textId="77777777"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DFFC6C" w14:textId="77777777"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1E3C062" w14:textId="77777777" w:rsidR="00823532" w:rsidRPr="002002FF" w:rsidRDefault="00823532" w:rsidP="003522BF">
            <w:pPr>
              <w:pStyle w:val="TAH"/>
            </w:pPr>
            <w:r>
              <w:t>Description</w:t>
            </w:r>
          </w:p>
        </w:tc>
      </w:tr>
      <w:tr w:rsidR="00823532" w:rsidRPr="002002FF" w14:paraId="2850E307"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tcPr>
          <w:p w14:paraId="09BE9478" w14:textId="77777777"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6F527C0F" w14:textId="77777777"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4A6E3BB1" w14:textId="77777777" w:rsidR="00823532" w:rsidRPr="00CA1FFF" w:rsidRDefault="00823532" w:rsidP="003522BF">
            <w:pPr>
              <w:pStyle w:val="TAC"/>
              <w:jc w:val="left"/>
            </w:pPr>
            <w:r w:rsidRPr="00CA1FFF">
              <w:t>The user does not exist</w:t>
            </w:r>
          </w:p>
          <w:p w14:paraId="01F4D30A" w14:textId="77777777"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14:paraId="42224675" w14:textId="77777777" w:rsidR="00D83E1C" w:rsidRDefault="00D83E1C" w:rsidP="00D83E1C">
      <w:bookmarkStart w:id="512" w:name="_Toc492899751"/>
      <w:bookmarkStart w:id="513" w:name="_Toc492900030"/>
      <w:bookmarkStart w:id="514" w:name="_Toc492967832"/>
      <w:bookmarkStart w:id="515" w:name="_Toc492972920"/>
      <w:bookmarkStart w:id="516" w:name="_Toc492973140"/>
      <w:bookmarkStart w:id="517" w:name="_Toc493774060"/>
      <w:bookmarkStart w:id="518" w:name="_Toc508285804"/>
      <w:bookmarkStart w:id="519" w:name="_Toc508287269"/>
      <w:bookmarkStart w:id="520" w:name="_Toc34219446"/>
      <w:bookmarkStart w:id="521" w:name="_Toc34739768"/>
    </w:p>
    <w:p w14:paraId="37F5C8DA" w14:textId="77777777" w:rsidR="00823532" w:rsidRPr="0023018E" w:rsidRDefault="00823532" w:rsidP="00823532">
      <w:pPr>
        <w:pStyle w:val="Heading2"/>
        <w:rPr>
          <w:lang w:eastAsia="zh-CN"/>
        </w:rPr>
      </w:pPr>
      <w:bookmarkStart w:id="522" w:name="_Toc34740015"/>
      <w:bookmarkStart w:id="523" w:name="_Toc34749487"/>
      <w:bookmarkStart w:id="524" w:name="_Toc35936374"/>
      <w:bookmarkStart w:id="525" w:name="_Toc36462549"/>
      <w:bookmarkStart w:id="526" w:name="_Toc45031050"/>
      <w:bookmarkStart w:id="527" w:name="_Toc67994798"/>
      <w:r>
        <w:lastRenderedPageBreak/>
        <w:t>6.1.8</w:t>
      </w:r>
      <w:r w:rsidRPr="0023018E">
        <w:rPr>
          <w:lang w:eastAsia="zh-CN"/>
        </w:rPr>
        <w:tab/>
        <w:t>Feature negotiation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B271E92" w14:textId="77777777"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56CCBCE6" w14:textId="77777777"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14:paraId="29052199"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77B91F" w14:textId="77777777"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058D84" w14:textId="77777777"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12BDB8" w14:textId="77777777" w:rsidR="00823532" w:rsidRPr="002002FF" w:rsidRDefault="00823532" w:rsidP="003522BF">
            <w:pPr>
              <w:pStyle w:val="TAH"/>
            </w:pPr>
            <w:r w:rsidRPr="002002FF">
              <w:t>Description</w:t>
            </w:r>
          </w:p>
        </w:tc>
      </w:tr>
      <w:tr w:rsidR="00823532" w:rsidRPr="002002FF" w14:paraId="3C7A2F3D"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tcPr>
          <w:p w14:paraId="44E6B7AF" w14:textId="77777777"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2218AE4" w14:textId="77777777"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14:paraId="3BDA3042" w14:textId="77777777" w:rsidR="00823532" w:rsidRPr="002002FF" w:rsidRDefault="00823532" w:rsidP="003522BF">
            <w:pPr>
              <w:pStyle w:val="TAL"/>
              <w:rPr>
                <w:rFonts w:cs="Arial"/>
                <w:szCs w:val="18"/>
              </w:rPr>
            </w:pPr>
          </w:p>
        </w:tc>
      </w:tr>
    </w:tbl>
    <w:p w14:paraId="36731A24" w14:textId="77777777" w:rsidR="00823532" w:rsidRDefault="00823532" w:rsidP="00823532"/>
    <w:p w14:paraId="78BEAEE4" w14:textId="77777777" w:rsidR="00823532" w:rsidRPr="001E7573" w:rsidRDefault="00823532" w:rsidP="00823532">
      <w:pPr>
        <w:pStyle w:val="Heading2"/>
      </w:pPr>
      <w:bookmarkStart w:id="528" w:name="_Toc532994477"/>
      <w:bookmarkStart w:id="529" w:name="_Toc34219447"/>
      <w:bookmarkStart w:id="530" w:name="_Toc34739769"/>
      <w:bookmarkStart w:id="531" w:name="_Toc34740016"/>
      <w:bookmarkStart w:id="532" w:name="_Toc34749488"/>
      <w:bookmarkStart w:id="533" w:name="_Toc35936375"/>
      <w:bookmarkStart w:id="534" w:name="_Toc36462550"/>
      <w:bookmarkStart w:id="535" w:name="_Toc45031051"/>
      <w:bookmarkStart w:id="536" w:name="_Toc67994799"/>
      <w:bookmarkStart w:id="537" w:name="_Hlk525137310"/>
      <w:r>
        <w:t>6.1.9</w:t>
      </w:r>
      <w:r w:rsidRPr="001E7573">
        <w:tab/>
        <w:t>Security</w:t>
      </w:r>
      <w:bookmarkEnd w:id="528"/>
      <w:bookmarkEnd w:id="529"/>
      <w:bookmarkEnd w:id="530"/>
      <w:bookmarkEnd w:id="531"/>
      <w:bookmarkEnd w:id="532"/>
      <w:bookmarkEnd w:id="533"/>
      <w:bookmarkEnd w:id="534"/>
      <w:bookmarkEnd w:id="535"/>
      <w:bookmarkEnd w:id="536"/>
    </w:p>
    <w:p w14:paraId="46485C89" w14:textId="77777777"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12C969" w14:textId="77777777"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8C5B296" w14:textId="77777777"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4360FE7B" w14:textId="77777777" w:rsidR="00823532" w:rsidRDefault="00823532" w:rsidP="00823532">
      <w:pPr>
        <w:rPr>
          <w:lang w:val="en-US"/>
        </w:rPr>
      </w:pPr>
      <w:bookmarkStart w:id="538" w:name="_Hlk530142087"/>
      <w:bookmarkEnd w:id="537"/>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538"/>
    <w:p w14:paraId="7B0F944A" w14:textId="77777777" w:rsidR="00823532" w:rsidRDefault="00823532" w:rsidP="00823532">
      <w:pPr>
        <w:pStyle w:val="Heading8"/>
      </w:pPr>
      <w:r>
        <w:br w:type="page"/>
      </w:r>
      <w:bookmarkStart w:id="539" w:name="_Toc34219448"/>
      <w:bookmarkStart w:id="540" w:name="_Toc34739770"/>
      <w:bookmarkStart w:id="541" w:name="_Toc34740017"/>
      <w:bookmarkStart w:id="542" w:name="_Toc34749489"/>
      <w:bookmarkStart w:id="543" w:name="_Toc35936376"/>
      <w:bookmarkStart w:id="544" w:name="_Toc36462551"/>
      <w:bookmarkStart w:id="545" w:name="_Toc45031052"/>
      <w:bookmarkStart w:id="546" w:name="_Toc67994800"/>
      <w:r w:rsidRPr="004D3578">
        <w:lastRenderedPageBreak/>
        <w:t>Annex A (normative):</w:t>
      </w:r>
      <w:r w:rsidRPr="004D3578">
        <w:br/>
      </w:r>
      <w:r>
        <w:t>OpenAPI specification</w:t>
      </w:r>
      <w:bookmarkEnd w:id="539"/>
      <w:bookmarkEnd w:id="540"/>
      <w:bookmarkEnd w:id="541"/>
      <w:bookmarkEnd w:id="542"/>
      <w:bookmarkEnd w:id="543"/>
      <w:bookmarkEnd w:id="544"/>
      <w:bookmarkEnd w:id="545"/>
      <w:bookmarkEnd w:id="546"/>
    </w:p>
    <w:p w14:paraId="1FB8D265" w14:textId="77777777" w:rsidR="00823532" w:rsidRDefault="00823532" w:rsidP="00823532">
      <w:pPr>
        <w:pStyle w:val="Heading2"/>
      </w:pPr>
      <w:bookmarkStart w:id="547" w:name="_Toc34219449"/>
      <w:bookmarkStart w:id="548" w:name="_Toc34739771"/>
      <w:bookmarkStart w:id="549" w:name="_Toc34740018"/>
      <w:bookmarkStart w:id="550" w:name="_Toc34749490"/>
      <w:bookmarkStart w:id="551" w:name="_Toc35936377"/>
      <w:bookmarkStart w:id="552" w:name="_Toc36462552"/>
      <w:bookmarkStart w:id="553" w:name="_Toc45031053"/>
      <w:bookmarkStart w:id="554" w:name="_Toc67994801"/>
      <w:r>
        <w:t>A.1</w:t>
      </w:r>
      <w:r>
        <w:tab/>
        <w:t>General</w:t>
      </w:r>
      <w:bookmarkEnd w:id="547"/>
      <w:bookmarkEnd w:id="548"/>
      <w:bookmarkEnd w:id="549"/>
      <w:bookmarkEnd w:id="550"/>
      <w:bookmarkEnd w:id="551"/>
      <w:bookmarkEnd w:id="552"/>
      <w:bookmarkEnd w:id="553"/>
      <w:bookmarkEnd w:id="554"/>
    </w:p>
    <w:p w14:paraId="106C3BBE" w14:textId="77777777" w:rsidR="00823532" w:rsidRPr="00540071" w:rsidRDefault="00823532" w:rsidP="00823532">
      <w:r w:rsidRPr="00540071">
        <w:t>This Annex specifies the formal definition of the API(s) defined in the present specification. It consists of OpenAPI 3.0.0 specifications in YAML format.</w:t>
      </w:r>
    </w:p>
    <w:p w14:paraId="233CB3B4" w14:textId="77777777"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AC6C566" w14:textId="77777777"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FBF0E" w14:textId="77777777"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 that uses the GitLab software version control system (see 3GPP TS 29.501 [5] clause 5.3.1 and 3GPP TR 21.900 [7] clause 5B).</w:t>
      </w:r>
    </w:p>
    <w:p w14:paraId="33A17698" w14:textId="77777777" w:rsidR="00823532" w:rsidRDefault="00823532" w:rsidP="00823532">
      <w:pPr>
        <w:pStyle w:val="Heading2"/>
      </w:pPr>
      <w:bookmarkStart w:id="555" w:name="_Toc34219450"/>
      <w:bookmarkStart w:id="556" w:name="_Toc34739772"/>
      <w:bookmarkStart w:id="557" w:name="_Toc34740019"/>
      <w:bookmarkStart w:id="558" w:name="_Toc34749491"/>
      <w:bookmarkStart w:id="559" w:name="_Toc35936378"/>
      <w:bookmarkStart w:id="560" w:name="_Toc36462553"/>
      <w:bookmarkStart w:id="561" w:name="_Toc45031054"/>
      <w:bookmarkStart w:id="562" w:name="_Toc67994802"/>
      <w:r>
        <w:t>A.2</w:t>
      </w:r>
      <w:r>
        <w:tab/>
      </w:r>
      <w:r w:rsidRPr="007520CD">
        <w:t>Nsoraf_SOR</w:t>
      </w:r>
      <w:r>
        <w:t xml:space="preserve"> API</w:t>
      </w:r>
      <w:bookmarkEnd w:id="555"/>
      <w:bookmarkEnd w:id="556"/>
      <w:bookmarkEnd w:id="557"/>
      <w:bookmarkEnd w:id="558"/>
      <w:bookmarkEnd w:id="559"/>
      <w:bookmarkEnd w:id="560"/>
      <w:bookmarkEnd w:id="561"/>
      <w:bookmarkEnd w:id="562"/>
    </w:p>
    <w:p w14:paraId="544F7E62" w14:textId="77777777" w:rsidR="00823532" w:rsidRPr="00986E88" w:rsidRDefault="00823532" w:rsidP="00823532">
      <w:pPr>
        <w:pStyle w:val="PL"/>
      </w:pPr>
      <w:bookmarkStart w:id="563" w:name="_Hlk515634373"/>
      <w:bookmarkStart w:id="564" w:name="_Hlk515642979"/>
      <w:r w:rsidRPr="00986E88">
        <w:t>openapi: 3.0.0</w:t>
      </w:r>
    </w:p>
    <w:p w14:paraId="08B0554A" w14:textId="77777777" w:rsidR="00823532" w:rsidRPr="007D2660" w:rsidRDefault="00823532" w:rsidP="00823532">
      <w:pPr>
        <w:pStyle w:val="PL"/>
        <w:rPr>
          <w:lang w:val="en-US"/>
        </w:rPr>
      </w:pPr>
      <w:r w:rsidRPr="007D2660">
        <w:rPr>
          <w:lang w:val="en-US"/>
        </w:rPr>
        <w:t>info:</w:t>
      </w:r>
    </w:p>
    <w:p w14:paraId="6FC4A9A2" w14:textId="77777777" w:rsidR="00823532" w:rsidRPr="007D2660" w:rsidRDefault="00823532" w:rsidP="00823532">
      <w:pPr>
        <w:pStyle w:val="PL"/>
        <w:rPr>
          <w:lang w:val="en-US"/>
        </w:rPr>
      </w:pPr>
      <w:r w:rsidRPr="007D2660">
        <w:rPr>
          <w:lang w:val="en-US"/>
        </w:rPr>
        <w:t xml:space="preserve">  title: 'Nsoraf_SOR'</w:t>
      </w:r>
    </w:p>
    <w:p w14:paraId="66AC9D11" w14:textId="77777777" w:rsidR="00823532" w:rsidRPr="007D2660" w:rsidRDefault="00823532" w:rsidP="00823532">
      <w:pPr>
        <w:pStyle w:val="PL"/>
        <w:rPr>
          <w:lang w:val="en-US"/>
        </w:rPr>
      </w:pPr>
      <w:r w:rsidRPr="007D2660">
        <w:rPr>
          <w:lang w:val="en-US"/>
        </w:rPr>
        <w:t xml:space="preserve">  version: 1.0.0</w:t>
      </w:r>
    </w:p>
    <w:p w14:paraId="071280B4" w14:textId="77777777" w:rsidR="00823532" w:rsidRDefault="00823532" w:rsidP="00823532">
      <w:pPr>
        <w:pStyle w:val="PL"/>
      </w:pPr>
      <w:r w:rsidRPr="007D2660">
        <w:rPr>
          <w:lang w:val="en-US"/>
        </w:rPr>
        <w:t xml:space="preserve">  description: </w:t>
      </w:r>
      <w:r>
        <w:t>|</w:t>
      </w:r>
    </w:p>
    <w:p w14:paraId="6BE01F9A" w14:textId="77777777" w:rsidR="00823532" w:rsidRPr="007D2660" w:rsidRDefault="00823532" w:rsidP="00823532">
      <w:pPr>
        <w:pStyle w:val="PL"/>
        <w:rPr>
          <w:lang w:val="en-US"/>
        </w:rPr>
      </w:pPr>
      <w:r w:rsidRPr="007D2660">
        <w:rPr>
          <w:lang w:val="en-US"/>
        </w:rPr>
        <w:t xml:space="preserve">    Nsoraf Steering Of Roaming Service.</w:t>
      </w:r>
    </w:p>
    <w:p w14:paraId="10294937" w14:textId="77777777" w:rsidR="00823532" w:rsidRDefault="00823532" w:rsidP="00823532">
      <w:pPr>
        <w:pStyle w:val="PL"/>
      </w:pPr>
      <w:r>
        <w:t xml:space="preserve">    © 2020, 3GPP Organizational Partners (ARIB, ATIS, CCSA, ETSI, TSDSI, TTA, TTC).</w:t>
      </w:r>
    </w:p>
    <w:p w14:paraId="1AEA769C" w14:textId="77777777" w:rsidR="00823532" w:rsidRDefault="00823532" w:rsidP="00823532">
      <w:pPr>
        <w:pStyle w:val="PL"/>
      </w:pPr>
      <w:r>
        <w:t xml:space="preserve">    All rights reserved.</w:t>
      </w:r>
    </w:p>
    <w:p w14:paraId="2FD4F7EB" w14:textId="77777777" w:rsidR="00823532" w:rsidRPr="007D2660" w:rsidRDefault="00823532" w:rsidP="00823532">
      <w:pPr>
        <w:pStyle w:val="PL"/>
        <w:rPr>
          <w:lang w:val="en-US"/>
        </w:rPr>
      </w:pPr>
      <w:bookmarkStart w:id="565" w:name="_Hlk514243590"/>
      <w:r w:rsidRPr="007D2660">
        <w:rPr>
          <w:lang w:val="en-US"/>
        </w:rPr>
        <w:t>externalDocs:</w:t>
      </w:r>
    </w:p>
    <w:p w14:paraId="1837C385" w14:textId="77777777"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717109">
        <w:rPr>
          <w:lang w:val="en-US"/>
        </w:rPr>
        <w:t>1</w:t>
      </w:r>
      <w:r>
        <w:rPr>
          <w:lang w:val="en-US"/>
        </w:rPr>
        <w:t>.0</w:t>
      </w:r>
      <w:r w:rsidRPr="007D2660">
        <w:rPr>
          <w:lang w:val="en-US"/>
        </w:rPr>
        <w:t xml:space="preserve">; </w:t>
      </w:r>
      <w:r w:rsidRPr="007520CD">
        <w:rPr>
          <w:lang w:val="en-US"/>
        </w:rPr>
        <w:t>Steering Of Roaming Application Function Services</w:t>
      </w:r>
      <w:r w:rsidRPr="007D2660">
        <w:rPr>
          <w:lang w:val="en-US"/>
        </w:rPr>
        <w:t>.</w:t>
      </w:r>
    </w:p>
    <w:p w14:paraId="2E54944B" w14:textId="77777777"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565"/>
    <w:p w14:paraId="7DC9C5F4" w14:textId="77777777" w:rsidR="00823532" w:rsidRPr="001573A3" w:rsidRDefault="00823532" w:rsidP="00823532">
      <w:pPr>
        <w:pStyle w:val="PL"/>
      </w:pPr>
      <w:r w:rsidRPr="001573A3">
        <w:t>servers:</w:t>
      </w:r>
    </w:p>
    <w:p w14:paraId="40BC1122" w14:textId="77777777" w:rsidR="00823532" w:rsidRPr="001573A3" w:rsidRDefault="00823532" w:rsidP="00823532">
      <w:pPr>
        <w:pStyle w:val="PL"/>
      </w:pPr>
      <w:r w:rsidRPr="001573A3">
        <w:t xml:space="preserve">  - url: '{apiRoot}/</w:t>
      </w:r>
      <w:r>
        <w:t>nsoraf-sor</w:t>
      </w:r>
      <w:r w:rsidRPr="001573A3">
        <w:t>/v1'</w:t>
      </w:r>
    </w:p>
    <w:p w14:paraId="09EA29FC" w14:textId="77777777" w:rsidR="00823532" w:rsidRPr="00986E88" w:rsidRDefault="00823532" w:rsidP="00823532">
      <w:pPr>
        <w:pStyle w:val="PL"/>
      </w:pPr>
      <w:r w:rsidRPr="001573A3">
        <w:t xml:space="preserve">    </w:t>
      </w:r>
      <w:r w:rsidRPr="00986E88">
        <w:t>variables:</w:t>
      </w:r>
    </w:p>
    <w:p w14:paraId="775959D9" w14:textId="77777777" w:rsidR="00823532" w:rsidRPr="00986E88" w:rsidRDefault="00823532" w:rsidP="00823532">
      <w:pPr>
        <w:pStyle w:val="PL"/>
      </w:pPr>
      <w:r w:rsidRPr="00986E88">
        <w:t xml:space="preserve">      apiRoot:</w:t>
      </w:r>
    </w:p>
    <w:p w14:paraId="39D8C79A" w14:textId="77777777" w:rsidR="00823532" w:rsidRPr="00986E88" w:rsidRDefault="00823532" w:rsidP="00823532">
      <w:pPr>
        <w:pStyle w:val="PL"/>
      </w:pPr>
      <w:r w:rsidRPr="00986E88">
        <w:t xml:space="preserve">        default: </w:t>
      </w:r>
      <w:r>
        <w:t>https://example</w:t>
      </w:r>
      <w:r w:rsidRPr="00986E88">
        <w:t>.com</w:t>
      </w:r>
    </w:p>
    <w:p w14:paraId="4C6E3CD4" w14:textId="77777777" w:rsidR="00823532" w:rsidRPr="00986E88" w:rsidRDefault="00823532" w:rsidP="00823532">
      <w:pPr>
        <w:pStyle w:val="PL"/>
      </w:pPr>
      <w:r w:rsidRPr="00986E88">
        <w:t xml:space="preserve">        description: apiRoot as defined in </w:t>
      </w:r>
      <w:r>
        <w:t>clause</w:t>
      </w:r>
      <w:r w:rsidRPr="00986E88">
        <w:t xml:space="preserve"> 4.4 of 3GPP TS 29.501</w:t>
      </w:r>
    </w:p>
    <w:p w14:paraId="3C2081B5" w14:textId="77777777" w:rsidR="00823532" w:rsidRPr="002857AD" w:rsidRDefault="00823532" w:rsidP="00823532">
      <w:pPr>
        <w:pStyle w:val="PL"/>
        <w:rPr>
          <w:lang w:val="en-US"/>
        </w:rPr>
      </w:pPr>
      <w:r w:rsidRPr="002857AD">
        <w:rPr>
          <w:lang w:val="en-US"/>
        </w:rPr>
        <w:t>security:</w:t>
      </w:r>
    </w:p>
    <w:p w14:paraId="461CDDC9" w14:textId="77777777" w:rsidR="00823532" w:rsidRPr="002857AD" w:rsidRDefault="00823532" w:rsidP="00823532">
      <w:pPr>
        <w:pStyle w:val="PL"/>
        <w:rPr>
          <w:lang w:val="en-US"/>
        </w:rPr>
      </w:pPr>
      <w:r w:rsidRPr="002857AD">
        <w:rPr>
          <w:lang w:val="en-US"/>
        </w:rPr>
        <w:t xml:space="preserve">  - {}</w:t>
      </w:r>
    </w:p>
    <w:p w14:paraId="5C754A79" w14:textId="77777777" w:rsidR="00823532" w:rsidRPr="002857AD" w:rsidRDefault="00823532" w:rsidP="00823532">
      <w:pPr>
        <w:pStyle w:val="PL"/>
        <w:rPr>
          <w:lang w:val="en-US"/>
        </w:rPr>
      </w:pPr>
      <w:r>
        <w:rPr>
          <w:lang w:val="en-US"/>
        </w:rPr>
        <w:t xml:space="preserve">  - oAuth2ClientCredentials:</w:t>
      </w:r>
    </w:p>
    <w:p w14:paraId="1AB6F7B9" w14:textId="77777777" w:rsidR="00823532" w:rsidRDefault="00823532" w:rsidP="00823532">
      <w:pPr>
        <w:pStyle w:val="PL"/>
        <w:rPr>
          <w:lang w:val="en-US"/>
        </w:rPr>
      </w:pPr>
      <w:r>
        <w:rPr>
          <w:lang w:val="en-US"/>
        </w:rPr>
        <w:t xml:space="preserve">    - </w:t>
      </w:r>
      <w:r>
        <w:t>nsoraf-sor</w:t>
      </w:r>
    </w:p>
    <w:p w14:paraId="784A4008" w14:textId="77777777" w:rsidR="00823532" w:rsidRDefault="00823532" w:rsidP="00823532">
      <w:pPr>
        <w:pStyle w:val="PL"/>
      </w:pPr>
      <w:r w:rsidRPr="00986E88">
        <w:t>paths:</w:t>
      </w:r>
    </w:p>
    <w:p w14:paraId="53876C37" w14:textId="77777777" w:rsidR="00823532" w:rsidRPr="006A7EE2" w:rsidRDefault="00823532" w:rsidP="00823532">
      <w:pPr>
        <w:pStyle w:val="PL"/>
      </w:pPr>
      <w:r w:rsidRPr="006A7EE2">
        <w:t xml:space="preserve">  </w:t>
      </w:r>
      <w:r w:rsidRPr="00DE637E">
        <w:t>/{supi}/sor-information</w:t>
      </w:r>
      <w:r w:rsidRPr="006A7EE2">
        <w:t>:</w:t>
      </w:r>
    </w:p>
    <w:p w14:paraId="0D4F56D2" w14:textId="77777777" w:rsidR="00823532" w:rsidRPr="006A7EE2" w:rsidRDefault="00823532" w:rsidP="00823532">
      <w:pPr>
        <w:pStyle w:val="PL"/>
      </w:pPr>
      <w:r w:rsidRPr="006A7EE2">
        <w:t xml:space="preserve">    get:</w:t>
      </w:r>
    </w:p>
    <w:p w14:paraId="37C26BCA" w14:textId="77777777" w:rsidR="00823532" w:rsidRPr="006A7EE2" w:rsidRDefault="00823532" w:rsidP="00823532">
      <w:pPr>
        <w:pStyle w:val="PL"/>
      </w:pPr>
      <w:r w:rsidRPr="006A7EE2">
        <w:t xml:space="preserve">      summary: retrieve </w:t>
      </w:r>
      <w:r>
        <w:t>the steering of roaming information for a UE</w:t>
      </w:r>
    </w:p>
    <w:p w14:paraId="38ADF262" w14:textId="77777777" w:rsidR="00823532" w:rsidRPr="006A7EE2" w:rsidRDefault="00823532" w:rsidP="00823532">
      <w:pPr>
        <w:pStyle w:val="PL"/>
      </w:pPr>
      <w:r w:rsidRPr="006A7EE2">
        <w:t xml:space="preserve">      operationId: Get</w:t>
      </w:r>
      <w:r>
        <w:t>SorInformation</w:t>
      </w:r>
    </w:p>
    <w:p w14:paraId="043876D1" w14:textId="77777777" w:rsidR="00823532" w:rsidRPr="006A7EE2" w:rsidRDefault="00823532" w:rsidP="00823532">
      <w:pPr>
        <w:pStyle w:val="PL"/>
      </w:pPr>
      <w:r w:rsidRPr="006A7EE2">
        <w:t xml:space="preserve">      tags:</w:t>
      </w:r>
    </w:p>
    <w:p w14:paraId="0532E1E8" w14:textId="77777777" w:rsidR="00823532" w:rsidRPr="006A7EE2" w:rsidRDefault="00823532" w:rsidP="00823532">
      <w:pPr>
        <w:pStyle w:val="PL"/>
      </w:pPr>
      <w:r w:rsidRPr="006A7EE2">
        <w:t xml:space="preserve">        - </w:t>
      </w:r>
      <w:r w:rsidRPr="00D5656C">
        <w:t>SoR Information Retrieval</w:t>
      </w:r>
    </w:p>
    <w:p w14:paraId="0C113AAE" w14:textId="77777777" w:rsidR="00823532" w:rsidRPr="006A7EE2" w:rsidRDefault="00823532" w:rsidP="00823532">
      <w:pPr>
        <w:pStyle w:val="PL"/>
      </w:pPr>
      <w:r w:rsidRPr="006A7EE2">
        <w:t xml:space="preserve">      parameters:</w:t>
      </w:r>
    </w:p>
    <w:p w14:paraId="0C04DDEF" w14:textId="77777777" w:rsidR="00823532" w:rsidRPr="006A7EE2" w:rsidRDefault="00823532" w:rsidP="00823532">
      <w:pPr>
        <w:pStyle w:val="PL"/>
      </w:pPr>
      <w:r w:rsidRPr="006A7EE2">
        <w:t xml:space="preserve">        - name: supi</w:t>
      </w:r>
    </w:p>
    <w:p w14:paraId="31C2E08F" w14:textId="77777777" w:rsidR="00823532" w:rsidRPr="006A7EE2" w:rsidRDefault="00823532" w:rsidP="00823532">
      <w:pPr>
        <w:pStyle w:val="PL"/>
      </w:pPr>
      <w:r w:rsidRPr="006A7EE2">
        <w:t xml:space="preserve">          in: path</w:t>
      </w:r>
    </w:p>
    <w:p w14:paraId="1C2D9369" w14:textId="77777777" w:rsidR="00823532" w:rsidRPr="006A7EE2" w:rsidRDefault="00823532" w:rsidP="00823532">
      <w:pPr>
        <w:pStyle w:val="PL"/>
      </w:pPr>
      <w:r w:rsidRPr="006A7EE2">
        <w:t xml:space="preserve">          description: Identifier of the UE</w:t>
      </w:r>
    </w:p>
    <w:p w14:paraId="1B7CE53C" w14:textId="77777777" w:rsidR="00823532" w:rsidRPr="006A7EE2" w:rsidRDefault="00823532" w:rsidP="00823532">
      <w:pPr>
        <w:pStyle w:val="PL"/>
      </w:pPr>
      <w:r w:rsidRPr="006A7EE2">
        <w:t xml:space="preserve">          required: true</w:t>
      </w:r>
    </w:p>
    <w:p w14:paraId="2172EA38" w14:textId="77777777" w:rsidR="00823532" w:rsidRPr="006A7EE2" w:rsidRDefault="00823532" w:rsidP="00823532">
      <w:pPr>
        <w:pStyle w:val="PL"/>
      </w:pPr>
      <w:r w:rsidRPr="006A7EE2">
        <w:t xml:space="preserve">          schema:</w:t>
      </w:r>
    </w:p>
    <w:p w14:paraId="50901B64" w14:textId="77777777" w:rsidR="00823532" w:rsidRPr="006A7EE2" w:rsidRDefault="00823532" w:rsidP="00823532">
      <w:pPr>
        <w:pStyle w:val="PL"/>
      </w:pPr>
      <w:r w:rsidRPr="006A7EE2">
        <w:t xml:space="preserve">            $ref: 'TS29571_CommonData.yaml#/components/schemas/Supi'</w:t>
      </w:r>
    </w:p>
    <w:p w14:paraId="4377BC3F" w14:textId="77777777" w:rsidR="00823532" w:rsidRPr="006A7EE2" w:rsidRDefault="00823532" w:rsidP="00823532">
      <w:pPr>
        <w:pStyle w:val="PL"/>
      </w:pPr>
      <w:r w:rsidRPr="006A7EE2">
        <w:t xml:space="preserve">        - name: supported-features</w:t>
      </w:r>
    </w:p>
    <w:p w14:paraId="637D8C75" w14:textId="77777777" w:rsidR="00823532" w:rsidRPr="006A7EE2" w:rsidRDefault="00823532" w:rsidP="00823532">
      <w:pPr>
        <w:pStyle w:val="PL"/>
      </w:pPr>
      <w:r w:rsidRPr="006A7EE2">
        <w:t xml:space="preserve">          in: query</w:t>
      </w:r>
    </w:p>
    <w:p w14:paraId="628260F5" w14:textId="77777777" w:rsidR="00823532" w:rsidRPr="006A7EE2" w:rsidRDefault="00823532" w:rsidP="00823532">
      <w:pPr>
        <w:pStyle w:val="PL"/>
      </w:pPr>
      <w:r w:rsidRPr="006A7EE2">
        <w:t xml:space="preserve">          description: Supported Features</w:t>
      </w:r>
    </w:p>
    <w:p w14:paraId="3ECE8BE4" w14:textId="77777777" w:rsidR="00823532" w:rsidRPr="006A7EE2" w:rsidRDefault="00823532" w:rsidP="00823532">
      <w:pPr>
        <w:pStyle w:val="PL"/>
      </w:pPr>
      <w:r w:rsidRPr="006A7EE2">
        <w:t xml:space="preserve">          schema:</w:t>
      </w:r>
    </w:p>
    <w:p w14:paraId="14D99175" w14:textId="77777777" w:rsidR="00823532" w:rsidRPr="006A7EE2" w:rsidRDefault="00823532" w:rsidP="00823532">
      <w:pPr>
        <w:pStyle w:val="PL"/>
      </w:pPr>
      <w:r w:rsidRPr="006A7EE2">
        <w:t xml:space="preserve">             $ref: 'TS29571_CommonData.yaml#/components/schemas/SupportedFeatures'</w:t>
      </w:r>
    </w:p>
    <w:p w14:paraId="79ADF0FE" w14:textId="77777777" w:rsidR="00823532" w:rsidRPr="006A7EE2" w:rsidRDefault="00823532" w:rsidP="00823532">
      <w:pPr>
        <w:pStyle w:val="PL"/>
      </w:pPr>
      <w:r w:rsidRPr="006A7EE2">
        <w:t xml:space="preserve">        - name: plmn-id</w:t>
      </w:r>
    </w:p>
    <w:p w14:paraId="21034905" w14:textId="77777777" w:rsidR="00823532" w:rsidRPr="006A7EE2" w:rsidRDefault="00823532" w:rsidP="00823532">
      <w:pPr>
        <w:pStyle w:val="PL"/>
      </w:pPr>
      <w:r w:rsidRPr="006A7EE2">
        <w:t xml:space="preserve">          in: query</w:t>
      </w:r>
    </w:p>
    <w:p w14:paraId="16150B54" w14:textId="77777777" w:rsidR="00823532" w:rsidRPr="006A7EE2" w:rsidRDefault="00823532" w:rsidP="00823532">
      <w:pPr>
        <w:pStyle w:val="PL"/>
      </w:pPr>
      <w:r w:rsidRPr="006A7EE2">
        <w:t xml:space="preserve">          description: serving PLMN ID</w:t>
      </w:r>
    </w:p>
    <w:p w14:paraId="40604612" w14:textId="77777777" w:rsidR="00823532" w:rsidRDefault="00823532" w:rsidP="00823532">
      <w:pPr>
        <w:pStyle w:val="PL"/>
      </w:pPr>
      <w:r w:rsidRPr="006A7EE2">
        <w:t xml:space="preserve">          required: true</w:t>
      </w:r>
    </w:p>
    <w:p w14:paraId="486CEEFD" w14:textId="77777777" w:rsidR="00823532" w:rsidRPr="006A7EE2" w:rsidRDefault="00823532" w:rsidP="00823532">
      <w:pPr>
        <w:pStyle w:val="PL"/>
      </w:pPr>
      <w:r w:rsidRPr="006A7EE2">
        <w:t xml:space="preserve">          content:</w:t>
      </w:r>
    </w:p>
    <w:p w14:paraId="16194092" w14:textId="77777777" w:rsidR="00823532" w:rsidRPr="006A7EE2" w:rsidRDefault="00823532" w:rsidP="00823532">
      <w:pPr>
        <w:pStyle w:val="PL"/>
      </w:pPr>
      <w:r w:rsidRPr="006A7EE2">
        <w:t xml:space="preserve">            application/json:</w:t>
      </w:r>
    </w:p>
    <w:p w14:paraId="61CEE0A7" w14:textId="77777777" w:rsidR="00823532" w:rsidRPr="006A7EE2" w:rsidRDefault="00823532" w:rsidP="00823532">
      <w:pPr>
        <w:pStyle w:val="PL"/>
      </w:pPr>
      <w:r w:rsidRPr="006A7EE2">
        <w:t xml:space="preserve">              schema:</w:t>
      </w:r>
    </w:p>
    <w:p w14:paraId="588D48AC" w14:textId="77777777" w:rsidR="00823532" w:rsidRPr="006A7EE2" w:rsidRDefault="00823532" w:rsidP="00823532">
      <w:pPr>
        <w:pStyle w:val="PL"/>
      </w:pPr>
      <w:r w:rsidRPr="006A7EE2">
        <w:t xml:space="preserve">                $ref: 'TS29571_CommonData.yaml#/components/schemas/PlmnId'</w:t>
      </w:r>
    </w:p>
    <w:p w14:paraId="3F29DECD"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 name: access-type</w:t>
      </w:r>
    </w:p>
    <w:p w14:paraId="44554307"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14:paraId="15F9343E"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description: Access type used by the UE</w:t>
      </w:r>
    </w:p>
    <w:p w14:paraId="1455FA0E"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content:</w:t>
      </w:r>
    </w:p>
    <w:p w14:paraId="4166A229"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application/json:</w:t>
      </w:r>
    </w:p>
    <w:p w14:paraId="1967C5C8"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14:paraId="3D1B36B0" w14:textId="77777777"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14:paraId="580DDE25" w14:textId="77777777" w:rsidR="00823532" w:rsidRPr="006A7EE2" w:rsidRDefault="00823532" w:rsidP="00823532">
      <w:pPr>
        <w:pStyle w:val="PL"/>
      </w:pPr>
      <w:r w:rsidRPr="006A7EE2">
        <w:t xml:space="preserve">      responses:</w:t>
      </w:r>
    </w:p>
    <w:p w14:paraId="271013F9" w14:textId="77777777" w:rsidR="00823532" w:rsidRPr="006A7EE2" w:rsidRDefault="00823532" w:rsidP="00823532">
      <w:pPr>
        <w:pStyle w:val="PL"/>
      </w:pPr>
      <w:r w:rsidRPr="006A7EE2">
        <w:t xml:space="preserve">        '200':</w:t>
      </w:r>
    </w:p>
    <w:p w14:paraId="2EDB0BD4" w14:textId="77777777" w:rsidR="00823532" w:rsidRPr="006A7EE2" w:rsidRDefault="00823532" w:rsidP="00823532">
      <w:pPr>
        <w:pStyle w:val="PL"/>
      </w:pPr>
      <w:r w:rsidRPr="006A7EE2">
        <w:t xml:space="preserve">          description: Expected response to a valid request</w:t>
      </w:r>
    </w:p>
    <w:p w14:paraId="24618BB9" w14:textId="77777777" w:rsidR="00823532" w:rsidRPr="006A7EE2" w:rsidRDefault="00823532" w:rsidP="00823532">
      <w:pPr>
        <w:pStyle w:val="PL"/>
      </w:pPr>
      <w:r w:rsidRPr="006A7EE2">
        <w:t xml:space="preserve">          content:</w:t>
      </w:r>
    </w:p>
    <w:p w14:paraId="4D3A0B87" w14:textId="77777777" w:rsidR="00823532" w:rsidRPr="006A7EE2" w:rsidRDefault="00823532" w:rsidP="00823532">
      <w:pPr>
        <w:pStyle w:val="PL"/>
      </w:pPr>
      <w:r w:rsidRPr="006A7EE2">
        <w:t xml:space="preserve">            application/json:</w:t>
      </w:r>
    </w:p>
    <w:p w14:paraId="46D91348" w14:textId="77777777" w:rsidR="00823532" w:rsidRPr="006A7EE2" w:rsidRDefault="00823532" w:rsidP="00823532">
      <w:pPr>
        <w:pStyle w:val="PL"/>
      </w:pPr>
      <w:r w:rsidRPr="006A7EE2">
        <w:t xml:space="preserve">              schema:</w:t>
      </w:r>
    </w:p>
    <w:p w14:paraId="10C597D0" w14:textId="77777777" w:rsidR="00823532" w:rsidRPr="006A7EE2" w:rsidRDefault="00823532" w:rsidP="00823532">
      <w:pPr>
        <w:pStyle w:val="PL"/>
      </w:pPr>
      <w:r w:rsidRPr="006A7EE2">
        <w:t xml:space="preserve">                $ref: '#/components/schemas/</w:t>
      </w:r>
      <w:r>
        <w:t>SorInformation</w:t>
      </w:r>
      <w:r w:rsidRPr="006A7EE2">
        <w:t>'</w:t>
      </w:r>
    </w:p>
    <w:p w14:paraId="075DB433" w14:textId="77777777" w:rsidR="00823532" w:rsidRPr="006A7EE2" w:rsidRDefault="00823532" w:rsidP="00823532">
      <w:pPr>
        <w:pStyle w:val="PL"/>
        <w:rPr>
          <w:lang w:val="en-US"/>
        </w:rPr>
      </w:pPr>
      <w:r w:rsidRPr="006A7EE2">
        <w:rPr>
          <w:lang w:val="en-US"/>
        </w:rPr>
        <w:t xml:space="preserve">          headers:</w:t>
      </w:r>
    </w:p>
    <w:p w14:paraId="30D6AD65" w14:textId="77777777" w:rsidR="00823532" w:rsidRPr="006A7EE2" w:rsidRDefault="00823532" w:rsidP="00823532">
      <w:pPr>
        <w:pStyle w:val="PL"/>
        <w:rPr>
          <w:lang w:val="en-US"/>
        </w:rPr>
      </w:pPr>
      <w:r w:rsidRPr="006A7EE2">
        <w:rPr>
          <w:lang w:val="en-US"/>
        </w:rPr>
        <w:t xml:space="preserve">            Cache-Control:</w:t>
      </w:r>
    </w:p>
    <w:p w14:paraId="36C6BD41" w14:textId="77777777"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14:paraId="01573DFC" w14:textId="77777777" w:rsidR="00823532" w:rsidRPr="006A7EE2" w:rsidRDefault="00823532" w:rsidP="00823532">
      <w:pPr>
        <w:pStyle w:val="PL"/>
        <w:rPr>
          <w:lang w:val="en-US"/>
        </w:rPr>
      </w:pPr>
      <w:r w:rsidRPr="006A7EE2">
        <w:rPr>
          <w:lang w:val="en-US"/>
        </w:rPr>
        <w:t xml:space="preserve">              schema:</w:t>
      </w:r>
    </w:p>
    <w:p w14:paraId="0AF19815" w14:textId="77777777" w:rsidR="00823532" w:rsidRPr="006A7EE2" w:rsidRDefault="00823532" w:rsidP="00823532">
      <w:pPr>
        <w:pStyle w:val="PL"/>
        <w:rPr>
          <w:lang w:val="en-US"/>
        </w:rPr>
      </w:pPr>
      <w:r w:rsidRPr="006A7EE2">
        <w:rPr>
          <w:lang w:val="en-US"/>
        </w:rPr>
        <w:t xml:space="preserve">                type: string</w:t>
      </w:r>
    </w:p>
    <w:p w14:paraId="7164258F" w14:textId="77777777" w:rsidR="00823532" w:rsidRPr="006A7EE2" w:rsidRDefault="00823532" w:rsidP="00823532">
      <w:pPr>
        <w:pStyle w:val="PL"/>
        <w:rPr>
          <w:lang w:val="en-US"/>
        </w:rPr>
      </w:pPr>
      <w:r w:rsidRPr="006A7EE2">
        <w:rPr>
          <w:lang w:val="en-US"/>
        </w:rPr>
        <w:t xml:space="preserve">        '400':</w:t>
      </w:r>
    </w:p>
    <w:p w14:paraId="2A01D2AD" w14:textId="77777777" w:rsidR="00823532" w:rsidRPr="006A7EE2" w:rsidRDefault="00823532" w:rsidP="00823532">
      <w:pPr>
        <w:pStyle w:val="PL"/>
      </w:pPr>
      <w:r w:rsidRPr="006A7EE2">
        <w:rPr>
          <w:lang w:val="en-US"/>
        </w:rPr>
        <w:t xml:space="preserve">          </w:t>
      </w:r>
      <w:r w:rsidRPr="006A7EE2">
        <w:t>$ref: 'TS29571_CommonData.yaml#/components/responses/400'</w:t>
      </w:r>
    </w:p>
    <w:p w14:paraId="22FC127D" w14:textId="77777777" w:rsidR="00823532" w:rsidRPr="006A7EE2" w:rsidRDefault="00823532" w:rsidP="00823532">
      <w:pPr>
        <w:pStyle w:val="PL"/>
      </w:pPr>
      <w:r w:rsidRPr="006A7EE2">
        <w:t xml:space="preserve">        '404':</w:t>
      </w:r>
    </w:p>
    <w:p w14:paraId="3B5DFE82" w14:textId="77777777" w:rsidR="00823532" w:rsidRPr="006A7EE2" w:rsidRDefault="00823532" w:rsidP="00823532">
      <w:pPr>
        <w:pStyle w:val="PL"/>
        <w:rPr>
          <w:lang w:val="en-US"/>
        </w:rPr>
      </w:pPr>
      <w:r w:rsidRPr="006A7EE2">
        <w:rPr>
          <w:lang w:val="en-US"/>
        </w:rPr>
        <w:t xml:space="preserve">          $ref: 'TS29571_CommonData.yaml#/components/responses/404'</w:t>
      </w:r>
    </w:p>
    <w:p w14:paraId="1FF98471" w14:textId="77777777" w:rsidR="00823532" w:rsidRPr="006A7EE2" w:rsidRDefault="00823532" w:rsidP="00823532">
      <w:pPr>
        <w:pStyle w:val="PL"/>
        <w:rPr>
          <w:lang w:val="en-US"/>
        </w:rPr>
      </w:pPr>
      <w:r w:rsidRPr="006A7EE2">
        <w:rPr>
          <w:lang w:val="en-US"/>
        </w:rPr>
        <w:t xml:space="preserve">        '500':</w:t>
      </w:r>
    </w:p>
    <w:p w14:paraId="425A93E7" w14:textId="77777777" w:rsidR="00823532" w:rsidRPr="006A7EE2" w:rsidRDefault="00823532" w:rsidP="00823532">
      <w:pPr>
        <w:pStyle w:val="PL"/>
      </w:pPr>
      <w:r w:rsidRPr="006A7EE2">
        <w:rPr>
          <w:lang w:val="en-US"/>
        </w:rPr>
        <w:t xml:space="preserve">          </w:t>
      </w:r>
      <w:r w:rsidRPr="006A7EE2">
        <w:t>$ref: 'TS29571_CommonData.yaml#/components/responses/500'</w:t>
      </w:r>
    </w:p>
    <w:p w14:paraId="27E8EF3E" w14:textId="77777777" w:rsidR="00823532" w:rsidRPr="006A7EE2" w:rsidRDefault="00823532" w:rsidP="00823532">
      <w:pPr>
        <w:pStyle w:val="PL"/>
        <w:rPr>
          <w:lang w:val="en-US"/>
        </w:rPr>
      </w:pPr>
      <w:r w:rsidRPr="006A7EE2">
        <w:rPr>
          <w:lang w:val="en-US"/>
        </w:rPr>
        <w:t xml:space="preserve">        '503':</w:t>
      </w:r>
    </w:p>
    <w:p w14:paraId="2E2EEDB3" w14:textId="77777777" w:rsidR="00823532" w:rsidRPr="006A7EE2" w:rsidRDefault="00823532" w:rsidP="00823532">
      <w:pPr>
        <w:pStyle w:val="PL"/>
        <w:rPr>
          <w:lang w:val="en-US"/>
        </w:rPr>
      </w:pPr>
      <w:r w:rsidRPr="006A7EE2">
        <w:t xml:space="preserve">          $ref: 'TS29571_CommonData.yaml#/components/responses/503'</w:t>
      </w:r>
    </w:p>
    <w:p w14:paraId="5961AD24" w14:textId="77777777" w:rsidR="00823532" w:rsidRPr="006A7EE2" w:rsidRDefault="00823532" w:rsidP="00823532">
      <w:pPr>
        <w:pStyle w:val="PL"/>
      </w:pPr>
      <w:r w:rsidRPr="006A7EE2">
        <w:t xml:space="preserve">        default:</w:t>
      </w:r>
    </w:p>
    <w:p w14:paraId="133C1200" w14:textId="77777777" w:rsidR="00823532" w:rsidRDefault="00823532" w:rsidP="00823532">
      <w:pPr>
        <w:pStyle w:val="PL"/>
      </w:pPr>
      <w:r w:rsidRPr="006A7EE2">
        <w:t xml:space="preserve">          description: Unexpected error</w:t>
      </w:r>
    </w:p>
    <w:p w14:paraId="028B4E44" w14:textId="77777777" w:rsidR="00823532" w:rsidRPr="006A7EE2" w:rsidRDefault="00823532" w:rsidP="00823532">
      <w:pPr>
        <w:pStyle w:val="PL"/>
      </w:pPr>
      <w:r w:rsidRPr="006A7EE2">
        <w:t xml:space="preserve">  </w:t>
      </w:r>
      <w:r w:rsidRPr="005622CF">
        <w:t>/{supi}/sor-information/sor-ack</w:t>
      </w:r>
      <w:r w:rsidRPr="006A7EE2">
        <w:t>:</w:t>
      </w:r>
    </w:p>
    <w:p w14:paraId="35462606" w14:textId="77777777" w:rsidR="00823532" w:rsidRPr="006A7EE2" w:rsidRDefault="00823532" w:rsidP="00823532">
      <w:pPr>
        <w:pStyle w:val="PL"/>
      </w:pPr>
      <w:r w:rsidRPr="006A7EE2">
        <w:t xml:space="preserve">    </w:t>
      </w:r>
      <w:r>
        <w:t>put</w:t>
      </w:r>
      <w:r w:rsidRPr="006A7EE2">
        <w:t>:</w:t>
      </w:r>
    </w:p>
    <w:p w14:paraId="5F2D8B2C" w14:textId="77777777" w:rsidR="00823532" w:rsidRPr="006A7EE2" w:rsidRDefault="00823532" w:rsidP="00823532">
      <w:pPr>
        <w:pStyle w:val="PL"/>
      </w:pPr>
      <w:r w:rsidRPr="006A7EE2">
        <w:t xml:space="preserve">      summary: </w:t>
      </w:r>
      <w:r w:rsidRPr="005622CF">
        <w:t>SoR Acknowledgment Reception Notification</w:t>
      </w:r>
    </w:p>
    <w:p w14:paraId="71410367" w14:textId="77777777" w:rsidR="00823532" w:rsidRPr="006A7EE2" w:rsidRDefault="00823532" w:rsidP="00823532">
      <w:pPr>
        <w:pStyle w:val="PL"/>
      </w:pPr>
      <w:r w:rsidRPr="006A7EE2">
        <w:t xml:space="preserve">      operationId: SorAckInfo</w:t>
      </w:r>
    </w:p>
    <w:p w14:paraId="662C8040" w14:textId="77777777" w:rsidR="00823532" w:rsidRPr="006A7EE2" w:rsidRDefault="00823532" w:rsidP="00823532">
      <w:pPr>
        <w:pStyle w:val="PL"/>
      </w:pPr>
      <w:r w:rsidRPr="006A7EE2">
        <w:t xml:space="preserve">      tags:</w:t>
      </w:r>
    </w:p>
    <w:p w14:paraId="5440FE93" w14:textId="77777777"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14:paraId="5C7339BF" w14:textId="77777777" w:rsidR="00823532" w:rsidRPr="006A7EE2" w:rsidRDefault="00823532" w:rsidP="00823532">
      <w:pPr>
        <w:pStyle w:val="PL"/>
      </w:pPr>
      <w:r w:rsidRPr="006A7EE2">
        <w:t xml:space="preserve">      parameters:</w:t>
      </w:r>
    </w:p>
    <w:p w14:paraId="4B7B4740" w14:textId="77777777" w:rsidR="00823532" w:rsidRPr="006A7EE2" w:rsidRDefault="00823532" w:rsidP="00823532">
      <w:pPr>
        <w:pStyle w:val="PL"/>
      </w:pPr>
      <w:r w:rsidRPr="006A7EE2">
        <w:t xml:space="preserve">        - name: supi</w:t>
      </w:r>
    </w:p>
    <w:p w14:paraId="53694D8C" w14:textId="77777777" w:rsidR="00823532" w:rsidRPr="006A7EE2" w:rsidRDefault="00823532" w:rsidP="00823532">
      <w:pPr>
        <w:pStyle w:val="PL"/>
      </w:pPr>
      <w:r w:rsidRPr="006A7EE2">
        <w:t xml:space="preserve">          in: path</w:t>
      </w:r>
    </w:p>
    <w:p w14:paraId="09D0D1E6" w14:textId="77777777" w:rsidR="00823532" w:rsidRPr="006A7EE2" w:rsidRDefault="00823532" w:rsidP="00823532">
      <w:pPr>
        <w:pStyle w:val="PL"/>
      </w:pPr>
      <w:r w:rsidRPr="006A7EE2">
        <w:t xml:space="preserve">          description: Identifier of the UE</w:t>
      </w:r>
    </w:p>
    <w:p w14:paraId="2B111675" w14:textId="77777777" w:rsidR="00823532" w:rsidRPr="006A7EE2" w:rsidRDefault="00823532" w:rsidP="00823532">
      <w:pPr>
        <w:pStyle w:val="PL"/>
      </w:pPr>
      <w:r w:rsidRPr="006A7EE2">
        <w:t xml:space="preserve">          required: true</w:t>
      </w:r>
    </w:p>
    <w:p w14:paraId="49975F4B" w14:textId="77777777" w:rsidR="00823532" w:rsidRPr="006A7EE2" w:rsidRDefault="00823532" w:rsidP="00823532">
      <w:pPr>
        <w:pStyle w:val="PL"/>
      </w:pPr>
      <w:r w:rsidRPr="006A7EE2">
        <w:t xml:space="preserve">          schema:</w:t>
      </w:r>
    </w:p>
    <w:p w14:paraId="4F2FA373" w14:textId="77777777" w:rsidR="00823532" w:rsidRPr="006A7EE2" w:rsidRDefault="00823532" w:rsidP="00823532">
      <w:pPr>
        <w:pStyle w:val="PL"/>
      </w:pPr>
      <w:r w:rsidRPr="006A7EE2">
        <w:t xml:space="preserve">            $ref: 'TS29571_CommonData.yaml#/components/schemas/Supi'</w:t>
      </w:r>
    </w:p>
    <w:p w14:paraId="719E5F7F" w14:textId="77777777" w:rsidR="00823532" w:rsidRPr="006A7EE2" w:rsidRDefault="00823532" w:rsidP="00823532">
      <w:pPr>
        <w:pStyle w:val="PL"/>
      </w:pPr>
      <w:r w:rsidRPr="006A7EE2">
        <w:t xml:space="preserve">      requestBody:</w:t>
      </w:r>
    </w:p>
    <w:p w14:paraId="63C27A7A" w14:textId="77777777" w:rsidR="00823532" w:rsidRDefault="00823532" w:rsidP="00823532">
      <w:pPr>
        <w:pStyle w:val="PL"/>
      </w:pPr>
      <w:r w:rsidRPr="00986E88">
        <w:t xml:space="preserve">        required: true</w:t>
      </w:r>
    </w:p>
    <w:p w14:paraId="36E19787" w14:textId="77777777" w:rsidR="00823532" w:rsidRPr="006A7EE2" w:rsidRDefault="00823532" w:rsidP="00823532">
      <w:pPr>
        <w:pStyle w:val="PL"/>
      </w:pPr>
      <w:r w:rsidRPr="006A7EE2">
        <w:t xml:space="preserve">        content:</w:t>
      </w:r>
    </w:p>
    <w:p w14:paraId="077EDD87" w14:textId="77777777" w:rsidR="00823532" w:rsidRPr="006A7EE2" w:rsidRDefault="00823532" w:rsidP="00823532">
      <w:pPr>
        <w:pStyle w:val="PL"/>
      </w:pPr>
      <w:r w:rsidRPr="006A7EE2">
        <w:t xml:space="preserve">          application/json:</w:t>
      </w:r>
    </w:p>
    <w:p w14:paraId="29054276" w14:textId="77777777" w:rsidR="00823532" w:rsidRPr="006A7EE2" w:rsidRDefault="00823532" w:rsidP="00823532">
      <w:pPr>
        <w:pStyle w:val="PL"/>
      </w:pPr>
      <w:r w:rsidRPr="006A7EE2">
        <w:t xml:space="preserve">            schema:</w:t>
      </w:r>
    </w:p>
    <w:p w14:paraId="49D3681B" w14:textId="77777777" w:rsidR="00823532" w:rsidRPr="006A7EE2" w:rsidRDefault="00823532" w:rsidP="00823532">
      <w:pPr>
        <w:pStyle w:val="PL"/>
      </w:pPr>
      <w:r w:rsidRPr="006A7EE2">
        <w:t xml:space="preserve">              $ref: '#/components/schemas/</w:t>
      </w:r>
      <w:r>
        <w:t>Sor</w:t>
      </w:r>
      <w:r w:rsidRPr="006A7EE2">
        <w:t>AckInfo'</w:t>
      </w:r>
    </w:p>
    <w:p w14:paraId="4E4DB956" w14:textId="77777777" w:rsidR="00823532" w:rsidRPr="006A7EE2" w:rsidRDefault="00823532" w:rsidP="00823532">
      <w:pPr>
        <w:pStyle w:val="PL"/>
      </w:pPr>
      <w:r w:rsidRPr="006A7EE2">
        <w:t xml:space="preserve">      responses:</w:t>
      </w:r>
    </w:p>
    <w:p w14:paraId="16CBF6CE" w14:textId="77777777" w:rsidR="00823532" w:rsidRPr="006A7EE2" w:rsidRDefault="00823532" w:rsidP="00823532">
      <w:pPr>
        <w:pStyle w:val="PL"/>
      </w:pPr>
      <w:r w:rsidRPr="006A7EE2">
        <w:t xml:space="preserve">        '204':</w:t>
      </w:r>
    </w:p>
    <w:p w14:paraId="29C7F928" w14:textId="77777777" w:rsidR="00823532" w:rsidRPr="006A7EE2" w:rsidRDefault="00823532" w:rsidP="00823532">
      <w:pPr>
        <w:pStyle w:val="PL"/>
      </w:pPr>
      <w:r w:rsidRPr="006A7EE2">
        <w:t xml:space="preserve">          description: Successful </w:t>
      </w:r>
      <w:r>
        <w:t>reception of the indication</w:t>
      </w:r>
    </w:p>
    <w:p w14:paraId="77AE2F79" w14:textId="77777777" w:rsidR="00823532" w:rsidRPr="006A7EE2" w:rsidRDefault="00823532" w:rsidP="00823532">
      <w:pPr>
        <w:pStyle w:val="PL"/>
        <w:rPr>
          <w:lang w:val="en-US"/>
        </w:rPr>
      </w:pPr>
      <w:r w:rsidRPr="006A7EE2">
        <w:rPr>
          <w:lang w:val="en-US"/>
        </w:rPr>
        <w:t xml:space="preserve">        '400':</w:t>
      </w:r>
    </w:p>
    <w:p w14:paraId="70601AC8" w14:textId="77777777" w:rsidR="00823532" w:rsidRPr="006A7EE2" w:rsidRDefault="00823532" w:rsidP="00823532">
      <w:pPr>
        <w:pStyle w:val="PL"/>
      </w:pPr>
      <w:r w:rsidRPr="006A7EE2">
        <w:rPr>
          <w:lang w:val="en-US"/>
        </w:rPr>
        <w:t xml:space="preserve">          </w:t>
      </w:r>
      <w:r w:rsidRPr="006A7EE2">
        <w:t>$ref: 'TS29571_CommonData.yaml#/components/responses/400'</w:t>
      </w:r>
    </w:p>
    <w:p w14:paraId="31F0652A" w14:textId="77777777" w:rsidR="00823532" w:rsidRPr="006A7EE2" w:rsidRDefault="00823532" w:rsidP="00823532">
      <w:pPr>
        <w:pStyle w:val="PL"/>
      </w:pPr>
      <w:r w:rsidRPr="006A7EE2">
        <w:t xml:space="preserve">        '404':</w:t>
      </w:r>
    </w:p>
    <w:p w14:paraId="6E65D57F" w14:textId="77777777" w:rsidR="00823532" w:rsidRDefault="00823532" w:rsidP="00823532">
      <w:pPr>
        <w:pStyle w:val="PL"/>
        <w:rPr>
          <w:lang w:val="en-US"/>
        </w:rPr>
      </w:pPr>
      <w:r w:rsidRPr="006A7EE2">
        <w:rPr>
          <w:lang w:val="en-US"/>
        </w:rPr>
        <w:t xml:space="preserve">          $ref: 'TS29571_CommonData.yaml#/components/responses/404'</w:t>
      </w:r>
    </w:p>
    <w:p w14:paraId="53BC4FCA" w14:textId="77777777" w:rsidR="00823532" w:rsidRPr="006A7EE2" w:rsidRDefault="00823532" w:rsidP="00823532">
      <w:pPr>
        <w:pStyle w:val="PL"/>
        <w:rPr>
          <w:lang w:val="en-US"/>
        </w:rPr>
      </w:pPr>
      <w:r w:rsidRPr="006A7EE2">
        <w:rPr>
          <w:lang w:val="en-US"/>
        </w:rPr>
        <w:t xml:space="preserve">        '500':</w:t>
      </w:r>
    </w:p>
    <w:p w14:paraId="7A4DCC86" w14:textId="77777777" w:rsidR="00823532" w:rsidRPr="006A7EE2" w:rsidRDefault="00823532" w:rsidP="00823532">
      <w:pPr>
        <w:pStyle w:val="PL"/>
      </w:pPr>
      <w:r w:rsidRPr="006A7EE2">
        <w:rPr>
          <w:lang w:val="en-US"/>
        </w:rPr>
        <w:t xml:space="preserve">          </w:t>
      </w:r>
      <w:r w:rsidRPr="006A7EE2">
        <w:t>$ref: 'TS29571_CommonData.yaml#/components/responses/500'</w:t>
      </w:r>
    </w:p>
    <w:p w14:paraId="15AC3036" w14:textId="77777777" w:rsidR="00823532" w:rsidRPr="006A7EE2" w:rsidRDefault="00823532" w:rsidP="00823532">
      <w:pPr>
        <w:pStyle w:val="PL"/>
        <w:rPr>
          <w:lang w:val="en-US"/>
        </w:rPr>
      </w:pPr>
      <w:r w:rsidRPr="006A7EE2">
        <w:rPr>
          <w:lang w:val="en-US"/>
        </w:rPr>
        <w:t xml:space="preserve">        '503':</w:t>
      </w:r>
    </w:p>
    <w:p w14:paraId="09C24117" w14:textId="77777777" w:rsidR="00823532" w:rsidRPr="006A7EE2" w:rsidRDefault="00823532" w:rsidP="00823532">
      <w:pPr>
        <w:pStyle w:val="PL"/>
        <w:rPr>
          <w:lang w:val="en-US"/>
        </w:rPr>
      </w:pPr>
      <w:r w:rsidRPr="006A7EE2">
        <w:t xml:space="preserve">          $ref: 'TS29571_CommonData.yaml#/components/responses/503'</w:t>
      </w:r>
    </w:p>
    <w:p w14:paraId="7C47CF0B" w14:textId="77777777" w:rsidR="00823532" w:rsidRPr="006A7EE2" w:rsidRDefault="00823532" w:rsidP="00823532">
      <w:pPr>
        <w:pStyle w:val="PL"/>
      </w:pPr>
      <w:r w:rsidRPr="006A7EE2">
        <w:t xml:space="preserve">        default:</w:t>
      </w:r>
    </w:p>
    <w:p w14:paraId="69DEC1F8" w14:textId="77777777" w:rsidR="00823532" w:rsidRPr="006A7EE2" w:rsidRDefault="00823532" w:rsidP="00823532">
      <w:pPr>
        <w:pStyle w:val="PL"/>
      </w:pPr>
      <w:r w:rsidRPr="006A7EE2">
        <w:t xml:space="preserve">          description: Unexpected error</w:t>
      </w:r>
    </w:p>
    <w:p w14:paraId="21C4335E" w14:textId="77777777" w:rsidR="00823532" w:rsidRPr="00986E88" w:rsidRDefault="00823532" w:rsidP="00823532">
      <w:pPr>
        <w:pStyle w:val="PL"/>
      </w:pPr>
      <w:r w:rsidRPr="00986E88">
        <w:t>components:</w:t>
      </w:r>
    </w:p>
    <w:p w14:paraId="7EF362AE" w14:textId="77777777" w:rsidR="00823532" w:rsidRPr="002857AD" w:rsidRDefault="00823532" w:rsidP="00823532">
      <w:pPr>
        <w:pStyle w:val="PL"/>
        <w:rPr>
          <w:lang w:val="en-US"/>
        </w:rPr>
      </w:pPr>
      <w:r w:rsidRPr="002857AD">
        <w:rPr>
          <w:lang w:val="en-US"/>
        </w:rPr>
        <w:t xml:space="preserve">  securitySchemes:</w:t>
      </w:r>
    </w:p>
    <w:p w14:paraId="5A1D9CA1" w14:textId="77777777" w:rsidR="00823532" w:rsidRPr="002857AD" w:rsidRDefault="00823532" w:rsidP="00823532">
      <w:pPr>
        <w:pStyle w:val="PL"/>
        <w:rPr>
          <w:lang w:val="en-US"/>
        </w:rPr>
      </w:pPr>
      <w:r w:rsidRPr="002857AD">
        <w:rPr>
          <w:lang w:val="en-US"/>
        </w:rPr>
        <w:t xml:space="preserve">    oAuth2ClientCredentials:</w:t>
      </w:r>
    </w:p>
    <w:p w14:paraId="3D0EAA39" w14:textId="77777777" w:rsidR="00823532" w:rsidRPr="002857AD" w:rsidRDefault="00823532" w:rsidP="00823532">
      <w:pPr>
        <w:pStyle w:val="PL"/>
        <w:rPr>
          <w:lang w:val="en-US"/>
        </w:rPr>
      </w:pPr>
      <w:r w:rsidRPr="002857AD">
        <w:rPr>
          <w:lang w:val="en-US"/>
        </w:rPr>
        <w:t xml:space="preserve">      type: oauth2</w:t>
      </w:r>
    </w:p>
    <w:p w14:paraId="76A52F76" w14:textId="77777777" w:rsidR="00823532" w:rsidRPr="002857AD" w:rsidRDefault="00823532" w:rsidP="00823532">
      <w:pPr>
        <w:pStyle w:val="PL"/>
        <w:rPr>
          <w:lang w:val="en-US"/>
        </w:rPr>
      </w:pPr>
      <w:r w:rsidRPr="002857AD">
        <w:rPr>
          <w:lang w:val="en-US"/>
        </w:rPr>
        <w:t xml:space="preserve">      flows:</w:t>
      </w:r>
    </w:p>
    <w:p w14:paraId="3A1AAB24" w14:textId="77777777" w:rsidR="00823532" w:rsidRPr="002857AD" w:rsidRDefault="00823532" w:rsidP="00823532">
      <w:pPr>
        <w:pStyle w:val="PL"/>
        <w:rPr>
          <w:lang w:val="en-US"/>
        </w:rPr>
      </w:pPr>
      <w:r w:rsidRPr="002857AD">
        <w:rPr>
          <w:lang w:val="en-US"/>
        </w:rPr>
        <w:t xml:space="preserve">        clientCredentials:</w:t>
      </w:r>
    </w:p>
    <w:p w14:paraId="2C2465DC" w14:textId="77777777"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14:paraId="0B648457" w14:textId="77777777" w:rsidR="00823532" w:rsidRPr="002857AD" w:rsidRDefault="00823532" w:rsidP="00823532">
      <w:pPr>
        <w:pStyle w:val="PL"/>
        <w:rPr>
          <w:lang w:val="en-US"/>
        </w:rPr>
      </w:pPr>
      <w:r>
        <w:rPr>
          <w:lang w:val="en-US"/>
        </w:rPr>
        <w:t xml:space="preserve">          scopes:</w:t>
      </w:r>
    </w:p>
    <w:p w14:paraId="2A35A1CC" w14:textId="77777777"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14:paraId="668CDEAE" w14:textId="77777777" w:rsidR="00823532" w:rsidRDefault="00823532" w:rsidP="00823532">
      <w:pPr>
        <w:pStyle w:val="PL"/>
      </w:pPr>
      <w:r w:rsidRPr="00986E88">
        <w:t xml:space="preserve">  schemas:</w:t>
      </w:r>
    </w:p>
    <w:p w14:paraId="4547B5AB" w14:textId="77777777" w:rsidR="00823532" w:rsidRDefault="00823532" w:rsidP="00823532">
      <w:pPr>
        <w:pStyle w:val="PL"/>
      </w:pPr>
      <w:r>
        <w:t xml:space="preserve">    # API specific definitions</w:t>
      </w:r>
    </w:p>
    <w:p w14:paraId="6B112FA5" w14:textId="77777777" w:rsidR="00823532" w:rsidRPr="006A7EE2" w:rsidRDefault="00823532" w:rsidP="00823532">
      <w:pPr>
        <w:pStyle w:val="PL"/>
      </w:pPr>
      <w:r w:rsidRPr="006A7EE2">
        <w:t xml:space="preserve">    </w:t>
      </w:r>
      <w:r>
        <w:t>SorInformation</w:t>
      </w:r>
      <w:r w:rsidRPr="006A7EE2">
        <w:t>:</w:t>
      </w:r>
    </w:p>
    <w:p w14:paraId="0D5DB492" w14:textId="77777777" w:rsidR="00823532" w:rsidRPr="006A7EE2" w:rsidRDefault="00823532" w:rsidP="00823532">
      <w:pPr>
        <w:pStyle w:val="PL"/>
      </w:pPr>
      <w:r w:rsidRPr="006A7EE2">
        <w:t xml:space="preserve">      type: object</w:t>
      </w:r>
    </w:p>
    <w:p w14:paraId="5EE5009B" w14:textId="77777777" w:rsidR="00823532" w:rsidRPr="006A7EE2" w:rsidRDefault="00823532" w:rsidP="00823532">
      <w:pPr>
        <w:pStyle w:val="PL"/>
      </w:pPr>
      <w:r w:rsidRPr="006A7EE2">
        <w:t xml:space="preserve">      required:</w:t>
      </w:r>
    </w:p>
    <w:p w14:paraId="125523A9" w14:textId="77777777" w:rsidR="00823532" w:rsidRDefault="00823532" w:rsidP="00823532">
      <w:pPr>
        <w:pStyle w:val="PL"/>
      </w:pPr>
      <w:r w:rsidRPr="006A7EE2">
        <w:t xml:space="preserve">        - </w:t>
      </w:r>
      <w:r>
        <w:t>sorA</w:t>
      </w:r>
      <w:r w:rsidRPr="006A7EE2">
        <w:t>ckInd</w:t>
      </w:r>
      <w:r>
        <w:t>ication</w:t>
      </w:r>
    </w:p>
    <w:p w14:paraId="6745CCB4" w14:textId="77777777" w:rsidR="00823532" w:rsidRPr="006A7EE2" w:rsidRDefault="00823532" w:rsidP="00823532">
      <w:pPr>
        <w:pStyle w:val="PL"/>
      </w:pPr>
      <w:r w:rsidRPr="006A7EE2">
        <w:t xml:space="preserve">        - </w:t>
      </w:r>
      <w:r>
        <w:t>sorSendingTime</w:t>
      </w:r>
    </w:p>
    <w:p w14:paraId="7BCB0C13" w14:textId="77777777" w:rsidR="00823532" w:rsidRPr="006A7EE2" w:rsidRDefault="00823532" w:rsidP="00823532">
      <w:pPr>
        <w:pStyle w:val="PL"/>
      </w:pPr>
      <w:r w:rsidRPr="006A7EE2">
        <w:t xml:space="preserve">      properties:</w:t>
      </w:r>
    </w:p>
    <w:p w14:paraId="379B2A51" w14:textId="77777777" w:rsidR="00823532" w:rsidRPr="006A7EE2" w:rsidRDefault="00823532" w:rsidP="00823532">
      <w:pPr>
        <w:pStyle w:val="PL"/>
      </w:pPr>
      <w:r w:rsidRPr="006A7EE2">
        <w:lastRenderedPageBreak/>
        <w:t xml:space="preserve">        steeringContainer:</w:t>
      </w:r>
    </w:p>
    <w:p w14:paraId="56B3312D" w14:textId="77777777"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14:paraId="33727DB0" w14:textId="77777777" w:rsidR="00823532" w:rsidRPr="006A7EE2" w:rsidRDefault="00823532" w:rsidP="00823532">
      <w:pPr>
        <w:pStyle w:val="PL"/>
      </w:pPr>
      <w:r w:rsidRPr="006A7EE2">
        <w:t xml:space="preserve">        </w:t>
      </w:r>
      <w:r>
        <w:t>sorA</w:t>
      </w:r>
      <w:r w:rsidRPr="006A7EE2">
        <w:t>ckInd</w:t>
      </w:r>
      <w:r>
        <w:t>ication</w:t>
      </w:r>
      <w:r w:rsidRPr="006A7EE2">
        <w:t>:</w:t>
      </w:r>
    </w:p>
    <w:p w14:paraId="4A4CA9D2" w14:textId="77777777" w:rsidR="00823532" w:rsidRDefault="00823532" w:rsidP="00823532">
      <w:pPr>
        <w:pStyle w:val="PL"/>
      </w:pPr>
      <w:r w:rsidRPr="006A7EE2">
        <w:t xml:space="preserve">          type: boolean</w:t>
      </w:r>
    </w:p>
    <w:p w14:paraId="7A1BB1CE" w14:textId="77777777" w:rsidR="00823532" w:rsidRPr="006A7EE2" w:rsidRDefault="00823532" w:rsidP="00823532">
      <w:pPr>
        <w:pStyle w:val="PL"/>
      </w:pPr>
      <w:r w:rsidRPr="006A7EE2">
        <w:t xml:space="preserve">        s</w:t>
      </w:r>
      <w:r>
        <w:t>orSendingTime</w:t>
      </w:r>
      <w:r w:rsidRPr="006A7EE2">
        <w:t>:</w:t>
      </w:r>
    </w:p>
    <w:p w14:paraId="138127D8" w14:textId="77777777" w:rsidR="00823532" w:rsidRPr="006A7EE2" w:rsidRDefault="00823532" w:rsidP="00823532">
      <w:pPr>
        <w:pStyle w:val="PL"/>
      </w:pPr>
      <w:r w:rsidRPr="0053389C">
        <w:t xml:space="preserve">          $ref: 'TS29571_CommonData.yaml#/components/schemas/DateTime'</w:t>
      </w:r>
    </w:p>
    <w:p w14:paraId="5CE2549F" w14:textId="77777777" w:rsidR="00823532" w:rsidRPr="006A7EE2" w:rsidRDefault="00823532" w:rsidP="00823532">
      <w:pPr>
        <w:pStyle w:val="PL"/>
      </w:pPr>
      <w:r w:rsidRPr="006A7EE2">
        <w:t xml:space="preserve">    </w:t>
      </w:r>
      <w:r>
        <w:t>SorAckInfo</w:t>
      </w:r>
      <w:r w:rsidRPr="006A7EE2">
        <w:t>:</w:t>
      </w:r>
    </w:p>
    <w:p w14:paraId="71D538B7" w14:textId="77777777" w:rsidR="00823532" w:rsidRPr="006A7EE2" w:rsidRDefault="00823532" w:rsidP="00823532">
      <w:pPr>
        <w:pStyle w:val="PL"/>
      </w:pPr>
      <w:r w:rsidRPr="006A7EE2">
        <w:t xml:space="preserve">      type: object</w:t>
      </w:r>
    </w:p>
    <w:p w14:paraId="1BEDC655" w14:textId="77777777" w:rsidR="00823532" w:rsidRPr="006A7EE2" w:rsidRDefault="00823532" w:rsidP="00823532">
      <w:pPr>
        <w:pStyle w:val="PL"/>
      </w:pPr>
      <w:r w:rsidRPr="006A7EE2">
        <w:t xml:space="preserve">      required:</w:t>
      </w:r>
    </w:p>
    <w:p w14:paraId="0BDE7C7B" w14:textId="77777777" w:rsidR="00823532" w:rsidRDefault="00823532" w:rsidP="00823532">
      <w:pPr>
        <w:pStyle w:val="PL"/>
      </w:pPr>
      <w:r w:rsidRPr="006A7EE2">
        <w:t xml:space="preserve">        - </w:t>
      </w:r>
      <w:r>
        <w:t>sorA</w:t>
      </w:r>
      <w:r w:rsidRPr="006A7EE2">
        <w:t>ck</w:t>
      </w:r>
      <w:r>
        <w:t>Status</w:t>
      </w:r>
    </w:p>
    <w:p w14:paraId="715A26BD" w14:textId="77777777" w:rsidR="00823532" w:rsidRPr="006A7EE2" w:rsidRDefault="00823532" w:rsidP="00823532">
      <w:pPr>
        <w:pStyle w:val="PL"/>
      </w:pPr>
      <w:r w:rsidRPr="006A7EE2">
        <w:t xml:space="preserve">        - </w:t>
      </w:r>
      <w:r>
        <w:t>sorSendingTime</w:t>
      </w:r>
    </w:p>
    <w:p w14:paraId="2A8D195F" w14:textId="77777777" w:rsidR="00823532" w:rsidRPr="006A7EE2" w:rsidRDefault="00823532" w:rsidP="00823532">
      <w:pPr>
        <w:pStyle w:val="PL"/>
      </w:pPr>
      <w:r w:rsidRPr="006A7EE2">
        <w:t xml:space="preserve">      properties:</w:t>
      </w:r>
    </w:p>
    <w:p w14:paraId="02131CF8" w14:textId="77777777" w:rsidR="00823532" w:rsidRPr="006A7EE2" w:rsidRDefault="00823532" w:rsidP="00823532">
      <w:pPr>
        <w:pStyle w:val="PL"/>
      </w:pPr>
      <w:r w:rsidRPr="006A7EE2">
        <w:t xml:space="preserve">        s</w:t>
      </w:r>
      <w:r>
        <w:t>orAckStatus</w:t>
      </w:r>
      <w:r w:rsidRPr="006A7EE2">
        <w:t>:</w:t>
      </w:r>
    </w:p>
    <w:p w14:paraId="324B0633" w14:textId="77777777" w:rsidR="00823532" w:rsidRPr="006A7EE2" w:rsidRDefault="00823532" w:rsidP="00823532">
      <w:pPr>
        <w:pStyle w:val="PL"/>
      </w:pPr>
      <w:r>
        <w:t xml:space="preserve">          </w:t>
      </w:r>
      <w:r w:rsidRPr="006A7EE2">
        <w:t>$ref: '#/components/schemas/</w:t>
      </w:r>
      <w:r>
        <w:t>SorAckStatus</w:t>
      </w:r>
      <w:r w:rsidRPr="006A7EE2">
        <w:t>'</w:t>
      </w:r>
    </w:p>
    <w:p w14:paraId="03399D89" w14:textId="77777777" w:rsidR="00823532" w:rsidRPr="006A7EE2" w:rsidRDefault="00823532" w:rsidP="00823532">
      <w:pPr>
        <w:pStyle w:val="PL"/>
      </w:pPr>
      <w:r w:rsidRPr="006A7EE2">
        <w:t xml:space="preserve">        s</w:t>
      </w:r>
      <w:r>
        <w:t>orSendingTime</w:t>
      </w:r>
      <w:r w:rsidRPr="006A7EE2">
        <w:t>:</w:t>
      </w:r>
    </w:p>
    <w:p w14:paraId="545D546E" w14:textId="77777777" w:rsidR="00823532" w:rsidRPr="006A7EE2" w:rsidRDefault="00823532" w:rsidP="00823532">
      <w:pPr>
        <w:pStyle w:val="PL"/>
      </w:pPr>
      <w:r w:rsidRPr="0053389C">
        <w:t xml:space="preserve">          $ref: 'TS29571_CommonData.yaml#/components/schemas/DateTime'</w:t>
      </w:r>
    </w:p>
    <w:p w14:paraId="1B7CDAA1"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14:paraId="1FDC14BA"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14:paraId="5913ECED"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14:paraId="6C751344"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14:paraId="6271095E"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14:paraId="25814A1F" w14:textId="77777777"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14:paraId="6C053B1C" w14:textId="77777777"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14:paraId="1FB995B0" w14:textId="77777777" w:rsidR="00823532" w:rsidRPr="00D83E1C" w:rsidRDefault="00823532" w:rsidP="00D83E1C">
      <w:pPr>
        <w:pStyle w:val="PL"/>
        <w:rPr>
          <w:rFonts w:eastAsia="DengXian"/>
          <w:lang w:val="en-US"/>
        </w:rPr>
      </w:pPr>
      <w:r w:rsidRPr="006A7EE2">
        <w:rPr>
          <w:rFonts w:eastAsia="DengXian"/>
          <w:lang w:val="en-US"/>
        </w:rPr>
        <w:t xml:space="preserve">        - type: string</w:t>
      </w:r>
      <w:bookmarkEnd w:id="563"/>
      <w:bookmarkEnd w:id="564"/>
    </w:p>
    <w:p w14:paraId="2DB045CC" w14:textId="77777777" w:rsidR="00823532" w:rsidRPr="004D3578" w:rsidRDefault="00823532" w:rsidP="00823532">
      <w:pPr>
        <w:pStyle w:val="Heading8"/>
      </w:pPr>
      <w:bookmarkStart w:id="566" w:name="historyclause"/>
      <w:r w:rsidRPr="004D3578">
        <w:br w:type="page"/>
      </w:r>
      <w:bookmarkStart w:id="567" w:name="_Toc34219451"/>
      <w:bookmarkStart w:id="568" w:name="_Toc34739773"/>
      <w:bookmarkStart w:id="569" w:name="_Toc34740020"/>
      <w:bookmarkStart w:id="570" w:name="_Toc34749492"/>
      <w:bookmarkStart w:id="571" w:name="_Toc35936379"/>
      <w:bookmarkStart w:id="572" w:name="_Toc36462554"/>
      <w:bookmarkStart w:id="573" w:name="_Toc45031055"/>
      <w:bookmarkStart w:id="574" w:name="_Toc67994803"/>
      <w:r w:rsidRPr="004D3578">
        <w:lastRenderedPageBreak/>
        <w:t xml:space="preserve">Annex </w:t>
      </w:r>
      <w:r>
        <w:t>B</w:t>
      </w:r>
      <w:r w:rsidRPr="004D3578">
        <w:t xml:space="preserve"> (informative):</w:t>
      </w:r>
      <w:r w:rsidRPr="004D3578">
        <w:br/>
        <w:t>Change history</w:t>
      </w:r>
      <w:bookmarkEnd w:id="567"/>
      <w:bookmarkEnd w:id="568"/>
      <w:bookmarkEnd w:id="569"/>
      <w:bookmarkEnd w:id="570"/>
      <w:bookmarkEnd w:id="571"/>
      <w:bookmarkEnd w:id="572"/>
      <w:bookmarkEnd w:id="573"/>
      <w:bookmarkEnd w:id="574"/>
    </w:p>
    <w:bookmarkEnd w:id="566"/>
    <w:p w14:paraId="5E727A2D" w14:textId="77777777"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14:paraId="0C17C0B7" w14:textId="77777777" w:rsidTr="00001EF9">
        <w:trPr>
          <w:cantSplit/>
        </w:trPr>
        <w:tc>
          <w:tcPr>
            <w:tcW w:w="9639" w:type="dxa"/>
            <w:gridSpan w:val="8"/>
            <w:tcBorders>
              <w:bottom w:val="nil"/>
            </w:tcBorders>
            <w:shd w:val="solid" w:color="FFFFFF" w:fill="auto"/>
          </w:tcPr>
          <w:p w14:paraId="68C5ECBB" w14:textId="77777777" w:rsidR="00823532" w:rsidRPr="00235394" w:rsidRDefault="00823532" w:rsidP="003522BF">
            <w:pPr>
              <w:pStyle w:val="TAL"/>
              <w:jc w:val="center"/>
              <w:rPr>
                <w:b/>
                <w:sz w:val="16"/>
              </w:rPr>
            </w:pPr>
            <w:r w:rsidRPr="00235394">
              <w:rPr>
                <w:b/>
              </w:rPr>
              <w:t>Change history</w:t>
            </w:r>
          </w:p>
        </w:tc>
      </w:tr>
      <w:tr w:rsidR="00823532" w:rsidRPr="00235394" w14:paraId="20FA8E84" w14:textId="77777777" w:rsidTr="00001EF9">
        <w:tc>
          <w:tcPr>
            <w:tcW w:w="800" w:type="dxa"/>
            <w:shd w:val="pct10" w:color="auto" w:fill="FFFFFF"/>
          </w:tcPr>
          <w:p w14:paraId="0648ECD9" w14:textId="77777777" w:rsidR="00823532" w:rsidRPr="00235394" w:rsidRDefault="00823532" w:rsidP="003522BF">
            <w:pPr>
              <w:pStyle w:val="TAL"/>
              <w:rPr>
                <w:b/>
                <w:sz w:val="16"/>
              </w:rPr>
            </w:pPr>
            <w:r w:rsidRPr="00235394">
              <w:rPr>
                <w:b/>
                <w:sz w:val="16"/>
              </w:rPr>
              <w:t>Date</w:t>
            </w:r>
          </w:p>
        </w:tc>
        <w:tc>
          <w:tcPr>
            <w:tcW w:w="800" w:type="dxa"/>
            <w:shd w:val="pct10" w:color="auto" w:fill="FFFFFF"/>
          </w:tcPr>
          <w:p w14:paraId="36B2F56F" w14:textId="77777777" w:rsidR="00823532" w:rsidRPr="00235394" w:rsidRDefault="00823532" w:rsidP="003522BF">
            <w:pPr>
              <w:pStyle w:val="TAL"/>
              <w:rPr>
                <w:b/>
                <w:sz w:val="16"/>
              </w:rPr>
            </w:pPr>
            <w:r>
              <w:rPr>
                <w:b/>
                <w:sz w:val="16"/>
              </w:rPr>
              <w:t>Meeting</w:t>
            </w:r>
          </w:p>
        </w:tc>
        <w:tc>
          <w:tcPr>
            <w:tcW w:w="1094" w:type="dxa"/>
            <w:shd w:val="pct10" w:color="auto" w:fill="FFFFFF"/>
          </w:tcPr>
          <w:p w14:paraId="0A7E6A6F" w14:textId="77777777" w:rsidR="00823532" w:rsidRPr="00235394" w:rsidRDefault="00823532" w:rsidP="003522BF">
            <w:pPr>
              <w:pStyle w:val="TAL"/>
              <w:rPr>
                <w:b/>
                <w:sz w:val="16"/>
              </w:rPr>
            </w:pPr>
            <w:r w:rsidRPr="00235394">
              <w:rPr>
                <w:b/>
                <w:sz w:val="16"/>
              </w:rPr>
              <w:t>TDoc</w:t>
            </w:r>
          </w:p>
        </w:tc>
        <w:tc>
          <w:tcPr>
            <w:tcW w:w="567" w:type="dxa"/>
            <w:shd w:val="pct10" w:color="auto" w:fill="FFFFFF"/>
          </w:tcPr>
          <w:p w14:paraId="2EC5E643" w14:textId="77777777" w:rsidR="00823532" w:rsidRPr="00235394" w:rsidRDefault="00823532" w:rsidP="003522BF">
            <w:pPr>
              <w:pStyle w:val="TAL"/>
              <w:rPr>
                <w:b/>
                <w:sz w:val="16"/>
              </w:rPr>
            </w:pPr>
            <w:r w:rsidRPr="00235394">
              <w:rPr>
                <w:b/>
                <w:sz w:val="16"/>
              </w:rPr>
              <w:t>CR</w:t>
            </w:r>
          </w:p>
        </w:tc>
        <w:tc>
          <w:tcPr>
            <w:tcW w:w="425" w:type="dxa"/>
            <w:shd w:val="pct10" w:color="auto" w:fill="FFFFFF"/>
          </w:tcPr>
          <w:p w14:paraId="791F6C2E" w14:textId="77777777" w:rsidR="00823532" w:rsidRPr="00235394" w:rsidRDefault="00823532" w:rsidP="003522BF">
            <w:pPr>
              <w:pStyle w:val="TAL"/>
              <w:rPr>
                <w:b/>
                <w:sz w:val="16"/>
              </w:rPr>
            </w:pPr>
            <w:r w:rsidRPr="00235394">
              <w:rPr>
                <w:b/>
                <w:sz w:val="16"/>
              </w:rPr>
              <w:t>Rev</w:t>
            </w:r>
          </w:p>
        </w:tc>
        <w:tc>
          <w:tcPr>
            <w:tcW w:w="425" w:type="dxa"/>
            <w:shd w:val="pct10" w:color="auto" w:fill="FFFFFF"/>
          </w:tcPr>
          <w:p w14:paraId="45862ABB" w14:textId="77777777" w:rsidR="00823532" w:rsidRPr="00235394" w:rsidRDefault="00823532" w:rsidP="003522BF">
            <w:pPr>
              <w:pStyle w:val="TAL"/>
              <w:rPr>
                <w:b/>
                <w:sz w:val="16"/>
              </w:rPr>
            </w:pPr>
            <w:r>
              <w:rPr>
                <w:b/>
                <w:sz w:val="16"/>
              </w:rPr>
              <w:t>Cat</w:t>
            </w:r>
          </w:p>
        </w:tc>
        <w:tc>
          <w:tcPr>
            <w:tcW w:w="4820" w:type="dxa"/>
            <w:shd w:val="pct10" w:color="auto" w:fill="FFFFFF"/>
          </w:tcPr>
          <w:p w14:paraId="472211E3" w14:textId="77777777" w:rsidR="00823532" w:rsidRPr="00235394" w:rsidRDefault="00823532" w:rsidP="003522BF">
            <w:pPr>
              <w:pStyle w:val="TAL"/>
              <w:rPr>
                <w:b/>
                <w:sz w:val="16"/>
              </w:rPr>
            </w:pPr>
            <w:r w:rsidRPr="00235394">
              <w:rPr>
                <w:b/>
                <w:sz w:val="16"/>
              </w:rPr>
              <w:t>Subject/Comment</w:t>
            </w:r>
          </w:p>
        </w:tc>
        <w:tc>
          <w:tcPr>
            <w:tcW w:w="708" w:type="dxa"/>
            <w:shd w:val="pct10" w:color="auto" w:fill="FFFFFF"/>
          </w:tcPr>
          <w:p w14:paraId="01151606" w14:textId="77777777"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14:paraId="256F3F7C" w14:textId="77777777" w:rsidTr="00001EF9">
        <w:tc>
          <w:tcPr>
            <w:tcW w:w="800" w:type="dxa"/>
            <w:shd w:val="solid" w:color="FFFFFF" w:fill="auto"/>
          </w:tcPr>
          <w:p w14:paraId="473A297B" w14:textId="77777777" w:rsidR="00823532" w:rsidRPr="006B0D02" w:rsidRDefault="00823532" w:rsidP="003522BF">
            <w:pPr>
              <w:pStyle w:val="TAC"/>
              <w:rPr>
                <w:sz w:val="16"/>
                <w:szCs w:val="16"/>
              </w:rPr>
            </w:pPr>
            <w:r>
              <w:rPr>
                <w:sz w:val="16"/>
                <w:szCs w:val="16"/>
              </w:rPr>
              <w:t>2019-11</w:t>
            </w:r>
          </w:p>
        </w:tc>
        <w:tc>
          <w:tcPr>
            <w:tcW w:w="800" w:type="dxa"/>
            <w:shd w:val="solid" w:color="FFFFFF" w:fill="auto"/>
          </w:tcPr>
          <w:p w14:paraId="1D563CA0" w14:textId="77777777" w:rsidR="00823532" w:rsidRPr="006B0D02" w:rsidRDefault="00823532" w:rsidP="003522BF">
            <w:pPr>
              <w:pStyle w:val="TAC"/>
              <w:rPr>
                <w:sz w:val="16"/>
                <w:szCs w:val="16"/>
              </w:rPr>
            </w:pPr>
            <w:r>
              <w:rPr>
                <w:sz w:val="16"/>
                <w:szCs w:val="16"/>
              </w:rPr>
              <w:t>CT4#95</w:t>
            </w:r>
          </w:p>
        </w:tc>
        <w:tc>
          <w:tcPr>
            <w:tcW w:w="1094" w:type="dxa"/>
            <w:shd w:val="solid" w:color="FFFFFF" w:fill="auto"/>
          </w:tcPr>
          <w:p w14:paraId="10607555" w14:textId="77777777" w:rsidR="00823532" w:rsidRPr="006B0D02" w:rsidRDefault="00823532" w:rsidP="003522BF">
            <w:pPr>
              <w:pStyle w:val="TAC"/>
              <w:rPr>
                <w:sz w:val="16"/>
                <w:szCs w:val="16"/>
              </w:rPr>
            </w:pPr>
            <w:r>
              <w:rPr>
                <w:sz w:val="16"/>
                <w:szCs w:val="16"/>
              </w:rPr>
              <w:t>C4-195242</w:t>
            </w:r>
          </w:p>
        </w:tc>
        <w:tc>
          <w:tcPr>
            <w:tcW w:w="567" w:type="dxa"/>
            <w:shd w:val="solid" w:color="FFFFFF" w:fill="auto"/>
          </w:tcPr>
          <w:p w14:paraId="5F8201FD" w14:textId="77777777" w:rsidR="00823532" w:rsidRPr="006B0D02" w:rsidRDefault="00823532" w:rsidP="003522BF">
            <w:pPr>
              <w:pStyle w:val="TAL"/>
              <w:rPr>
                <w:sz w:val="16"/>
                <w:szCs w:val="16"/>
              </w:rPr>
            </w:pPr>
          </w:p>
        </w:tc>
        <w:tc>
          <w:tcPr>
            <w:tcW w:w="425" w:type="dxa"/>
            <w:shd w:val="solid" w:color="FFFFFF" w:fill="auto"/>
          </w:tcPr>
          <w:p w14:paraId="19932506" w14:textId="77777777" w:rsidR="00823532" w:rsidRPr="006B0D02" w:rsidRDefault="00823532" w:rsidP="003522BF">
            <w:pPr>
              <w:pStyle w:val="TAR"/>
              <w:rPr>
                <w:sz w:val="16"/>
                <w:szCs w:val="16"/>
              </w:rPr>
            </w:pPr>
          </w:p>
        </w:tc>
        <w:tc>
          <w:tcPr>
            <w:tcW w:w="425" w:type="dxa"/>
            <w:shd w:val="solid" w:color="FFFFFF" w:fill="auto"/>
          </w:tcPr>
          <w:p w14:paraId="3D00100D" w14:textId="77777777" w:rsidR="00823532" w:rsidRPr="006B0D02" w:rsidRDefault="00823532" w:rsidP="003522BF">
            <w:pPr>
              <w:pStyle w:val="TAC"/>
              <w:rPr>
                <w:sz w:val="16"/>
                <w:szCs w:val="16"/>
              </w:rPr>
            </w:pPr>
          </w:p>
        </w:tc>
        <w:tc>
          <w:tcPr>
            <w:tcW w:w="4820" w:type="dxa"/>
            <w:shd w:val="solid" w:color="FFFFFF" w:fill="auto"/>
          </w:tcPr>
          <w:p w14:paraId="46749764" w14:textId="77777777" w:rsidR="00823532" w:rsidRPr="006B0D02" w:rsidRDefault="00823532" w:rsidP="003522BF">
            <w:pPr>
              <w:pStyle w:val="TAL"/>
              <w:rPr>
                <w:sz w:val="16"/>
                <w:szCs w:val="16"/>
              </w:rPr>
            </w:pPr>
            <w:r>
              <w:rPr>
                <w:sz w:val="16"/>
                <w:szCs w:val="16"/>
              </w:rPr>
              <w:t>Initial Draft.</w:t>
            </w:r>
          </w:p>
        </w:tc>
        <w:tc>
          <w:tcPr>
            <w:tcW w:w="708" w:type="dxa"/>
            <w:shd w:val="solid" w:color="FFFFFF" w:fill="auto"/>
          </w:tcPr>
          <w:p w14:paraId="01E0BAE9" w14:textId="77777777" w:rsidR="00823532" w:rsidRPr="007D6048" w:rsidRDefault="00823532" w:rsidP="003522BF">
            <w:pPr>
              <w:pStyle w:val="TAC"/>
              <w:rPr>
                <w:sz w:val="16"/>
                <w:szCs w:val="16"/>
              </w:rPr>
            </w:pPr>
            <w:r>
              <w:rPr>
                <w:sz w:val="16"/>
                <w:szCs w:val="16"/>
              </w:rPr>
              <w:t>0.1.0</w:t>
            </w:r>
          </w:p>
        </w:tc>
      </w:tr>
      <w:tr w:rsidR="00823532" w:rsidRPr="006B0D02" w14:paraId="4AF7F912" w14:textId="77777777" w:rsidTr="00001EF9">
        <w:tc>
          <w:tcPr>
            <w:tcW w:w="800" w:type="dxa"/>
            <w:shd w:val="solid" w:color="FFFFFF" w:fill="auto"/>
          </w:tcPr>
          <w:p w14:paraId="37E32C6D" w14:textId="77777777" w:rsidR="00823532" w:rsidRDefault="00823532" w:rsidP="003522BF">
            <w:pPr>
              <w:pStyle w:val="TAC"/>
              <w:rPr>
                <w:sz w:val="16"/>
                <w:szCs w:val="16"/>
              </w:rPr>
            </w:pPr>
            <w:r>
              <w:rPr>
                <w:sz w:val="16"/>
                <w:szCs w:val="16"/>
              </w:rPr>
              <w:t>2020-03</w:t>
            </w:r>
          </w:p>
        </w:tc>
        <w:tc>
          <w:tcPr>
            <w:tcW w:w="800" w:type="dxa"/>
            <w:shd w:val="solid" w:color="FFFFFF" w:fill="auto"/>
          </w:tcPr>
          <w:p w14:paraId="212C1ACE" w14:textId="77777777" w:rsidR="00823532" w:rsidRDefault="00823532" w:rsidP="003522BF">
            <w:pPr>
              <w:pStyle w:val="TAC"/>
              <w:rPr>
                <w:sz w:val="16"/>
                <w:szCs w:val="16"/>
              </w:rPr>
            </w:pPr>
            <w:r>
              <w:rPr>
                <w:sz w:val="16"/>
                <w:szCs w:val="16"/>
              </w:rPr>
              <w:t>CT4#96e</w:t>
            </w:r>
          </w:p>
        </w:tc>
        <w:tc>
          <w:tcPr>
            <w:tcW w:w="1094" w:type="dxa"/>
            <w:shd w:val="solid" w:color="FFFFFF" w:fill="auto"/>
          </w:tcPr>
          <w:p w14:paraId="340D1612" w14:textId="77777777" w:rsidR="00823532" w:rsidRDefault="00823532" w:rsidP="003522BF">
            <w:pPr>
              <w:pStyle w:val="TAC"/>
              <w:rPr>
                <w:sz w:val="16"/>
                <w:szCs w:val="16"/>
              </w:rPr>
            </w:pPr>
            <w:r>
              <w:rPr>
                <w:sz w:val="16"/>
                <w:szCs w:val="16"/>
              </w:rPr>
              <w:t>C4-200833</w:t>
            </w:r>
          </w:p>
        </w:tc>
        <w:tc>
          <w:tcPr>
            <w:tcW w:w="567" w:type="dxa"/>
            <w:shd w:val="solid" w:color="FFFFFF" w:fill="auto"/>
          </w:tcPr>
          <w:p w14:paraId="75148415" w14:textId="77777777" w:rsidR="00823532" w:rsidRPr="006B0D02" w:rsidRDefault="00823532" w:rsidP="003522BF">
            <w:pPr>
              <w:pStyle w:val="TAL"/>
              <w:rPr>
                <w:sz w:val="16"/>
                <w:szCs w:val="16"/>
              </w:rPr>
            </w:pPr>
          </w:p>
        </w:tc>
        <w:tc>
          <w:tcPr>
            <w:tcW w:w="425" w:type="dxa"/>
            <w:shd w:val="solid" w:color="FFFFFF" w:fill="auto"/>
          </w:tcPr>
          <w:p w14:paraId="2F1C07C6" w14:textId="77777777" w:rsidR="00823532" w:rsidRPr="006B0D02" w:rsidRDefault="00823532" w:rsidP="003522BF">
            <w:pPr>
              <w:pStyle w:val="TAR"/>
              <w:rPr>
                <w:sz w:val="16"/>
                <w:szCs w:val="16"/>
              </w:rPr>
            </w:pPr>
          </w:p>
        </w:tc>
        <w:tc>
          <w:tcPr>
            <w:tcW w:w="425" w:type="dxa"/>
            <w:shd w:val="solid" w:color="FFFFFF" w:fill="auto"/>
          </w:tcPr>
          <w:p w14:paraId="6163115E" w14:textId="77777777" w:rsidR="00823532" w:rsidRPr="006B0D02" w:rsidRDefault="00823532" w:rsidP="003522BF">
            <w:pPr>
              <w:pStyle w:val="TAC"/>
              <w:rPr>
                <w:sz w:val="16"/>
                <w:szCs w:val="16"/>
              </w:rPr>
            </w:pPr>
          </w:p>
        </w:tc>
        <w:tc>
          <w:tcPr>
            <w:tcW w:w="4820" w:type="dxa"/>
            <w:shd w:val="solid" w:color="FFFFFF" w:fill="auto"/>
          </w:tcPr>
          <w:p w14:paraId="309E2634" w14:textId="77777777"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14:paraId="3E2C77AD" w14:textId="77777777" w:rsidR="00823532" w:rsidRDefault="00823532" w:rsidP="003522BF">
            <w:pPr>
              <w:pStyle w:val="TAC"/>
              <w:rPr>
                <w:sz w:val="16"/>
                <w:szCs w:val="16"/>
              </w:rPr>
            </w:pPr>
            <w:r>
              <w:rPr>
                <w:sz w:val="16"/>
                <w:szCs w:val="16"/>
              </w:rPr>
              <w:t>0.2.0</w:t>
            </w:r>
          </w:p>
        </w:tc>
      </w:tr>
      <w:tr w:rsidR="00823532" w:rsidRPr="006B0D02" w14:paraId="3D710FD9" w14:textId="77777777" w:rsidTr="00001EF9">
        <w:tc>
          <w:tcPr>
            <w:tcW w:w="800" w:type="dxa"/>
            <w:shd w:val="solid" w:color="FFFFFF" w:fill="auto"/>
          </w:tcPr>
          <w:p w14:paraId="261AFD7C" w14:textId="77777777" w:rsidR="00823532" w:rsidRDefault="00823532" w:rsidP="003522BF">
            <w:pPr>
              <w:pStyle w:val="TAC"/>
              <w:rPr>
                <w:sz w:val="16"/>
                <w:szCs w:val="16"/>
              </w:rPr>
            </w:pPr>
            <w:r>
              <w:rPr>
                <w:sz w:val="16"/>
                <w:szCs w:val="16"/>
              </w:rPr>
              <w:t>2020-03</w:t>
            </w:r>
          </w:p>
        </w:tc>
        <w:tc>
          <w:tcPr>
            <w:tcW w:w="800" w:type="dxa"/>
            <w:shd w:val="solid" w:color="FFFFFF" w:fill="auto"/>
          </w:tcPr>
          <w:p w14:paraId="747B3EA2" w14:textId="77777777" w:rsidR="00823532" w:rsidRDefault="00823532" w:rsidP="003522BF">
            <w:pPr>
              <w:pStyle w:val="TAC"/>
              <w:rPr>
                <w:sz w:val="16"/>
                <w:szCs w:val="16"/>
              </w:rPr>
            </w:pPr>
            <w:r>
              <w:rPr>
                <w:sz w:val="16"/>
                <w:szCs w:val="16"/>
              </w:rPr>
              <w:t>CT4#96e</w:t>
            </w:r>
          </w:p>
        </w:tc>
        <w:tc>
          <w:tcPr>
            <w:tcW w:w="1094" w:type="dxa"/>
            <w:shd w:val="solid" w:color="FFFFFF" w:fill="auto"/>
          </w:tcPr>
          <w:p w14:paraId="371EBCB8" w14:textId="77777777" w:rsidR="00823532" w:rsidRDefault="00823532" w:rsidP="003522BF">
            <w:pPr>
              <w:pStyle w:val="TAC"/>
              <w:rPr>
                <w:sz w:val="16"/>
                <w:szCs w:val="16"/>
              </w:rPr>
            </w:pPr>
            <w:r>
              <w:rPr>
                <w:sz w:val="16"/>
                <w:szCs w:val="16"/>
              </w:rPr>
              <w:t>C4-201197</w:t>
            </w:r>
          </w:p>
        </w:tc>
        <w:tc>
          <w:tcPr>
            <w:tcW w:w="567" w:type="dxa"/>
            <w:shd w:val="solid" w:color="FFFFFF" w:fill="auto"/>
          </w:tcPr>
          <w:p w14:paraId="313AC007" w14:textId="77777777" w:rsidR="00823532" w:rsidRPr="006B0D02" w:rsidRDefault="00823532" w:rsidP="003522BF">
            <w:pPr>
              <w:pStyle w:val="TAL"/>
              <w:rPr>
                <w:sz w:val="16"/>
                <w:szCs w:val="16"/>
              </w:rPr>
            </w:pPr>
          </w:p>
        </w:tc>
        <w:tc>
          <w:tcPr>
            <w:tcW w:w="425" w:type="dxa"/>
            <w:shd w:val="solid" w:color="FFFFFF" w:fill="auto"/>
          </w:tcPr>
          <w:p w14:paraId="35E59693" w14:textId="77777777" w:rsidR="00823532" w:rsidRPr="006B0D02" w:rsidRDefault="00823532" w:rsidP="003522BF">
            <w:pPr>
              <w:pStyle w:val="TAR"/>
              <w:rPr>
                <w:sz w:val="16"/>
                <w:szCs w:val="16"/>
              </w:rPr>
            </w:pPr>
          </w:p>
        </w:tc>
        <w:tc>
          <w:tcPr>
            <w:tcW w:w="425" w:type="dxa"/>
            <w:shd w:val="solid" w:color="FFFFFF" w:fill="auto"/>
          </w:tcPr>
          <w:p w14:paraId="43CE4A90" w14:textId="77777777" w:rsidR="00823532" w:rsidRPr="006B0D02" w:rsidRDefault="00823532" w:rsidP="003522BF">
            <w:pPr>
              <w:pStyle w:val="TAC"/>
              <w:rPr>
                <w:sz w:val="16"/>
                <w:szCs w:val="16"/>
              </w:rPr>
            </w:pPr>
          </w:p>
        </w:tc>
        <w:tc>
          <w:tcPr>
            <w:tcW w:w="4820" w:type="dxa"/>
            <w:shd w:val="solid" w:color="FFFFFF" w:fill="auto"/>
          </w:tcPr>
          <w:p w14:paraId="5C0F42E3" w14:textId="77777777"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14:paraId="5085F0BB" w14:textId="77777777" w:rsidR="00823532" w:rsidRDefault="00823532" w:rsidP="003522BF">
            <w:pPr>
              <w:pStyle w:val="TAC"/>
              <w:rPr>
                <w:sz w:val="16"/>
                <w:szCs w:val="16"/>
              </w:rPr>
            </w:pPr>
            <w:r>
              <w:rPr>
                <w:sz w:val="16"/>
                <w:szCs w:val="16"/>
              </w:rPr>
              <w:t>0.2.0</w:t>
            </w:r>
          </w:p>
        </w:tc>
      </w:tr>
      <w:tr w:rsidR="00823532" w:rsidRPr="006B0D02" w14:paraId="0B9144B5" w14:textId="77777777" w:rsidTr="00001EF9">
        <w:tc>
          <w:tcPr>
            <w:tcW w:w="800" w:type="dxa"/>
            <w:shd w:val="solid" w:color="FFFFFF" w:fill="auto"/>
          </w:tcPr>
          <w:p w14:paraId="3579D079" w14:textId="77777777" w:rsidR="00823532" w:rsidRDefault="00823532" w:rsidP="003522BF">
            <w:pPr>
              <w:pStyle w:val="TAC"/>
              <w:rPr>
                <w:sz w:val="16"/>
                <w:szCs w:val="16"/>
              </w:rPr>
            </w:pPr>
            <w:r>
              <w:rPr>
                <w:sz w:val="16"/>
                <w:szCs w:val="16"/>
              </w:rPr>
              <w:t>2020-03</w:t>
            </w:r>
          </w:p>
        </w:tc>
        <w:tc>
          <w:tcPr>
            <w:tcW w:w="800" w:type="dxa"/>
            <w:shd w:val="solid" w:color="FFFFFF" w:fill="auto"/>
          </w:tcPr>
          <w:p w14:paraId="1D3F873A" w14:textId="77777777" w:rsidR="00823532" w:rsidRDefault="00823532" w:rsidP="003522BF">
            <w:pPr>
              <w:pStyle w:val="TAC"/>
              <w:rPr>
                <w:sz w:val="16"/>
                <w:szCs w:val="16"/>
              </w:rPr>
            </w:pPr>
            <w:r>
              <w:rPr>
                <w:sz w:val="16"/>
                <w:szCs w:val="16"/>
              </w:rPr>
              <w:t>CT4#96e</w:t>
            </w:r>
          </w:p>
        </w:tc>
        <w:tc>
          <w:tcPr>
            <w:tcW w:w="1094" w:type="dxa"/>
            <w:shd w:val="solid" w:color="FFFFFF" w:fill="auto"/>
          </w:tcPr>
          <w:p w14:paraId="29338AAC" w14:textId="77777777" w:rsidR="00823532" w:rsidRDefault="00823532" w:rsidP="003522BF">
            <w:pPr>
              <w:pStyle w:val="TAC"/>
              <w:rPr>
                <w:sz w:val="16"/>
                <w:szCs w:val="16"/>
              </w:rPr>
            </w:pPr>
            <w:r>
              <w:rPr>
                <w:sz w:val="16"/>
                <w:szCs w:val="16"/>
              </w:rPr>
              <w:t>C4-201198</w:t>
            </w:r>
          </w:p>
        </w:tc>
        <w:tc>
          <w:tcPr>
            <w:tcW w:w="567" w:type="dxa"/>
            <w:shd w:val="solid" w:color="FFFFFF" w:fill="auto"/>
          </w:tcPr>
          <w:p w14:paraId="395BB0B7" w14:textId="77777777" w:rsidR="00823532" w:rsidRPr="006B0D02" w:rsidRDefault="00823532" w:rsidP="003522BF">
            <w:pPr>
              <w:pStyle w:val="TAL"/>
              <w:rPr>
                <w:sz w:val="16"/>
                <w:szCs w:val="16"/>
              </w:rPr>
            </w:pPr>
          </w:p>
        </w:tc>
        <w:tc>
          <w:tcPr>
            <w:tcW w:w="425" w:type="dxa"/>
            <w:shd w:val="solid" w:color="FFFFFF" w:fill="auto"/>
          </w:tcPr>
          <w:p w14:paraId="0D973A38" w14:textId="77777777" w:rsidR="00823532" w:rsidRPr="006B0D02" w:rsidRDefault="00823532" w:rsidP="003522BF">
            <w:pPr>
              <w:pStyle w:val="TAR"/>
              <w:rPr>
                <w:sz w:val="16"/>
                <w:szCs w:val="16"/>
              </w:rPr>
            </w:pPr>
          </w:p>
        </w:tc>
        <w:tc>
          <w:tcPr>
            <w:tcW w:w="425" w:type="dxa"/>
            <w:shd w:val="solid" w:color="FFFFFF" w:fill="auto"/>
          </w:tcPr>
          <w:p w14:paraId="7DA132BC" w14:textId="77777777" w:rsidR="00823532" w:rsidRPr="006B0D02" w:rsidRDefault="00823532" w:rsidP="003522BF">
            <w:pPr>
              <w:pStyle w:val="TAC"/>
              <w:rPr>
                <w:sz w:val="16"/>
                <w:szCs w:val="16"/>
              </w:rPr>
            </w:pPr>
          </w:p>
        </w:tc>
        <w:tc>
          <w:tcPr>
            <w:tcW w:w="4820" w:type="dxa"/>
            <w:shd w:val="solid" w:color="FFFFFF" w:fill="auto"/>
          </w:tcPr>
          <w:p w14:paraId="2C243F93" w14:textId="77777777"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14:paraId="05A7A5D3" w14:textId="77777777" w:rsidR="00823532" w:rsidRDefault="00823532" w:rsidP="003522BF">
            <w:pPr>
              <w:pStyle w:val="TAC"/>
              <w:rPr>
                <w:sz w:val="16"/>
                <w:szCs w:val="16"/>
              </w:rPr>
            </w:pPr>
            <w:r>
              <w:rPr>
                <w:sz w:val="16"/>
                <w:szCs w:val="16"/>
              </w:rPr>
              <w:t>0.2.0</w:t>
            </w:r>
          </w:p>
        </w:tc>
      </w:tr>
      <w:tr w:rsidR="00823532" w:rsidRPr="006B0D02" w14:paraId="6180BCAD" w14:textId="77777777" w:rsidTr="00001EF9">
        <w:tc>
          <w:tcPr>
            <w:tcW w:w="800" w:type="dxa"/>
            <w:shd w:val="solid" w:color="FFFFFF" w:fill="auto"/>
          </w:tcPr>
          <w:p w14:paraId="5F0577F1" w14:textId="77777777" w:rsidR="00823532" w:rsidRDefault="00823532" w:rsidP="003522BF">
            <w:pPr>
              <w:pStyle w:val="TAC"/>
              <w:rPr>
                <w:sz w:val="16"/>
                <w:szCs w:val="16"/>
              </w:rPr>
            </w:pPr>
            <w:r>
              <w:rPr>
                <w:sz w:val="16"/>
                <w:szCs w:val="16"/>
              </w:rPr>
              <w:t>2020-03</w:t>
            </w:r>
          </w:p>
        </w:tc>
        <w:tc>
          <w:tcPr>
            <w:tcW w:w="800" w:type="dxa"/>
            <w:shd w:val="solid" w:color="FFFFFF" w:fill="auto"/>
          </w:tcPr>
          <w:p w14:paraId="6FD74E7C" w14:textId="77777777" w:rsidR="00823532" w:rsidRDefault="00823532" w:rsidP="003522BF">
            <w:pPr>
              <w:pStyle w:val="TAC"/>
              <w:rPr>
                <w:sz w:val="16"/>
                <w:szCs w:val="16"/>
              </w:rPr>
            </w:pPr>
            <w:r>
              <w:rPr>
                <w:sz w:val="16"/>
                <w:szCs w:val="16"/>
              </w:rPr>
              <w:t>CT4#96e</w:t>
            </w:r>
          </w:p>
        </w:tc>
        <w:tc>
          <w:tcPr>
            <w:tcW w:w="1094" w:type="dxa"/>
            <w:shd w:val="solid" w:color="FFFFFF" w:fill="auto"/>
          </w:tcPr>
          <w:p w14:paraId="31EAE781" w14:textId="77777777" w:rsidR="00823532" w:rsidRDefault="00823532" w:rsidP="003522BF">
            <w:pPr>
              <w:pStyle w:val="TAC"/>
              <w:rPr>
                <w:sz w:val="16"/>
                <w:szCs w:val="16"/>
              </w:rPr>
            </w:pPr>
            <w:r>
              <w:rPr>
                <w:sz w:val="16"/>
                <w:szCs w:val="16"/>
              </w:rPr>
              <w:t>C4-201206</w:t>
            </w:r>
          </w:p>
        </w:tc>
        <w:tc>
          <w:tcPr>
            <w:tcW w:w="567" w:type="dxa"/>
            <w:shd w:val="solid" w:color="FFFFFF" w:fill="auto"/>
          </w:tcPr>
          <w:p w14:paraId="1BC00E77" w14:textId="77777777" w:rsidR="00823532" w:rsidRPr="006B0D02" w:rsidRDefault="00823532" w:rsidP="003522BF">
            <w:pPr>
              <w:pStyle w:val="TAL"/>
              <w:rPr>
                <w:sz w:val="16"/>
                <w:szCs w:val="16"/>
              </w:rPr>
            </w:pPr>
          </w:p>
        </w:tc>
        <w:tc>
          <w:tcPr>
            <w:tcW w:w="425" w:type="dxa"/>
            <w:shd w:val="solid" w:color="FFFFFF" w:fill="auto"/>
          </w:tcPr>
          <w:p w14:paraId="31F7B376" w14:textId="77777777" w:rsidR="00823532" w:rsidRPr="006B0D02" w:rsidRDefault="00823532" w:rsidP="003522BF">
            <w:pPr>
              <w:pStyle w:val="TAR"/>
              <w:rPr>
                <w:sz w:val="16"/>
                <w:szCs w:val="16"/>
              </w:rPr>
            </w:pPr>
          </w:p>
        </w:tc>
        <w:tc>
          <w:tcPr>
            <w:tcW w:w="425" w:type="dxa"/>
            <w:shd w:val="solid" w:color="FFFFFF" w:fill="auto"/>
          </w:tcPr>
          <w:p w14:paraId="06AC939B" w14:textId="77777777" w:rsidR="00823532" w:rsidRPr="006B0D02" w:rsidRDefault="00823532" w:rsidP="003522BF">
            <w:pPr>
              <w:pStyle w:val="TAC"/>
              <w:rPr>
                <w:sz w:val="16"/>
                <w:szCs w:val="16"/>
              </w:rPr>
            </w:pPr>
          </w:p>
        </w:tc>
        <w:tc>
          <w:tcPr>
            <w:tcW w:w="4820" w:type="dxa"/>
            <w:shd w:val="solid" w:color="FFFFFF" w:fill="auto"/>
          </w:tcPr>
          <w:p w14:paraId="25A75DB4" w14:textId="77777777"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14:paraId="20C2854E" w14:textId="77777777" w:rsidR="00823532" w:rsidRDefault="00823532" w:rsidP="003522BF">
            <w:pPr>
              <w:pStyle w:val="TAC"/>
              <w:rPr>
                <w:sz w:val="16"/>
                <w:szCs w:val="16"/>
              </w:rPr>
            </w:pPr>
            <w:r>
              <w:rPr>
                <w:sz w:val="16"/>
                <w:szCs w:val="16"/>
              </w:rPr>
              <w:t>0.2.0</w:t>
            </w:r>
          </w:p>
        </w:tc>
      </w:tr>
      <w:tr w:rsidR="00823532" w:rsidRPr="006B0D02" w14:paraId="1B6BDC08" w14:textId="77777777" w:rsidTr="00001EF9">
        <w:tc>
          <w:tcPr>
            <w:tcW w:w="800" w:type="dxa"/>
            <w:shd w:val="solid" w:color="FFFFFF" w:fill="auto"/>
          </w:tcPr>
          <w:p w14:paraId="22D333A8" w14:textId="77777777" w:rsidR="00823532" w:rsidRDefault="00823532" w:rsidP="003522BF">
            <w:pPr>
              <w:pStyle w:val="TAC"/>
              <w:rPr>
                <w:sz w:val="16"/>
                <w:szCs w:val="16"/>
              </w:rPr>
            </w:pPr>
            <w:r>
              <w:rPr>
                <w:sz w:val="16"/>
                <w:szCs w:val="16"/>
              </w:rPr>
              <w:t>2020-03</w:t>
            </w:r>
          </w:p>
        </w:tc>
        <w:tc>
          <w:tcPr>
            <w:tcW w:w="800" w:type="dxa"/>
            <w:shd w:val="solid" w:color="FFFFFF" w:fill="auto"/>
          </w:tcPr>
          <w:p w14:paraId="1B7182B5" w14:textId="77777777" w:rsidR="00823532" w:rsidRDefault="00823532" w:rsidP="003522BF">
            <w:pPr>
              <w:pStyle w:val="TAC"/>
              <w:rPr>
                <w:sz w:val="16"/>
                <w:szCs w:val="16"/>
              </w:rPr>
            </w:pPr>
            <w:r>
              <w:rPr>
                <w:sz w:val="16"/>
                <w:szCs w:val="16"/>
              </w:rPr>
              <w:t>CT4#96e</w:t>
            </w:r>
          </w:p>
        </w:tc>
        <w:tc>
          <w:tcPr>
            <w:tcW w:w="1094" w:type="dxa"/>
            <w:shd w:val="solid" w:color="FFFFFF" w:fill="auto"/>
          </w:tcPr>
          <w:p w14:paraId="6CB028F3" w14:textId="77777777" w:rsidR="00823532" w:rsidRDefault="00823532" w:rsidP="003522BF">
            <w:pPr>
              <w:pStyle w:val="TAC"/>
              <w:rPr>
                <w:sz w:val="16"/>
                <w:szCs w:val="16"/>
              </w:rPr>
            </w:pPr>
            <w:r>
              <w:rPr>
                <w:sz w:val="16"/>
                <w:szCs w:val="16"/>
              </w:rPr>
              <w:t>C4-201208</w:t>
            </w:r>
          </w:p>
        </w:tc>
        <w:tc>
          <w:tcPr>
            <w:tcW w:w="567" w:type="dxa"/>
            <w:shd w:val="solid" w:color="FFFFFF" w:fill="auto"/>
          </w:tcPr>
          <w:p w14:paraId="3D1FF241" w14:textId="77777777" w:rsidR="00823532" w:rsidRPr="006B0D02" w:rsidRDefault="00823532" w:rsidP="003522BF">
            <w:pPr>
              <w:pStyle w:val="TAL"/>
              <w:rPr>
                <w:sz w:val="16"/>
                <w:szCs w:val="16"/>
              </w:rPr>
            </w:pPr>
          </w:p>
        </w:tc>
        <w:tc>
          <w:tcPr>
            <w:tcW w:w="425" w:type="dxa"/>
            <w:shd w:val="solid" w:color="FFFFFF" w:fill="auto"/>
          </w:tcPr>
          <w:p w14:paraId="0D9D8ABF" w14:textId="77777777" w:rsidR="00823532" w:rsidRPr="006B0D02" w:rsidRDefault="00823532" w:rsidP="003522BF">
            <w:pPr>
              <w:pStyle w:val="TAR"/>
              <w:rPr>
                <w:sz w:val="16"/>
                <w:szCs w:val="16"/>
              </w:rPr>
            </w:pPr>
          </w:p>
        </w:tc>
        <w:tc>
          <w:tcPr>
            <w:tcW w:w="425" w:type="dxa"/>
            <w:shd w:val="solid" w:color="FFFFFF" w:fill="auto"/>
          </w:tcPr>
          <w:p w14:paraId="6FE080C6" w14:textId="77777777" w:rsidR="00823532" w:rsidRPr="006B0D02" w:rsidRDefault="00823532" w:rsidP="003522BF">
            <w:pPr>
              <w:pStyle w:val="TAC"/>
              <w:rPr>
                <w:sz w:val="16"/>
                <w:szCs w:val="16"/>
              </w:rPr>
            </w:pPr>
          </w:p>
        </w:tc>
        <w:tc>
          <w:tcPr>
            <w:tcW w:w="4820" w:type="dxa"/>
            <w:shd w:val="solid" w:color="FFFFFF" w:fill="auto"/>
          </w:tcPr>
          <w:p w14:paraId="12B91F66" w14:textId="77777777"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14:paraId="62F63C15" w14:textId="77777777" w:rsidR="00823532" w:rsidRDefault="00823532" w:rsidP="003522BF">
            <w:pPr>
              <w:pStyle w:val="TAC"/>
              <w:rPr>
                <w:sz w:val="16"/>
                <w:szCs w:val="16"/>
              </w:rPr>
            </w:pPr>
            <w:r>
              <w:rPr>
                <w:sz w:val="16"/>
                <w:szCs w:val="16"/>
              </w:rPr>
              <w:t>0.2.0</w:t>
            </w:r>
          </w:p>
        </w:tc>
      </w:tr>
      <w:tr w:rsidR="00823532" w:rsidRPr="006B0D02" w14:paraId="17777357" w14:textId="77777777" w:rsidTr="00001EF9">
        <w:tc>
          <w:tcPr>
            <w:tcW w:w="800" w:type="dxa"/>
            <w:shd w:val="solid" w:color="FFFFFF" w:fill="auto"/>
          </w:tcPr>
          <w:p w14:paraId="13E4CFB0" w14:textId="77777777" w:rsidR="00823532" w:rsidRDefault="00823532" w:rsidP="003522BF">
            <w:pPr>
              <w:pStyle w:val="TAC"/>
              <w:rPr>
                <w:sz w:val="16"/>
                <w:szCs w:val="16"/>
              </w:rPr>
            </w:pPr>
            <w:r>
              <w:rPr>
                <w:sz w:val="16"/>
                <w:szCs w:val="16"/>
              </w:rPr>
              <w:t>2020-03</w:t>
            </w:r>
          </w:p>
        </w:tc>
        <w:tc>
          <w:tcPr>
            <w:tcW w:w="800" w:type="dxa"/>
            <w:shd w:val="solid" w:color="FFFFFF" w:fill="auto"/>
          </w:tcPr>
          <w:p w14:paraId="4C004FEE" w14:textId="77777777" w:rsidR="00823532" w:rsidRDefault="00823532" w:rsidP="003522BF">
            <w:pPr>
              <w:pStyle w:val="TAC"/>
              <w:rPr>
                <w:sz w:val="16"/>
                <w:szCs w:val="16"/>
              </w:rPr>
            </w:pPr>
            <w:r>
              <w:rPr>
                <w:sz w:val="16"/>
                <w:szCs w:val="16"/>
              </w:rPr>
              <w:t>CT4#96e</w:t>
            </w:r>
          </w:p>
        </w:tc>
        <w:tc>
          <w:tcPr>
            <w:tcW w:w="1094" w:type="dxa"/>
            <w:shd w:val="solid" w:color="FFFFFF" w:fill="auto"/>
          </w:tcPr>
          <w:p w14:paraId="430731C1" w14:textId="77777777" w:rsidR="00823532" w:rsidRDefault="00823532" w:rsidP="003522BF">
            <w:pPr>
              <w:pStyle w:val="TAC"/>
              <w:rPr>
                <w:sz w:val="16"/>
                <w:szCs w:val="16"/>
              </w:rPr>
            </w:pPr>
            <w:r>
              <w:rPr>
                <w:sz w:val="16"/>
                <w:szCs w:val="16"/>
              </w:rPr>
              <w:t>C4-201209</w:t>
            </w:r>
          </w:p>
        </w:tc>
        <w:tc>
          <w:tcPr>
            <w:tcW w:w="567" w:type="dxa"/>
            <w:shd w:val="solid" w:color="FFFFFF" w:fill="auto"/>
          </w:tcPr>
          <w:p w14:paraId="060CA038" w14:textId="77777777" w:rsidR="00823532" w:rsidRPr="006B0D02" w:rsidRDefault="00823532" w:rsidP="003522BF">
            <w:pPr>
              <w:pStyle w:val="TAL"/>
              <w:rPr>
                <w:sz w:val="16"/>
                <w:szCs w:val="16"/>
              </w:rPr>
            </w:pPr>
          </w:p>
        </w:tc>
        <w:tc>
          <w:tcPr>
            <w:tcW w:w="425" w:type="dxa"/>
            <w:shd w:val="solid" w:color="FFFFFF" w:fill="auto"/>
          </w:tcPr>
          <w:p w14:paraId="2D6B356C" w14:textId="77777777" w:rsidR="00823532" w:rsidRPr="006B0D02" w:rsidRDefault="00823532" w:rsidP="003522BF">
            <w:pPr>
              <w:pStyle w:val="TAR"/>
              <w:rPr>
                <w:sz w:val="16"/>
                <w:szCs w:val="16"/>
              </w:rPr>
            </w:pPr>
          </w:p>
        </w:tc>
        <w:tc>
          <w:tcPr>
            <w:tcW w:w="425" w:type="dxa"/>
            <w:shd w:val="solid" w:color="FFFFFF" w:fill="auto"/>
          </w:tcPr>
          <w:p w14:paraId="04ED491A" w14:textId="77777777" w:rsidR="00823532" w:rsidRPr="006B0D02" w:rsidRDefault="00823532" w:rsidP="003522BF">
            <w:pPr>
              <w:pStyle w:val="TAC"/>
              <w:rPr>
                <w:sz w:val="16"/>
                <w:szCs w:val="16"/>
              </w:rPr>
            </w:pPr>
          </w:p>
        </w:tc>
        <w:tc>
          <w:tcPr>
            <w:tcW w:w="4820" w:type="dxa"/>
            <w:shd w:val="solid" w:color="FFFFFF" w:fill="auto"/>
          </w:tcPr>
          <w:p w14:paraId="1E1A2E42" w14:textId="77777777"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14:paraId="6D6D5C36" w14:textId="77777777" w:rsidR="00823532" w:rsidRDefault="00823532" w:rsidP="003522BF">
            <w:pPr>
              <w:pStyle w:val="TAC"/>
              <w:rPr>
                <w:sz w:val="16"/>
                <w:szCs w:val="16"/>
              </w:rPr>
            </w:pPr>
            <w:r>
              <w:rPr>
                <w:sz w:val="16"/>
                <w:szCs w:val="16"/>
              </w:rPr>
              <w:t>0.2.0</w:t>
            </w:r>
          </w:p>
        </w:tc>
      </w:tr>
      <w:tr w:rsidR="004D1665" w:rsidRPr="006B0D02" w14:paraId="2ABD8F6D" w14:textId="77777777" w:rsidTr="00001EF9">
        <w:tc>
          <w:tcPr>
            <w:tcW w:w="800" w:type="dxa"/>
            <w:shd w:val="solid" w:color="FFFFFF" w:fill="auto"/>
          </w:tcPr>
          <w:p w14:paraId="5C907D7C" w14:textId="77777777" w:rsidR="004D1665" w:rsidRDefault="004D1665" w:rsidP="003522BF">
            <w:pPr>
              <w:pStyle w:val="TAC"/>
              <w:rPr>
                <w:sz w:val="16"/>
                <w:szCs w:val="16"/>
              </w:rPr>
            </w:pPr>
            <w:r>
              <w:rPr>
                <w:sz w:val="16"/>
                <w:szCs w:val="16"/>
              </w:rPr>
              <w:t>2020-03</w:t>
            </w:r>
          </w:p>
        </w:tc>
        <w:tc>
          <w:tcPr>
            <w:tcW w:w="800" w:type="dxa"/>
            <w:shd w:val="solid" w:color="FFFFFF" w:fill="auto"/>
          </w:tcPr>
          <w:p w14:paraId="2E2AF6AF" w14:textId="77777777" w:rsidR="004D1665" w:rsidRDefault="004D1665" w:rsidP="003522BF">
            <w:pPr>
              <w:pStyle w:val="TAC"/>
              <w:rPr>
                <w:sz w:val="16"/>
                <w:szCs w:val="16"/>
              </w:rPr>
            </w:pPr>
            <w:r>
              <w:rPr>
                <w:sz w:val="16"/>
                <w:szCs w:val="16"/>
              </w:rPr>
              <w:t>CT-87e</w:t>
            </w:r>
          </w:p>
        </w:tc>
        <w:tc>
          <w:tcPr>
            <w:tcW w:w="1094" w:type="dxa"/>
            <w:shd w:val="solid" w:color="FFFFFF" w:fill="auto"/>
          </w:tcPr>
          <w:p w14:paraId="41465BFC" w14:textId="77777777" w:rsidR="004D1665" w:rsidRDefault="004D1665" w:rsidP="003522BF">
            <w:pPr>
              <w:pStyle w:val="TAC"/>
              <w:rPr>
                <w:sz w:val="16"/>
                <w:szCs w:val="16"/>
              </w:rPr>
            </w:pPr>
            <w:r>
              <w:rPr>
                <w:sz w:val="16"/>
                <w:szCs w:val="16"/>
              </w:rPr>
              <w:t>CP-200063</w:t>
            </w:r>
          </w:p>
        </w:tc>
        <w:tc>
          <w:tcPr>
            <w:tcW w:w="567" w:type="dxa"/>
            <w:shd w:val="solid" w:color="FFFFFF" w:fill="auto"/>
          </w:tcPr>
          <w:p w14:paraId="4343A62B" w14:textId="77777777" w:rsidR="004D1665" w:rsidRPr="006B0D02" w:rsidRDefault="004D1665" w:rsidP="003522BF">
            <w:pPr>
              <w:pStyle w:val="TAL"/>
              <w:rPr>
                <w:sz w:val="16"/>
                <w:szCs w:val="16"/>
              </w:rPr>
            </w:pPr>
          </w:p>
        </w:tc>
        <w:tc>
          <w:tcPr>
            <w:tcW w:w="425" w:type="dxa"/>
            <w:shd w:val="solid" w:color="FFFFFF" w:fill="auto"/>
          </w:tcPr>
          <w:p w14:paraId="154A8E60" w14:textId="77777777" w:rsidR="004D1665" w:rsidRPr="006B0D02" w:rsidRDefault="004D1665" w:rsidP="003522BF">
            <w:pPr>
              <w:pStyle w:val="TAR"/>
              <w:rPr>
                <w:sz w:val="16"/>
                <w:szCs w:val="16"/>
              </w:rPr>
            </w:pPr>
          </w:p>
        </w:tc>
        <w:tc>
          <w:tcPr>
            <w:tcW w:w="425" w:type="dxa"/>
            <w:shd w:val="solid" w:color="FFFFFF" w:fill="auto"/>
          </w:tcPr>
          <w:p w14:paraId="6844A8AD" w14:textId="77777777" w:rsidR="004D1665" w:rsidRPr="006B0D02" w:rsidRDefault="004D1665" w:rsidP="003522BF">
            <w:pPr>
              <w:pStyle w:val="TAC"/>
              <w:rPr>
                <w:sz w:val="16"/>
                <w:szCs w:val="16"/>
              </w:rPr>
            </w:pPr>
          </w:p>
        </w:tc>
        <w:tc>
          <w:tcPr>
            <w:tcW w:w="4820" w:type="dxa"/>
            <w:shd w:val="solid" w:color="FFFFFF" w:fill="auto"/>
          </w:tcPr>
          <w:p w14:paraId="2D07F0B5" w14:textId="77777777"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14:paraId="24AA0CE6" w14:textId="77777777" w:rsidR="004D1665" w:rsidRDefault="004D1665" w:rsidP="003522BF">
            <w:pPr>
              <w:pStyle w:val="TAC"/>
              <w:rPr>
                <w:sz w:val="16"/>
                <w:szCs w:val="16"/>
              </w:rPr>
            </w:pPr>
            <w:r>
              <w:rPr>
                <w:sz w:val="16"/>
                <w:szCs w:val="16"/>
              </w:rPr>
              <w:t>1.0.0</w:t>
            </w:r>
          </w:p>
        </w:tc>
      </w:tr>
      <w:tr w:rsidR="007A5E45" w:rsidRPr="006B0D02" w14:paraId="205778E8" w14:textId="77777777" w:rsidTr="00001EF9">
        <w:tc>
          <w:tcPr>
            <w:tcW w:w="800" w:type="dxa"/>
            <w:shd w:val="solid" w:color="FFFFFF" w:fill="auto"/>
          </w:tcPr>
          <w:p w14:paraId="45340118" w14:textId="77777777" w:rsidR="007A5E45" w:rsidRDefault="007A5E45" w:rsidP="007A5E45">
            <w:pPr>
              <w:pStyle w:val="TAC"/>
              <w:rPr>
                <w:sz w:val="16"/>
                <w:szCs w:val="16"/>
              </w:rPr>
            </w:pPr>
            <w:r>
              <w:rPr>
                <w:sz w:val="16"/>
                <w:szCs w:val="16"/>
              </w:rPr>
              <w:t>2020-03</w:t>
            </w:r>
          </w:p>
        </w:tc>
        <w:tc>
          <w:tcPr>
            <w:tcW w:w="800" w:type="dxa"/>
            <w:shd w:val="solid" w:color="FFFFFF" w:fill="auto"/>
          </w:tcPr>
          <w:p w14:paraId="771ACDE8" w14:textId="77777777" w:rsidR="007A5E45" w:rsidRDefault="007A5E45" w:rsidP="007A5E45">
            <w:pPr>
              <w:pStyle w:val="TAC"/>
              <w:rPr>
                <w:sz w:val="16"/>
                <w:szCs w:val="16"/>
              </w:rPr>
            </w:pPr>
            <w:r>
              <w:rPr>
                <w:sz w:val="16"/>
                <w:szCs w:val="16"/>
              </w:rPr>
              <w:t>CT-87e</w:t>
            </w:r>
          </w:p>
        </w:tc>
        <w:tc>
          <w:tcPr>
            <w:tcW w:w="1094" w:type="dxa"/>
            <w:shd w:val="solid" w:color="FFFFFF" w:fill="auto"/>
          </w:tcPr>
          <w:p w14:paraId="5A5A3577" w14:textId="77777777" w:rsidR="007A5E45" w:rsidRDefault="007A5E45" w:rsidP="007A5E45">
            <w:pPr>
              <w:pStyle w:val="TAC"/>
              <w:rPr>
                <w:sz w:val="16"/>
                <w:szCs w:val="16"/>
              </w:rPr>
            </w:pPr>
          </w:p>
        </w:tc>
        <w:tc>
          <w:tcPr>
            <w:tcW w:w="567" w:type="dxa"/>
            <w:shd w:val="solid" w:color="FFFFFF" w:fill="auto"/>
          </w:tcPr>
          <w:p w14:paraId="51C1FD8E" w14:textId="77777777" w:rsidR="007A5E45" w:rsidRPr="006B0D02" w:rsidRDefault="007A5E45" w:rsidP="007A5E45">
            <w:pPr>
              <w:pStyle w:val="TAL"/>
              <w:rPr>
                <w:sz w:val="16"/>
                <w:szCs w:val="16"/>
              </w:rPr>
            </w:pPr>
          </w:p>
        </w:tc>
        <w:tc>
          <w:tcPr>
            <w:tcW w:w="425" w:type="dxa"/>
            <w:shd w:val="solid" w:color="FFFFFF" w:fill="auto"/>
          </w:tcPr>
          <w:p w14:paraId="1A291CEF" w14:textId="77777777" w:rsidR="007A5E45" w:rsidRPr="006B0D02" w:rsidRDefault="007A5E45" w:rsidP="007A5E45">
            <w:pPr>
              <w:pStyle w:val="TAR"/>
              <w:rPr>
                <w:sz w:val="16"/>
                <w:szCs w:val="16"/>
              </w:rPr>
            </w:pPr>
          </w:p>
        </w:tc>
        <w:tc>
          <w:tcPr>
            <w:tcW w:w="425" w:type="dxa"/>
            <w:shd w:val="solid" w:color="FFFFFF" w:fill="auto"/>
          </w:tcPr>
          <w:p w14:paraId="3647C954" w14:textId="77777777" w:rsidR="007A5E45" w:rsidRPr="006B0D02" w:rsidRDefault="007A5E45" w:rsidP="007A5E45">
            <w:pPr>
              <w:pStyle w:val="TAC"/>
              <w:rPr>
                <w:sz w:val="16"/>
                <w:szCs w:val="16"/>
              </w:rPr>
            </w:pPr>
          </w:p>
        </w:tc>
        <w:tc>
          <w:tcPr>
            <w:tcW w:w="4820" w:type="dxa"/>
            <w:shd w:val="solid" w:color="FFFFFF" w:fill="auto"/>
          </w:tcPr>
          <w:p w14:paraId="7B036072" w14:textId="77777777" w:rsidR="007A5E45" w:rsidRDefault="007A5E45" w:rsidP="007A5E45">
            <w:pPr>
              <w:pStyle w:val="TAL"/>
              <w:rPr>
                <w:sz w:val="16"/>
                <w:szCs w:val="16"/>
              </w:rPr>
            </w:pPr>
            <w:r>
              <w:rPr>
                <w:sz w:val="16"/>
                <w:szCs w:val="16"/>
              </w:rPr>
              <w:t>Approved at CT#87e</w:t>
            </w:r>
          </w:p>
        </w:tc>
        <w:tc>
          <w:tcPr>
            <w:tcW w:w="708" w:type="dxa"/>
            <w:shd w:val="solid" w:color="FFFFFF" w:fill="auto"/>
          </w:tcPr>
          <w:p w14:paraId="4B97F9D0" w14:textId="77777777" w:rsidR="007A5E45" w:rsidRDefault="007A5E45" w:rsidP="007A5E45">
            <w:pPr>
              <w:pStyle w:val="TAC"/>
              <w:rPr>
                <w:sz w:val="16"/>
                <w:szCs w:val="16"/>
              </w:rPr>
            </w:pPr>
            <w:r>
              <w:rPr>
                <w:sz w:val="16"/>
                <w:szCs w:val="16"/>
              </w:rPr>
              <w:t>16.0.0</w:t>
            </w:r>
          </w:p>
        </w:tc>
      </w:tr>
      <w:tr w:rsidR="004A6D7B" w:rsidRPr="006B0D02" w14:paraId="1B034777" w14:textId="77777777" w:rsidTr="00001EF9">
        <w:tc>
          <w:tcPr>
            <w:tcW w:w="800" w:type="dxa"/>
            <w:shd w:val="solid" w:color="FFFFFF" w:fill="auto"/>
          </w:tcPr>
          <w:p w14:paraId="56C615AD" w14:textId="77777777" w:rsidR="004A6D7B" w:rsidRDefault="004A6D7B" w:rsidP="007A5E45">
            <w:pPr>
              <w:pStyle w:val="TAC"/>
              <w:rPr>
                <w:sz w:val="16"/>
                <w:szCs w:val="16"/>
              </w:rPr>
            </w:pPr>
            <w:r>
              <w:rPr>
                <w:sz w:val="16"/>
                <w:szCs w:val="16"/>
              </w:rPr>
              <w:t>2020-07</w:t>
            </w:r>
          </w:p>
        </w:tc>
        <w:tc>
          <w:tcPr>
            <w:tcW w:w="800" w:type="dxa"/>
            <w:shd w:val="solid" w:color="FFFFFF" w:fill="auto"/>
          </w:tcPr>
          <w:p w14:paraId="083A6CEF" w14:textId="77777777"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4471D38E" w14:textId="77777777" w:rsidR="004A6D7B" w:rsidRDefault="004A6D7B" w:rsidP="007A5E45">
            <w:pPr>
              <w:pStyle w:val="TAC"/>
              <w:rPr>
                <w:sz w:val="16"/>
                <w:szCs w:val="16"/>
              </w:rPr>
            </w:pPr>
            <w:r>
              <w:rPr>
                <w:sz w:val="16"/>
                <w:szCs w:val="16"/>
              </w:rPr>
              <w:t>CP-201042</w:t>
            </w:r>
          </w:p>
        </w:tc>
        <w:tc>
          <w:tcPr>
            <w:tcW w:w="567" w:type="dxa"/>
            <w:shd w:val="solid" w:color="FFFFFF" w:fill="auto"/>
          </w:tcPr>
          <w:p w14:paraId="5DCDDA68" w14:textId="77777777" w:rsidR="004A6D7B" w:rsidRPr="006B0D02" w:rsidRDefault="004A6D7B" w:rsidP="007A5E45">
            <w:pPr>
              <w:pStyle w:val="TAL"/>
              <w:rPr>
                <w:sz w:val="16"/>
                <w:szCs w:val="16"/>
              </w:rPr>
            </w:pPr>
            <w:r>
              <w:rPr>
                <w:sz w:val="16"/>
                <w:szCs w:val="16"/>
              </w:rPr>
              <w:t>0001</w:t>
            </w:r>
          </w:p>
        </w:tc>
        <w:tc>
          <w:tcPr>
            <w:tcW w:w="425" w:type="dxa"/>
            <w:shd w:val="solid" w:color="FFFFFF" w:fill="auto"/>
          </w:tcPr>
          <w:p w14:paraId="3D40B03B" w14:textId="77777777" w:rsidR="004A6D7B" w:rsidRPr="006B0D02" w:rsidRDefault="004A6D7B" w:rsidP="007A5E45">
            <w:pPr>
              <w:pStyle w:val="TAR"/>
              <w:rPr>
                <w:sz w:val="16"/>
                <w:szCs w:val="16"/>
              </w:rPr>
            </w:pPr>
          </w:p>
        </w:tc>
        <w:tc>
          <w:tcPr>
            <w:tcW w:w="425" w:type="dxa"/>
            <w:shd w:val="solid" w:color="FFFFFF" w:fill="auto"/>
          </w:tcPr>
          <w:p w14:paraId="75B5A936" w14:textId="77777777" w:rsidR="004A6D7B" w:rsidRPr="006B0D02" w:rsidRDefault="004A6D7B" w:rsidP="007A5E45">
            <w:pPr>
              <w:pStyle w:val="TAC"/>
              <w:rPr>
                <w:sz w:val="16"/>
                <w:szCs w:val="16"/>
              </w:rPr>
            </w:pPr>
            <w:r>
              <w:rPr>
                <w:sz w:val="16"/>
                <w:szCs w:val="16"/>
              </w:rPr>
              <w:t>F</w:t>
            </w:r>
          </w:p>
        </w:tc>
        <w:tc>
          <w:tcPr>
            <w:tcW w:w="4820" w:type="dxa"/>
            <w:shd w:val="solid" w:color="FFFFFF" w:fill="auto"/>
          </w:tcPr>
          <w:p w14:paraId="55297E64" w14:textId="77777777"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14:paraId="33E2B33F" w14:textId="77777777" w:rsidR="004A6D7B" w:rsidRDefault="004A6D7B" w:rsidP="007A5E45">
            <w:pPr>
              <w:pStyle w:val="TAC"/>
              <w:rPr>
                <w:sz w:val="16"/>
                <w:szCs w:val="16"/>
              </w:rPr>
            </w:pPr>
            <w:r>
              <w:rPr>
                <w:sz w:val="16"/>
                <w:szCs w:val="16"/>
              </w:rPr>
              <w:t>16.1.0</w:t>
            </w:r>
          </w:p>
        </w:tc>
      </w:tr>
      <w:tr w:rsidR="004A6D7B" w:rsidRPr="006B0D02" w14:paraId="626D8F91" w14:textId="77777777" w:rsidTr="00001EF9">
        <w:tc>
          <w:tcPr>
            <w:tcW w:w="800" w:type="dxa"/>
            <w:shd w:val="solid" w:color="FFFFFF" w:fill="auto"/>
          </w:tcPr>
          <w:p w14:paraId="67D94FF5"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16DD5EE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58E3874"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7C189BFE" w14:textId="77777777" w:rsidR="004A6D7B" w:rsidRPr="006B0D02" w:rsidRDefault="004A6D7B" w:rsidP="007A5E45">
            <w:pPr>
              <w:pStyle w:val="TAL"/>
              <w:rPr>
                <w:sz w:val="16"/>
                <w:szCs w:val="16"/>
              </w:rPr>
            </w:pPr>
            <w:r>
              <w:rPr>
                <w:sz w:val="16"/>
                <w:szCs w:val="16"/>
              </w:rPr>
              <w:t>0002</w:t>
            </w:r>
          </w:p>
        </w:tc>
        <w:tc>
          <w:tcPr>
            <w:tcW w:w="425" w:type="dxa"/>
            <w:shd w:val="solid" w:color="FFFFFF" w:fill="auto"/>
          </w:tcPr>
          <w:p w14:paraId="57256804"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51144E53"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130D9D12" w14:textId="77777777"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14:paraId="0C4F89FE" w14:textId="77777777" w:rsidR="004A6D7B" w:rsidRDefault="004A6D7B" w:rsidP="007A5E45">
            <w:pPr>
              <w:pStyle w:val="TAC"/>
              <w:rPr>
                <w:sz w:val="16"/>
                <w:szCs w:val="16"/>
              </w:rPr>
            </w:pPr>
            <w:r w:rsidRPr="00D51AD6">
              <w:rPr>
                <w:sz w:val="16"/>
                <w:szCs w:val="16"/>
              </w:rPr>
              <w:t>16.1.0</w:t>
            </w:r>
          </w:p>
        </w:tc>
      </w:tr>
      <w:tr w:rsidR="004A6D7B" w:rsidRPr="006B0D02" w14:paraId="7E942396" w14:textId="77777777" w:rsidTr="00001EF9">
        <w:tc>
          <w:tcPr>
            <w:tcW w:w="800" w:type="dxa"/>
            <w:shd w:val="solid" w:color="FFFFFF" w:fill="auto"/>
          </w:tcPr>
          <w:p w14:paraId="202993A8"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76124FAC"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78769CD"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0F2C21A" w14:textId="77777777" w:rsidR="004A6D7B" w:rsidRPr="006B0D02" w:rsidRDefault="004A6D7B" w:rsidP="007A5E45">
            <w:pPr>
              <w:pStyle w:val="TAL"/>
              <w:rPr>
                <w:sz w:val="16"/>
                <w:szCs w:val="16"/>
              </w:rPr>
            </w:pPr>
            <w:r>
              <w:rPr>
                <w:sz w:val="16"/>
                <w:szCs w:val="16"/>
              </w:rPr>
              <w:t>0003</w:t>
            </w:r>
          </w:p>
        </w:tc>
        <w:tc>
          <w:tcPr>
            <w:tcW w:w="425" w:type="dxa"/>
            <w:shd w:val="solid" w:color="FFFFFF" w:fill="auto"/>
          </w:tcPr>
          <w:p w14:paraId="5C0D371C" w14:textId="77777777" w:rsidR="004A6D7B" w:rsidRPr="006B0D02" w:rsidRDefault="004A6D7B" w:rsidP="007A5E45">
            <w:pPr>
              <w:pStyle w:val="TAR"/>
              <w:rPr>
                <w:sz w:val="16"/>
                <w:szCs w:val="16"/>
              </w:rPr>
            </w:pPr>
          </w:p>
        </w:tc>
        <w:tc>
          <w:tcPr>
            <w:tcW w:w="425" w:type="dxa"/>
            <w:shd w:val="solid" w:color="FFFFFF" w:fill="auto"/>
          </w:tcPr>
          <w:p w14:paraId="02081AF2"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0BFE6D5D" w14:textId="77777777"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14:paraId="3AB64C26" w14:textId="77777777" w:rsidR="004A6D7B" w:rsidRDefault="004A6D7B" w:rsidP="007A5E45">
            <w:pPr>
              <w:pStyle w:val="TAC"/>
              <w:rPr>
                <w:sz w:val="16"/>
                <w:szCs w:val="16"/>
              </w:rPr>
            </w:pPr>
            <w:r w:rsidRPr="00D51AD6">
              <w:rPr>
                <w:sz w:val="16"/>
                <w:szCs w:val="16"/>
              </w:rPr>
              <w:t>16.1.0</w:t>
            </w:r>
          </w:p>
        </w:tc>
      </w:tr>
      <w:tr w:rsidR="004A6D7B" w:rsidRPr="006B0D02" w14:paraId="32DB36EA" w14:textId="77777777" w:rsidTr="00001EF9">
        <w:tc>
          <w:tcPr>
            <w:tcW w:w="800" w:type="dxa"/>
            <w:shd w:val="solid" w:color="FFFFFF" w:fill="auto"/>
          </w:tcPr>
          <w:p w14:paraId="14262197"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15E3472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B2D0D24"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1A5DE87C" w14:textId="77777777" w:rsidR="004A6D7B" w:rsidRPr="006B0D02" w:rsidRDefault="004A6D7B" w:rsidP="007A5E45">
            <w:pPr>
              <w:pStyle w:val="TAL"/>
              <w:rPr>
                <w:sz w:val="16"/>
                <w:szCs w:val="16"/>
              </w:rPr>
            </w:pPr>
            <w:r>
              <w:rPr>
                <w:sz w:val="16"/>
                <w:szCs w:val="16"/>
              </w:rPr>
              <w:t>0006</w:t>
            </w:r>
          </w:p>
        </w:tc>
        <w:tc>
          <w:tcPr>
            <w:tcW w:w="425" w:type="dxa"/>
            <w:shd w:val="solid" w:color="FFFFFF" w:fill="auto"/>
          </w:tcPr>
          <w:p w14:paraId="1FAC9EB0"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3C507DE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76FB216B" w14:textId="77777777"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14:paraId="1B3DF48B" w14:textId="77777777" w:rsidR="004A6D7B" w:rsidRDefault="004A6D7B" w:rsidP="007A5E45">
            <w:pPr>
              <w:pStyle w:val="TAC"/>
              <w:rPr>
                <w:sz w:val="16"/>
                <w:szCs w:val="16"/>
              </w:rPr>
            </w:pPr>
            <w:r w:rsidRPr="00D51AD6">
              <w:rPr>
                <w:sz w:val="16"/>
                <w:szCs w:val="16"/>
              </w:rPr>
              <w:t>16.1.0</w:t>
            </w:r>
          </w:p>
        </w:tc>
      </w:tr>
      <w:tr w:rsidR="004A6D7B" w:rsidRPr="006B0D02" w14:paraId="680C42AA" w14:textId="77777777" w:rsidTr="00001EF9">
        <w:tc>
          <w:tcPr>
            <w:tcW w:w="800" w:type="dxa"/>
            <w:shd w:val="solid" w:color="FFFFFF" w:fill="auto"/>
          </w:tcPr>
          <w:p w14:paraId="1ED66E40"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23504C6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A905D11"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F4F37DB" w14:textId="77777777" w:rsidR="004A6D7B" w:rsidRPr="006B0D02" w:rsidRDefault="004A6D7B" w:rsidP="007A5E45">
            <w:pPr>
              <w:pStyle w:val="TAL"/>
              <w:rPr>
                <w:sz w:val="16"/>
                <w:szCs w:val="16"/>
              </w:rPr>
            </w:pPr>
            <w:r>
              <w:rPr>
                <w:sz w:val="16"/>
                <w:szCs w:val="16"/>
              </w:rPr>
              <w:t>0007</w:t>
            </w:r>
          </w:p>
        </w:tc>
        <w:tc>
          <w:tcPr>
            <w:tcW w:w="425" w:type="dxa"/>
            <w:shd w:val="solid" w:color="FFFFFF" w:fill="auto"/>
          </w:tcPr>
          <w:p w14:paraId="4D1EAEDD"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2D273A1D"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54ED3E9B" w14:textId="77777777"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14:paraId="2C879282" w14:textId="77777777" w:rsidR="004A6D7B" w:rsidRDefault="004A6D7B" w:rsidP="007A5E45">
            <w:pPr>
              <w:pStyle w:val="TAC"/>
              <w:rPr>
                <w:sz w:val="16"/>
                <w:szCs w:val="16"/>
              </w:rPr>
            </w:pPr>
            <w:r w:rsidRPr="00D51AD6">
              <w:rPr>
                <w:sz w:val="16"/>
                <w:szCs w:val="16"/>
              </w:rPr>
              <w:t>16.1.0</w:t>
            </w:r>
          </w:p>
        </w:tc>
      </w:tr>
      <w:tr w:rsidR="004A6D7B" w:rsidRPr="006B0D02" w14:paraId="69AE1FCB" w14:textId="77777777" w:rsidTr="00001EF9">
        <w:tc>
          <w:tcPr>
            <w:tcW w:w="800" w:type="dxa"/>
            <w:shd w:val="solid" w:color="FFFFFF" w:fill="auto"/>
          </w:tcPr>
          <w:p w14:paraId="396671DD"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2A2AF9A9"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DB8A215"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3F2EE9BA" w14:textId="77777777" w:rsidR="004A6D7B" w:rsidRPr="006B0D02" w:rsidRDefault="004A6D7B" w:rsidP="007A5E45">
            <w:pPr>
              <w:pStyle w:val="TAL"/>
              <w:rPr>
                <w:sz w:val="16"/>
                <w:szCs w:val="16"/>
              </w:rPr>
            </w:pPr>
            <w:r>
              <w:rPr>
                <w:sz w:val="16"/>
                <w:szCs w:val="16"/>
              </w:rPr>
              <w:t>0008</w:t>
            </w:r>
          </w:p>
        </w:tc>
        <w:tc>
          <w:tcPr>
            <w:tcW w:w="425" w:type="dxa"/>
            <w:shd w:val="solid" w:color="FFFFFF" w:fill="auto"/>
          </w:tcPr>
          <w:p w14:paraId="05C96635" w14:textId="77777777" w:rsidR="004A6D7B" w:rsidRPr="006B0D02" w:rsidRDefault="004A6D7B" w:rsidP="007A5E45">
            <w:pPr>
              <w:pStyle w:val="TAR"/>
              <w:rPr>
                <w:sz w:val="16"/>
                <w:szCs w:val="16"/>
              </w:rPr>
            </w:pPr>
          </w:p>
        </w:tc>
        <w:tc>
          <w:tcPr>
            <w:tcW w:w="425" w:type="dxa"/>
            <w:shd w:val="solid" w:color="FFFFFF" w:fill="auto"/>
          </w:tcPr>
          <w:p w14:paraId="1A62A65E"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559536F1" w14:textId="77777777"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14:paraId="5869B0BD" w14:textId="77777777" w:rsidR="004A6D7B" w:rsidRDefault="004A6D7B" w:rsidP="007A5E45">
            <w:pPr>
              <w:pStyle w:val="TAC"/>
              <w:rPr>
                <w:sz w:val="16"/>
                <w:szCs w:val="16"/>
              </w:rPr>
            </w:pPr>
            <w:r w:rsidRPr="00D51AD6">
              <w:rPr>
                <w:sz w:val="16"/>
                <w:szCs w:val="16"/>
              </w:rPr>
              <w:t>16.1.0</w:t>
            </w:r>
          </w:p>
        </w:tc>
      </w:tr>
      <w:tr w:rsidR="004A6D7B" w:rsidRPr="006B0D02" w14:paraId="72F91B55" w14:textId="77777777" w:rsidTr="00001EF9">
        <w:tc>
          <w:tcPr>
            <w:tcW w:w="800" w:type="dxa"/>
            <w:shd w:val="solid" w:color="FFFFFF" w:fill="auto"/>
          </w:tcPr>
          <w:p w14:paraId="5806A67B"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122DA091"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7B759305"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6896176E" w14:textId="77777777" w:rsidR="004A6D7B" w:rsidRDefault="004A6D7B" w:rsidP="007A5E45">
            <w:pPr>
              <w:pStyle w:val="TAL"/>
              <w:rPr>
                <w:sz w:val="16"/>
                <w:szCs w:val="16"/>
              </w:rPr>
            </w:pPr>
            <w:r>
              <w:rPr>
                <w:sz w:val="16"/>
                <w:szCs w:val="16"/>
              </w:rPr>
              <w:t>0009</w:t>
            </w:r>
          </w:p>
        </w:tc>
        <w:tc>
          <w:tcPr>
            <w:tcW w:w="425" w:type="dxa"/>
            <w:shd w:val="solid" w:color="FFFFFF" w:fill="auto"/>
          </w:tcPr>
          <w:p w14:paraId="610DD776" w14:textId="77777777" w:rsidR="004A6D7B" w:rsidRPr="006B0D02" w:rsidRDefault="004A6D7B" w:rsidP="007A5E45">
            <w:pPr>
              <w:pStyle w:val="TAR"/>
              <w:rPr>
                <w:sz w:val="16"/>
                <w:szCs w:val="16"/>
              </w:rPr>
            </w:pPr>
            <w:r>
              <w:rPr>
                <w:sz w:val="16"/>
                <w:szCs w:val="16"/>
              </w:rPr>
              <w:t>2</w:t>
            </w:r>
          </w:p>
        </w:tc>
        <w:tc>
          <w:tcPr>
            <w:tcW w:w="425" w:type="dxa"/>
            <w:shd w:val="solid" w:color="FFFFFF" w:fill="auto"/>
          </w:tcPr>
          <w:p w14:paraId="6B0FB769"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54FC2669" w14:textId="77777777"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14:paraId="685A804E" w14:textId="77777777" w:rsidR="004A6D7B" w:rsidRDefault="004A6D7B" w:rsidP="007A5E45">
            <w:pPr>
              <w:pStyle w:val="TAC"/>
              <w:rPr>
                <w:sz w:val="16"/>
                <w:szCs w:val="16"/>
              </w:rPr>
            </w:pPr>
            <w:r w:rsidRPr="00D51AD6">
              <w:rPr>
                <w:sz w:val="16"/>
                <w:szCs w:val="16"/>
              </w:rPr>
              <w:t>16.1.0</w:t>
            </w:r>
          </w:p>
        </w:tc>
      </w:tr>
      <w:tr w:rsidR="004A6D7B" w:rsidRPr="006B0D02" w14:paraId="251F9A71" w14:textId="77777777" w:rsidTr="00001EF9">
        <w:tc>
          <w:tcPr>
            <w:tcW w:w="800" w:type="dxa"/>
            <w:shd w:val="solid" w:color="FFFFFF" w:fill="auto"/>
          </w:tcPr>
          <w:p w14:paraId="599A7467"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15707C3F"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175B34C9"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2104C9D4" w14:textId="77777777" w:rsidR="004A6D7B" w:rsidRDefault="004A6D7B" w:rsidP="007A5E45">
            <w:pPr>
              <w:pStyle w:val="TAL"/>
              <w:rPr>
                <w:sz w:val="16"/>
                <w:szCs w:val="16"/>
              </w:rPr>
            </w:pPr>
            <w:r>
              <w:rPr>
                <w:sz w:val="16"/>
                <w:szCs w:val="16"/>
              </w:rPr>
              <w:t>0010</w:t>
            </w:r>
          </w:p>
        </w:tc>
        <w:tc>
          <w:tcPr>
            <w:tcW w:w="425" w:type="dxa"/>
            <w:shd w:val="solid" w:color="FFFFFF" w:fill="auto"/>
          </w:tcPr>
          <w:p w14:paraId="4FBF9671"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03FB5162"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5B6DD865" w14:textId="77777777"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14:paraId="20137296" w14:textId="77777777" w:rsidR="004A6D7B" w:rsidRDefault="004A6D7B" w:rsidP="007A5E45">
            <w:pPr>
              <w:pStyle w:val="TAC"/>
              <w:rPr>
                <w:sz w:val="16"/>
                <w:szCs w:val="16"/>
              </w:rPr>
            </w:pPr>
            <w:r w:rsidRPr="00D51AD6">
              <w:rPr>
                <w:sz w:val="16"/>
                <w:szCs w:val="16"/>
              </w:rPr>
              <w:t>16.1.0</w:t>
            </w:r>
          </w:p>
        </w:tc>
      </w:tr>
      <w:tr w:rsidR="009505F8" w:rsidRPr="006B0D02" w14:paraId="69C42475" w14:textId="77777777" w:rsidTr="00001EF9">
        <w:tc>
          <w:tcPr>
            <w:tcW w:w="800" w:type="dxa"/>
            <w:shd w:val="solid" w:color="FFFFFF" w:fill="auto"/>
          </w:tcPr>
          <w:p w14:paraId="4874B27F" w14:textId="77777777"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14:paraId="3FF09CFC" w14:textId="77777777"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14:paraId="0CC34A23" w14:textId="77777777" w:rsidR="009505F8" w:rsidRDefault="009505F8" w:rsidP="009505F8">
            <w:pPr>
              <w:pStyle w:val="TAC"/>
              <w:rPr>
                <w:sz w:val="16"/>
                <w:szCs w:val="16"/>
              </w:rPr>
            </w:pPr>
            <w:r>
              <w:rPr>
                <w:sz w:val="16"/>
                <w:szCs w:val="16"/>
              </w:rPr>
              <w:t>CP-201073</w:t>
            </w:r>
          </w:p>
        </w:tc>
        <w:tc>
          <w:tcPr>
            <w:tcW w:w="567" w:type="dxa"/>
            <w:shd w:val="solid" w:color="FFFFFF" w:fill="auto"/>
          </w:tcPr>
          <w:p w14:paraId="3AFFEB58" w14:textId="77777777" w:rsidR="009505F8" w:rsidRDefault="009505F8" w:rsidP="007A5E45">
            <w:pPr>
              <w:pStyle w:val="TAL"/>
              <w:rPr>
                <w:sz w:val="16"/>
                <w:szCs w:val="16"/>
              </w:rPr>
            </w:pPr>
            <w:r>
              <w:rPr>
                <w:sz w:val="16"/>
                <w:szCs w:val="16"/>
              </w:rPr>
              <w:t>0011</w:t>
            </w:r>
          </w:p>
        </w:tc>
        <w:tc>
          <w:tcPr>
            <w:tcW w:w="425" w:type="dxa"/>
            <w:shd w:val="solid" w:color="FFFFFF" w:fill="auto"/>
          </w:tcPr>
          <w:p w14:paraId="06F46584" w14:textId="77777777" w:rsidR="009505F8" w:rsidRDefault="009505F8" w:rsidP="007A5E45">
            <w:pPr>
              <w:pStyle w:val="TAR"/>
              <w:rPr>
                <w:sz w:val="16"/>
                <w:szCs w:val="16"/>
              </w:rPr>
            </w:pPr>
          </w:p>
        </w:tc>
        <w:tc>
          <w:tcPr>
            <w:tcW w:w="425" w:type="dxa"/>
            <w:shd w:val="solid" w:color="FFFFFF" w:fill="auto"/>
          </w:tcPr>
          <w:p w14:paraId="68E7248F" w14:textId="77777777" w:rsidR="009505F8" w:rsidRDefault="009505F8" w:rsidP="007A5E45">
            <w:pPr>
              <w:pStyle w:val="TAC"/>
              <w:rPr>
                <w:sz w:val="16"/>
                <w:szCs w:val="16"/>
              </w:rPr>
            </w:pPr>
            <w:r>
              <w:rPr>
                <w:sz w:val="16"/>
                <w:szCs w:val="16"/>
              </w:rPr>
              <w:t>F</w:t>
            </w:r>
          </w:p>
        </w:tc>
        <w:tc>
          <w:tcPr>
            <w:tcW w:w="4820" w:type="dxa"/>
            <w:shd w:val="solid" w:color="FFFFFF" w:fill="auto"/>
          </w:tcPr>
          <w:p w14:paraId="06727737" w14:textId="77777777"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14:paraId="705436B8" w14:textId="77777777" w:rsidR="009505F8" w:rsidRPr="00D51AD6" w:rsidRDefault="009505F8" w:rsidP="007A5E45">
            <w:pPr>
              <w:pStyle w:val="TAC"/>
              <w:rPr>
                <w:sz w:val="16"/>
                <w:szCs w:val="16"/>
              </w:rPr>
            </w:pPr>
            <w:r>
              <w:rPr>
                <w:sz w:val="16"/>
                <w:szCs w:val="16"/>
              </w:rPr>
              <w:t>16.1.0</w:t>
            </w:r>
          </w:p>
        </w:tc>
      </w:tr>
      <w:tr w:rsidR="00001EF9" w:rsidRPr="006B0D02" w14:paraId="70AEFD55" w14:textId="77777777" w:rsidTr="00001EF9">
        <w:tc>
          <w:tcPr>
            <w:tcW w:w="800" w:type="dxa"/>
            <w:shd w:val="solid" w:color="FFFFFF" w:fill="auto"/>
          </w:tcPr>
          <w:p w14:paraId="24B780D6" w14:textId="77777777"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14:paraId="2ED64D89" w14:textId="77777777"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6E6958A8" w14:textId="77777777"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14:paraId="5A7B27B4" w14:textId="77777777" w:rsidR="00001EF9" w:rsidRDefault="00001EF9" w:rsidP="00001EF9">
            <w:pPr>
              <w:pStyle w:val="TAL"/>
              <w:rPr>
                <w:sz w:val="16"/>
                <w:szCs w:val="16"/>
              </w:rPr>
            </w:pPr>
            <w:r>
              <w:rPr>
                <w:sz w:val="16"/>
                <w:szCs w:val="16"/>
              </w:rPr>
              <w:t>0012</w:t>
            </w:r>
          </w:p>
        </w:tc>
        <w:tc>
          <w:tcPr>
            <w:tcW w:w="425" w:type="dxa"/>
            <w:shd w:val="solid" w:color="FFFFFF" w:fill="auto"/>
          </w:tcPr>
          <w:p w14:paraId="41AF1C34" w14:textId="77777777" w:rsidR="00001EF9" w:rsidRDefault="00001EF9" w:rsidP="00001EF9">
            <w:pPr>
              <w:pStyle w:val="TAR"/>
              <w:rPr>
                <w:sz w:val="16"/>
                <w:szCs w:val="16"/>
              </w:rPr>
            </w:pPr>
          </w:p>
        </w:tc>
        <w:tc>
          <w:tcPr>
            <w:tcW w:w="425" w:type="dxa"/>
            <w:shd w:val="solid" w:color="FFFFFF" w:fill="auto"/>
          </w:tcPr>
          <w:p w14:paraId="75D9BB5F" w14:textId="77777777" w:rsidR="00001EF9" w:rsidRDefault="00001EF9" w:rsidP="00001EF9">
            <w:pPr>
              <w:pStyle w:val="TAC"/>
              <w:rPr>
                <w:sz w:val="16"/>
                <w:szCs w:val="16"/>
              </w:rPr>
            </w:pPr>
            <w:r>
              <w:rPr>
                <w:sz w:val="16"/>
                <w:szCs w:val="16"/>
              </w:rPr>
              <w:t>F</w:t>
            </w:r>
          </w:p>
        </w:tc>
        <w:tc>
          <w:tcPr>
            <w:tcW w:w="4820" w:type="dxa"/>
            <w:shd w:val="solid" w:color="FFFFFF" w:fill="auto"/>
          </w:tcPr>
          <w:p w14:paraId="3CF62C77" w14:textId="77777777"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14:paraId="4B149BEF" w14:textId="77777777"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CD3283" w:rsidRPr="006B0D02" w14:paraId="13BAFCE8" w14:textId="77777777" w:rsidTr="00001EF9">
        <w:tc>
          <w:tcPr>
            <w:tcW w:w="800" w:type="dxa"/>
            <w:shd w:val="solid" w:color="FFFFFF" w:fill="auto"/>
          </w:tcPr>
          <w:p w14:paraId="04399A19" w14:textId="77777777" w:rsidR="00CD3283" w:rsidRPr="00532D34" w:rsidRDefault="00CD3283" w:rsidP="00CD3283">
            <w:pPr>
              <w:pStyle w:val="TAC"/>
              <w:rPr>
                <w:sz w:val="16"/>
                <w:szCs w:val="16"/>
              </w:rPr>
            </w:pPr>
            <w:r>
              <w:rPr>
                <w:sz w:val="16"/>
                <w:szCs w:val="16"/>
              </w:rPr>
              <w:t>2020-11</w:t>
            </w:r>
          </w:p>
        </w:tc>
        <w:tc>
          <w:tcPr>
            <w:tcW w:w="800" w:type="dxa"/>
            <w:shd w:val="solid" w:color="FFFFFF" w:fill="auto"/>
          </w:tcPr>
          <w:p w14:paraId="30D95A12" w14:textId="77777777" w:rsidR="00CD3283" w:rsidRPr="0015742A" w:rsidRDefault="00CD3283" w:rsidP="00CD3283">
            <w:pPr>
              <w:pStyle w:val="TAC"/>
              <w:rPr>
                <w:sz w:val="16"/>
                <w:szCs w:val="16"/>
              </w:rPr>
            </w:pPr>
            <w:r>
              <w:rPr>
                <w:sz w:val="16"/>
                <w:szCs w:val="16"/>
              </w:rPr>
              <w:t>CT#90e</w:t>
            </w:r>
          </w:p>
        </w:tc>
        <w:tc>
          <w:tcPr>
            <w:tcW w:w="1094" w:type="dxa"/>
            <w:shd w:val="solid" w:color="FFFFFF" w:fill="auto"/>
          </w:tcPr>
          <w:p w14:paraId="1D6125BB" w14:textId="77777777" w:rsidR="00CD3283" w:rsidRDefault="00CD3283" w:rsidP="00CD3283">
            <w:pPr>
              <w:pStyle w:val="TAC"/>
              <w:rPr>
                <w:sz w:val="16"/>
                <w:szCs w:val="16"/>
              </w:rPr>
            </w:pPr>
            <w:r w:rsidRPr="00DE5ABF">
              <w:rPr>
                <w:sz w:val="16"/>
                <w:szCs w:val="16"/>
              </w:rPr>
              <w:t>CP-203035</w:t>
            </w:r>
          </w:p>
        </w:tc>
        <w:tc>
          <w:tcPr>
            <w:tcW w:w="567" w:type="dxa"/>
            <w:shd w:val="solid" w:color="FFFFFF" w:fill="auto"/>
          </w:tcPr>
          <w:p w14:paraId="32F12B76" w14:textId="77777777" w:rsidR="00CD3283" w:rsidRDefault="00CD3283" w:rsidP="00CD3283">
            <w:pPr>
              <w:pStyle w:val="TAL"/>
              <w:rPr>
                <w:sz w:val="16"/>
                <w:szCs w:val="16"/>
              </w:rPr>
            </w:pPr>
            <w:r>
              <w:rPr>
                <w:sz w:val="16"/>
                <w:szCs w:val="16"/>
              </w:rPr>
              <w:t>0015</w:t>
            </w:r>
          </w:p>
        </w:tc>
        <w:tc>
          <w:tcPr>
            <w:tcW w:w="425" w:type="dxa"/>
            <w:shd w:val="solid" w:color="FFFFFF" w:fill="auto"/>
          </w:tcPr>
          <w:p w14:paraId="691D0E01" w14:textId="77777777" w:rsidR="00CD3283" w:rsidRDefault="00CD3283" w:rsidP="00CD3283">
            <w:pPr>
              <w:pStyle w:val="TAR"/>
              <w:rPr>
                <w:sz w:val="16"/>
                <w:szCs w:val="16"/>
              </w:rPr>
            </w:pPr>
          </w:p>
        </w:tc>
        <w:tc>
          <w:tcPr>
            <w:tcW w:w="425" w:type="dxa"/>
            <w:shd w:val="solid" w:color="FFFFFF" w:fill="auto"/>
          </w:tcPr>
          <w:p w14:paraId="1AAF28CA" w14:textId="77777777" w:rsidR="00CD3283" w:rsidRDefault="00CD3283" w:rsidP="00CD3283">
            <w:pPr>
              <w:pStyle w:val="TAC"/>
              <w:rPr>
                <w:sz w:val="16"/>
                <w:szCs w:val="16"/>
              </w:rPr>
            </w:pPr>
            <w:r>
              <w:rPr>
                <w:sz w:val="16"/>
                <w:szCs w:val="16"/>
              </w:rPr>
              <w:t>F</w:t>
            </w:r>
          </w:p>
        </w:tc>
        <w:tc>
          <w:tcPr>
            <w:tcW w:w="4820" w:type="dxa"/>
            <w:shd w:val="solid" w:color="FFFFFF" w:fill="auto"/>
          </w:tcPr>
          <w:p w14:paraId="4CBC7A7D" w14:textId="77777777" w:rsidR="00CD3283" w:rsidRPr="00001EF9" w:rsidRDefault="00CD3283" w:rsidP="00CD3283">
            <w:pPr>
              <w:pStyle w:val="TAL"/>
              <w:rPr>
                <w:sz w:val="16"/>
                <w:szCs w:val="16"/>
              </w:rPr>
            </w:pPr>
            <w:r w:rsidRPr="00DE5ABF">
              <w:rPr>
                <w:sz w:val="16"/>
                <w:szCs w:val="16"/>
              </w:rPr>
              <w:t>Removal of the reference to ETSI forge</w:t>
            </w:r>
          </w:p>
        </w:tc>
        <w:tc>
          <w:tcPr>
            <w:tcW w:w="708" w:type="dxa"/>
            <w:shd w:val="solid" w:color="FFFFFF" w:fill="auto"/>
          </w:tcPr>
          <w:p w14:paraId="75B3F495" w14:textId="77777777" w:rsidR="00CD3283" w:rsidRPr="00D51AD6" w:rsidRDefault="00CD3283" w:rsidP="00CD3283">
            <w:pPr>
              <w:pStyle w:val="TAC"/>
              <w:rPr>
                <w:sz w:val="16"/>
                <w:szCs w:val="16"/>
              </w:rPr>
            </w:pPr>
            <w:r>
              <w:rPr>
                <w:sz w:val="16"/>
                <w:szCs w:val="16"/>
              </w:rPr>
              <w:t>16.3.0</w:t>
            </w:r>
          </w:p>
        </w:tc>
      </w:tr>
      <w:tr w:rsidR="008D45C1" w:rsidRPr="006B0D02" w14:paraId="73124887" w14:textId="77777777" w:rsidTr="00001EF9">
        <w:tc>
          <w:tcPr>
            <w:tcW w:w="800" w:type="dxa"/>
            <w:shd w:val="solid" w:color="FFFFFF" w:fill="auto"/>
          </w:tcPr>
          <w:p w14:paraId="2D08994D" w14:textId="46FFF77B" w:rsidR="008D45C1" w:rsidRDefault="008D45C1" w:rsidP="00CD3283">
            <w:pPr>
              <w:pStyle w:val="TAC"/>
              <w:rPr>
                <w:sz w:val="16"/>
                <w:szCs w:val="16"/>
              </w:rPr>
            </w:pPr>
            <w:r>
              <w:rPr>
                <w:sz w:val="16"/>
                <w:szCs w:val="16"/>
              </w:rPr>
              <w:t>2021-03</w:t>
            </w:r>
          </w:p>
        </w:tc>
        <w:tc>
          <w:tcPr>
            <w:tcW w:w="800" w:type="dxa"/>
            <w:shd w:val="solid" w:color="FFFFFF" w:fill="auto"/>
          </w:tcPr>
          <w:p w14:paraId="3DEDFC7C" w14:textId="00287141" w:rsidR="008D45C1" w:rsidRDefault="008D45C1" w:rsidP="00CD3283">
            <w:pPr>
              <w:pStyle w:val="TAC"/>
              <w:rPr>
                <w:sz w:val="16"/>
                <w:szCs w:val="16"/>
              </w:rPr>
            </w:pPr>
            <w:r>
              <w:rPr>
                <w:sz w:val="16"/>
                <w:szCs w:val="16"/>
              </w:rPr>
              <w:t>CT#91e</w:t>
            </w:r>
          </w:p>
        </w:tc>
        <w:tc>
          <w:tcPr>
            <w:tcW w:w="1094" w:type="dxa"/>
            <w:shd w:val="solid" w:color="FFFFFF" w:fill="auto"/>
          </w:tcPr>
          <w:p w14:paraId="6DFBEEE5" w14:textId="36475A24" w:rsidR="008D45C1" w:rsidRPr="00DE5ABF" w:rsidRDefault="008D45C1" w:rsidP="00CD3283">
            <w:pPr>
              <w:pStyle w:val="TAC"/>
              <w:rPr>
                <w:sz w:val="16"/>
                <w:szCs w:val="16"/>
              </w:rPr>
            </w:pPr>
            <w:r>
              <w:rPr>
                <w:sz w:val="16"/>
                <w:szCs w:val="16"/>
              </w:rPr>
              <w:t>CP-210034</w:t>
            </w:r>
          </w:p>
        </w:tc>
        <w:tc>
          <w:tcPr>
            <w:tcW w:w="567" w:type="dxa"/>
            <w:shd w:val="solid" w:color="FFFFFF" w:fill="auto"/>
          </w:tcPr>
          <w:p w14:paraId="7508BCD3" w14:textId="6D7CA7AB" w:rsidR="008D45C1" w:rsidRDefault="008D45C1" w:rsidP="00CD3283">
            <w:pPr>
              <w:pStyle w:val="TAL"/>
              <w:rPr>
                <w:sz w:val="16"/>
                <w:szCs w:val="16"/>
              </w:rPr>
            </w:pPr>
            <w:r>
              <w:rPr>
                <w:sz w:val="16"/>
                <w:szCs w:val="16"/>
              </w:rPr>
              <w:t>0018</w:t>
            </w:r>
          </w:p>
        </w:tc>
        <w:tc>
          <w:tcPr>
            <w:tcW w:w="425" w:type="dxa"/>
            <w:shd w:val="solid" w:color="FFFFFF" w:fill="auto"/>
          </w:tcPr>
          <w:p w14:paraId="6B40F1BF" w14:textId="6ADCD68A" w:rsidR="008D45C1" w:rsidRDefault="008D45C1" w:rsidP="00CD3283">
            <w:pPr>
              <w:pStyle w:val="TAR"/>
              <w:rPr>
                <w:sz w:val="16"/>
                <w:szCs w:val="16"/>
              </w:rPr>
            </w:pPr>
            <w:r>
              <w:rPr>
                <w:sz w:val="16"/>
                <w:szCs w:val="16"/>
              </w:rPr>
              <w:t>1</w:t>
            </w:r>
          </w:p>
        </w:tc>
        <w:tc>
          <w:tcPr>
            <w:tcW w:w="425" w:type="dxa"/>
            <w:shd w:val="solid" w:color="FFFFFF" w:fill="auto"/>
          </w:tcPr>
          <w:p w14:paraId="35871969" w14:textId="125A1D02" w:rsidR="008D45C1" w:rsidRDefault="008D45C1" w:rsidP="00CD3283">
            <w:pPr>
              <w:pStyle w:val="TAC"/>
              <w:rPr>
                <w:sz w:val="16"/>
                <w:szCs w:val="16"/>
              </w:rPr>
            </w:pPr>
            <w:r>
              <w:rPr>
                <w:sz w:val="16"/>
                <w:szCs w:val="16"/>
              </w:rPr>
              <w:t>F</w:t>
            </w:r>
          </w:p>
        </w:tc>
        <w:tc>
          <w:tcPr>
            <w:tcW w:w="4820" w:type="dxa"/>
            <w:shd w:val="solid" w:color="FFFFFF" w:fill="auto"/>
          </w:tcPr>
          <w:p w14:paraId="1AE68FB6" w14:textId="735CA370" w:rsidR="008D45C1" w:rsidRPr="00DE5ABF" w:rsidRDefault="008D45C1" w:rsidP="00CD3283">
            <w:pPr>
              <w:pStyle w:val="TAL"/>
              <w:rPr>
                <w:sz w:val="16"/>
                <w:szCs w:val="16"/>
              </w:rPr>
            </w:pPr>
            <w:r w:rsidRPr="008D45C1">
              <w:rPr>
                <w:sz w:val="16"/>
                <w:szCs w:val="16"/>
              </w:rPr>
              <w:t>OpenAPI Reference</w:t>
            </w:r>
          </w:p>
        </w:tc>
        <w:tc>
          <w:tcPr>
            <w:tcW w:w="708" w:type="dxa"/>
            <w:shd w:val="solid" w:color="FFFFFF" w:fill="auto"/>
          </w:tcPr>
          <w:p w14:paraId="1A24064C" w14:textId="53EE8F7A" w:rsidR="008D45C1" w:rsidRDefault="008D45C1" w:rsidP="00CD3283">
            <w:pPr>
              <w:pStyle w:val="TAC"/>
              <w:rPr>
                <w:sz w:val="16"/>
                <w:szCs w:val="16"/>
              </w:rPr>
            </w:pPr>
            <w:r>
              <w:rPr>
                <w:sz w:val="16"/>
                <w:szCs w:val="16"/>
              </w:rPr>
              <w:t>1</w:t>
            </w:r>
            <w:r w:rsidR="00EE74E8">
              <w:rPr>
                <w:sz w:val="16"/>
                <w:szCs w:val="16"/>
              </w:rPr>
              <w:t>7</w:t>
            </w:r>
            <w:r>
              <w:rPr>
                <w:sz w:val="16"/>
                <w:szCs w:val="16"/>
              </w:rPr>
              <w:t>.</w:t>
            </w:r>
            <w:r w:rsidR="00EE74E8">
              <w:rPr>
                <w:sz w:val="16"/>
                <w:szCs w:val="16"/>
              </w:rPr>
              <w:t>0</w:t>
            </w:r>
            <w:r>
              <w:rPr>
                <w:sz w:val="16"/>
                <w:szCs w:val="16"/>
              </w:rPr>
              <w:t>.0</w:t>
            </w:r>
          </w:p>
        </w:tc>
      </w:tr>
    </w:tbl>
    <w:p w14:paraId="0784FEAA" w14:textId="77777777"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81722" w14:textId="77777777" w:rsidR="00577A04" w:rsidRDefault="00577A04">
      <w:r>
        <w:separator/>
      </w:r>
    </w:p>
  </w:endnote>
  <w:endnote w:type="continuationSeparator" w:id="0">
    <w:p w14:paraId="2FCB2789" w14:textId="77777777" w:rsidR="00577A04" w:rsidRDefault="0057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494E3" w14:textId="77777777" w:rsidR="00A3020D" w:rsidRDefault="00A302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0B967" w14:textId="77777777" w:rsidR="00577A04" w:rsidRDefault="00577A04">
      <w:r>
        <w:separator/>
      </w:r>
    </w:p>
  </w:footnote>
  <w:footnote w:type="continuationSeparator" w:id="0">
    <w:p w14:paraId="2312C327" w14:textId="77777777" w:rsidR="00577A04" w:rsidRDefault="00577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C6D7" w14:textId="096AF3E3" w:rsidR="00A3020D" w:rsidRDefault="00A302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4E8">
      <w:rPr>
        <w:rFonts w:ascii="Arial" w:hAnsi="Arial" w:cs="Arial"/>
        <w:b/>
        <w:noProof/>
        <w:sz w:val="18"/>
        <w:szCs w:val="18"/>
      </w:rPr>
      <w:t>3GPP TS 29.550 V17.0.0 (2021-03)</w:t>
    </w:r>
    <w:r>
      <w:rPr>
        <w:rFonts w:ascii="Arial" w:hAnsi="Arial" w:cs="Arial"/>
        <w:b/>
        <w:sz w:val="18"/>
        <w:szCs w:val="18"/>
      </w:rPr>
      <w:fldChar w:fldCharType="end"/>
    </w:r>
  </w:p>
  <w:p w14:paraId="616FFAC6" w14:textId="77777777" w:rsidR="00A3020D" w:rsidRDefault="00A302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7EBC">
      <w:rPr>
        <w:rFonts w:ascii="Arial" w:hAnsi="Arial" w:cs="Arial"/>
        <w:b/>
        <w:noProof/>
        <w:sz w:val="18"/>
        <w:szCs w:val="18"/>
      </w:rPr>
      <w:t>20</w:t>
    </w:r>
    <w:r>
      <w:rPr>
        <w:rFonts w:ascii="Arial" w:hAnsi="Arial" w:cs="Arial"/>
        <w:b/>
        <w:sz w:val="18"/>
        <w:szCs w:val="18"/>
      </w:rPr>
      <w:fldChar w:fldCharType="end"/>
    </w:r>
  </w:p>
  <w:p w14:paraId="1FF46183" w14:textId="12BE8933" w:rsidR="00A3020D" w:rsidRDefault="00A302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4E8">
      <w:rPr>
        <w:rFonts w:ascii="Arial" w:hAnsi="Arial" w:cs="Arial"/>
        <w:b/>
        <w:noProof/>
        <w:sz w:val="18"/>
        <w:szCs w:val="18"/>
      </w:rPr>
      <w:t>Release 17</w:t>
    </w:r>
    <w:r>
      <w:rPr>
        <w:rFonts w:ascii="Arial" w:hAnsi="Arial" w:cs="Arial"/>
        <w:b/>
        <w:sz w:val="18"/>
        <w:szCs w:val="18"/>
      </w:rPr>
      <w:fldChar w:fldCharType="end"/>
    </w:r>
  </w:p>
  <w:p w14:paraId="7D4DA16C" w14:textId="77777777" w:rsidR="00A3020D" w:rsidRDefault="00A30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F9"/>
    <w:rsid w:val="00033397"/>
    <w:rsid w:val="00040095"/>
    <w:rsid w:val="00051834"/>
    <w:rsid w:val="00054A22"/>
    <w:rsid w:val="00060A81"/>
    <w:rsid w:val="00062023"/>
    <w:rsid w:val="000655A6"/>
    <w:rsid w:val="00080512"/>
    <w:rsid w:val="0009674F"/>
    <w:rsid w:val="00097E21"/>
    <w:rsid w:val="000C47C3"/>
    <w:rsid w:val="000C64EE"/>
    <w:rsid w:val="000D3185"/>
    <w:rsid w:val="000D58AB"/>
    <w:rsid w:val="000D608D"/>
    <w:rsid w:val="00124D5A"/>
    <w:rsid w:val="00133525"/>
    <w:rsid w:val="00147815"/>
    <w:rsid w:val="00166588"/>
    <w:rsid w:val="0018186E"/>
    <w:rsid w:val="00181F5C"/>
    <w:rsid w:val="001903F1"/>
    <w:rsid w:val="001A4C42"/>
    <w:rsid w:val="001A7420"/>
    <w:rsid w:val="001B6637"/>
    <w:rsid w:val="001B7AE5"/>
    <w:rsid w:val="001C21C3"/>
    <w:rsid w:val="001D02C2"/>
    <w:rsid w:val="001D6F63"/>
    <w:rsid w:val="001F0C1D"/>
    <w:rsid w:val="001F1132"/>
    <w:rsid w:val="001F168B"/>
    <w:rsid w:val="001F5307"/>
    <w:rsid w:val="00214146"/>
    <w:rsid w:val="00224E41"/>
    <w:rsid w:val="00226F5E"/>
    <w:rsid w:val="00232182"/>
    <w:rsid w:val="002347A2"/>
    <w:rsid w:val="00241B7D"/>
    <w:rsid w:val="00245EAE"/>
    <w:rsid w:val="0025645B"/>
    <w:rsid w:val="002675F0"/>
    <w:rsid w:val="00290EAD"/>
    <w:rsid w:val="002A71DF"/>
    <w:rsid w:val="002B6339"/>
    <w:rsid w:val="002D4637"/>
    <w:rsid w:val="002E00EE"/>
    <w:rsid w:val="002E0667"/>
    <w:rsid w:val="002E2E3A"/>
    <w:rsid w:val="003172DC"/>
    <w:rsid w:val="00337C43"/>
    <w:rsid w:val="003522BF"/>
    <w:rsid w:val="0035462D"/>
    <w:rsid w:val="003765B8"/>
    <w:rsid w:val="003929DF"/>
    <w:rsid w:val="003C3971"/>
    <w:rsid w:val="004158D9"/>
    <w:rsid w:val="00421081"/>
    <w:rsid w:val="004229F9"/>
    <w:rsid w:val="00423334"/>
    <w:rsid w:val="00427F43"/>
    <w:rsid w:val="004345EC"/>
    <w:rsid w:val="004361C6"/>
    <w:rsid w:val="00453C4A"/>
    <w:rsid w:val="00462108"/>
    <w:rsid w:val="00465515"/>
    <w:rsid w:val="00487247"/>
    <w:rsid w:val="004A6D7B"/>
    <w:rsid w:val="004D1665"/>
    <w:rsid w:val="004D3578"/>
    <w:rsid w:val="004D649E"/>
    <w:rsid w:val="004E213A"/>
    <w:rsid w:val="004E354D"/>
    <w:rsid w:val="004F0988"/>
    <w:rsid w:val="004F3340"/>
    <w:rsid w:val="0053388B"/>
    <w:rsid w:val="00535773"/>
    <w:rsid w:val="00543E6C"/>
    <w:rsid w:val="00565087"/>
    <w:rsid w:val="00566212"/>
    <w:rsid w:val="00577A04"/>
    <w:rsid w:val="00597B11"/>
    <w:rsid w:val="005B118E"/>
    <w:rsid w:val="005B4D2D"/>
    <w:rsid w:val="005D2E01"/>
    <w:rsid w:val="005D7526"/>
    <w:rsid w:val="005D7C49"/>
    <w:rsid w:val="005E4BB2"/>
    <w:rsid w:val="005F4F6A"/>
    <w:rsid w:val="00602AEA"/>
    <w:rsid w:val="00614FDF"/>
    <w:rsid w:val="00625E58"/>
    <w:rsid w:val="0063543D"/>
    <w:rsid w:val="00647114"/>
    <w:rsid w:val="006813A9"/>
    <w:rsid w:val="006A323F"/>
    <w:rsid w:val="006A7A38"/>
    <w:rsid w:val="006B30D0"/>
    <w:rsid w:val="006B43FE"/>
    <w:rsid w:val="006C3D95"/>
    <w:rsid w:val="006E5C86"/>
    <w:rsid w:val="006F0742"/>
    <w:rsid w:val="00701116"/>
    <w:rsid w:val="00713C44"/>
    <w:rsid w:val="00717109"/>
    <w:rsid w:val="00734A5B"/>
    <w:rsid w:val="0074026F"/>
    <w:rsid w:val="007429F6"/>
    <w:rsid w:val="00744E76"/>
    <w:rsid w:val="00754CBF"/>
    <w:rsid w:val="00774DA4"/>
    <w:rsid w:val="00781F0F"/>
    <w:rsid w:val="007A5E45"/>
    <w:rsid w:val="007B600E"/>
    <w:rsid w:val="007E76A2"/>
    <w:rsid w:val="007F0F4A"/>
    <w:rsid w:val="008028A4"/>
    <w:rsid w:val="00811ADC"/>
    <w:rsid w:val="00823532"/>
    <w:rsid w:val="00830747"/>
    <w:rsid w:val="00831D71"/>
    <w:rsid w:val="00831DA5"/>
    <w:rsid w:val="00843E64"/>
    <w:rsid w:val="008768CA"/>
    <w:rsid w:val="00877EBC"/>
    <w:rsid w:val="008A7A3C"/>
    <w:rsid w:val="008B6228"/>
    <w:rsid w:val="008C384C"/>
    <w:rsid w:val="008D45C1"/>
    <w:rsid w:val="0090271F"/>
    <w:rsid w:val="00902E23"/>
    <w:rsid w:val="00907AA6"/>
    <w:rsid w:val="009114D7"/>
    <w:rsid w:val="0091348E"/>
    <w:rsid w:val="00917CCB"/>
    <w:rsid w:val="00942EC2"/>
    <w:rsid w:val="009505F8"/>
    <w:rsid w:val="00951E8D"/>
    <w:rsid w:val="009F37B7"/>
    <w:rsid w:val="00A10F02"/>
    <w:rsid w:val="00A164B4"/>
    <w:rsid w:val="00A2372E"/>
    <w:rsid w:val="00A26956"/>
    <w:rsid w:val="00A27486"/>
    <w:rsid w:val="00A3020D"/>
    <w:rsid w:val="00A347A2"/>
    <w:rsid w:val="00A53724"/>
    <w:rsid w:val="00A55FDF"/>
    <w:rsid w:val="00A56066"/>
    <w:rsid w:val="00A62EF2"/>
    <w:rsid w:val="00A73129"/>
    <w:rsid w:val="00A73557"/>
    <w:rsid w:val="00A82346"/>
    <w:rsid w:val="00A92BA1"/>
    <w:rsid w:val="00AC6BC6"/>
    <w:rsid w:val="00AD5FAE"/>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453B7"/>
    <w:rsid w:val="00C4583A"/>
    <w:rsid w:val="00C72833"/>
    <w:rsid w:val="00C80F1D"/>
    <w:rsid w:val="00C93F40"/>
    <w:rsid w:val="00CA3D0C"/>
    <w:rsid w:val="00CC758F"/>
    <w:rsid w:val="00CD3283"/>
    <w:rsid w:val="00CD671A"/>
    <w:rsid w:val="00CE14D2"/>
    <w:rsid w:val="00D12BFB"/>
    <w:rsid w:val="00D57972"/>
    <w:rsid w:val="00D675A9"/>
    <w:rsid w:val="00D738D6"/>
    <w:rsid w:val="00D755EB"/>
    <w:rsid w:val="00D76048"/>
    <w:rsid w:val="00D83E1C"/>
    <w:rsid w:val="00D87E00"/>
    <w:rsid w:val="00D9134D"/>
    <w:rsid w:val="00D91769"/>
    <w:rsid w:val="00DA726C"/>
    <w:rsid w:val="00DA7A03"/>
    <w:rsid w:val="00DB1818"/>
    <w:rsid w:val="00DC2A2B"/>
    <w:rsid w:val="00DC308F"/>
    <w:rsid w:val="00DC309B"/>
    <w:rsid w:val="00DC4DA2"/>
    <w:rsid w:val="00DD4C17"/>
    <w:rsid w:val="00DD57FA"/>
    <w:rsid w:val="00DD74A5"/>
    <w:rsid w:val="00DE5953"/>
    <w:rsid w:val="00DF2B1F"/>
    <w:rsid w:val="00DF62CD"/>
    <w:rsid w:val="00E16509"/>
    <w:rsid w:val="00E44582"/>
    <w:rsid w:val="00E739D0"/>
    <w:rsid w:val="00E77645"/>
    <w:rsid w:val="00E80571"/>
    <w:rsid w:val="00E8416F"/>
    <w:rsid w:val="00E9212D"/>
    <w:rsid w:val="00EA04AF"/>
    <w:rsid w:val="00EA15B0"/>
    <w:rsid w:val="00EA5EA7"/>
    <w:rsid w:val="00EC361A"/>
    <w:rsid w:val="00EC4A25"/>
    <w:rsid w:val="00EC7A19"/>
    <w:rsid w:val="00EE171B"/>
    <w:rsid w:val="00EE74E8"/>
    <w:rsid w:val="00EF4EF1"/>
    <w:rsid w:val="00EF64BD"/>
    <w:rsid w:val="00F025A2"/>
    <w:rsid w:val="00F04712"/>
    <w:rsid w:val="00F13360"/>
    <w:rsid w:val="00F17405"/>
    <w:rsid w:val="00F22EC7"/>
    <w:rsid w:val="00F274F3"/>
    <w:rsid w:val="00F303EB"/>
    <w:rsid w:val="00F325C8"/>
    <w:rsid w:val="00F4666C"/>
    <w:rsid w:val="00F653B8"/>
    <w:rsid w:val="00F9008D"/>
    <w:rsid w:val="00FA1266"/>
    <w:rsid w:val="00FA2461"/>
    <w:rsid w:val="00FA558F"/>
    <w:rsid w:val="00FB31F5"/>
    <w:rsid w:val="00FC1192"/>
    <w:rsid w:val="00FE4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7D2F0"/>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qFormat/>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val="en-GB"/>
    </w:rPr>
  </w:style>
  <w:style w:type="character" w:customStyle="1" w:styleId="PLChar">
    <w:name w:val="PL Char"/>
    <w:link w:val="PL"/>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 w:type="character" w:customStyle="1" w:styleId="B1Char1">
    <w:name w:val="B1 Char1"/>
    <w:rsid w:val="00352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DB139-035E-425C-8853-8B85198C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5888</Words>
  <Characters>33563</Characters>
  <Application>Microsoft Office Word</Application>
  <DocSecurity>0</DocSecurity>
  <Lines>279</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7</cp:revision>
  <cp:lastPrinted>2019-02-25T14:05:00Z</cp:lastPrinted>
  <dcterms:created xsi:type="dcterms:W3CDTF">2021-03-08T09:11:00Z</dcterms:created>
  <dcterms:modified xsi:type="dcterms:W3CDTF">2021-03-30T09:26:00Z</dcterms:modified>
</cp:coreProperties>
</file>