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5DAEB937"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5C3536">
              <w:t>1</w:t>
            </w:r>
            <w:r w:rsidRPr="004D3578">
              <w:t>.</w:t>
            </w:r>
            <w:r w:rsidR="00CA357F">
              <w:t>1</w:t>
            </w:r>
            <w:r w:rsidRPr="004D3578">
              <w:t>.</w:t>
            </w:r>
            <w:r w:rsidR="00CA357F">
              <w:t>0</w:t>
            </w:r>
            <w:r w:rsidR="00CE21F5" w:rsidRPr="004D3578">
              <w:t xml:space="preserve"> </w:t>
            </w:r>
            <w:r w:rsidRPr="004D3578">
              <w:rPr>
                <w:sz w:val="32"/>
              </w:rPr>
              <w:t>(</w:t>
            </w:r>
            <w:r>
              <w:rPr>
                <w:sz w:val="32"/>
              </w:rPr>
              <w:t>20</w:t>
            </w:r>
            <w:r w:rsidR="00CA357F">
              <w:rPr>
                <w:sz w:val="32"/>
              </w:rPr>
              <w:t>20</w:t>
            </w:r>
            <w:r w:rsidRPr="004D3578">
              <w:rPr>
                <w:sz w:val="32"/>
              </w:rPr>
              <w:t>-</w:t>
            </w:r>
            <w:r w:rsidR="00CA357F">
              <w:rPr>
                <w:sz w:val="32"/>
              </w:rPr>
              <w:t>03</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20</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bookmarkStart w:id="10" w:name="_GoBack"/>
    <w:p w14:paraId="6F06A2A1" w14:textId="373BDE47" w:rsidR="008E421B" w:rsidRDefault="008E421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_Toc34749354 \h </w:instrText>
      </w:r>
      <w:r>
        <w:fldChar w:fldCharType="separate"/>
      </w:r>
      <w:r>
        <w:t>5</w:t>
      </w:r>
      <w:r>
        <w:fldChar w:fldCharType="end"/>
      </w:r>
    </w:p>
    <w:p w14:paraId="6C99DFA4" w14:textId="13CBA86D" w:rsidR="008E421B" w:rsidRDefault="008E42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_Toc34749355 \h </w:instrText>
      </w:r>
      <w:r>
        <w:fldChar w:fldCharType="separate"/>
      </w:r>
      <w:r>
        <w:t>7</w:t>
      </w:r>
      <w:r>
        <w:fldChar w:fldCharType="end"/>
      </w:r>
    </w:p>
    <w:p w14:paraId="662578CF" w14:textId="76664670" w:rsidR="008E421B" w:rsidRDefault="008E42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_Toc34749356 \h </w:instrText>
      </w:r>
      <w:r>
        <w:fldChar w:fldCharType="separate"/>
      </w:r>
      <w:r>
        <w:t>7</w:t>
      </w:r>
      <w:r>
        <w:fldChar w:fldCharType="end"/>
      </w:r>
    </w:p>
    <w:p w14:paraId="46987C22" w14:textId="51DF1310" w:rsidR="008E421B" w:rsidRDefault="008E42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_Toc34749357 \h </w:instrText>
      </w:r>
      <w:r>
        <w:fldChar w:fldCharType="separate"/>
      </w:r>
      <w:r>
        <w:t>8</w:t>
      </w:r>
      <w:r>
        <w:fldChar w:fldCharType="end"/>
      </w:r>
    </w:p>
    <w:p w14:paraId="62DF0382" w14:textId="4E0E35E2" w:rsidR="008E421B" w:rsidRDefault="008E42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_Toc34749358 \h </w:instrText>
      </w:r>
      <w:r>
        <w:fldChar w:fldCharType="separate"/>
      </w:r>
      <w:r>
        <w:t>8</w:t>
      </w:r>
      <w:r>
        <w:fldChar w:fldCharType="end"/>
      </w:r>
    </w:p>
    <w:p w14:paraId="2096864B" w14:textId="345CF163" w:rsidR="008E421B" w:rsidRDefault="008E42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_Toc34749359 \h </w:instrText>
      </w:r>
      <w:r>
        <w:fldChar w:fldCharType="separate"/>
      </w:r>
      <w:r>
        <w:t>8</w:t>
      </w:r>
      <w:r>
        <w:fldChar w:fldCharType="end"/>
      </w:r>
    </w:p>
    <w:p w14:paraId="49AAAC95" w14:textId="11A8BF0A" w:rsidR="008E421B" w:rsidRDefault="008E421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_Toc34749360 \h </w:instrText>
      </w:r>
      <w:r>
        <w:fldChar w:fldCharType="separate"/>
      </w:r>
      <w:r>
        <w:t>8</w:t>
      </w:r>
      <w:r>
        <w:fldChar w:fldCharType="end"/>
      </w:r>
    </w:p>
    <w:p w14:paraId="33ABB8F4" w14:textId="54F43273" w:rsidR="008E421B" w:rsidRDefault="008E42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_Toc34749361 \h </w:instrText>
      </w:r>
      <w:r>
        <w:fldChar w:fldCharType="separate"/>
      </w:r>
      <w:r>
        <w:t>8</w:t>
      </w:r>
      <w:r>
        <w:fldChar w:fldCharType="end"/>
      </w:r>
    </w:p>
    <w:p w14:paraId="5DE346E6" w14:textId="7C9C2A83" w:rsidR="008E421B" w:rsidRDefault="008E421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_Toc34749362 \h </w:instrText>
      </w:r>
      <w:r>
        <w:fldChar w:fldCharType="separate"/>
      </w:r>
      <w:r>
        <w:t>8</w:t>
      </w:r>
      <w:r>
        <w:fldChar w:fldCharType="end"/>
      </w:r>
    </w:p>
    <w:p w14:paraId="7323D2B9" w14:textId="59AA73E6" w:rsidR="008E421B" w:rsidRDefault="008E42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_Toc34749363 \h </w:instrText>
      </w:r>
      <w:r>
        <w:fldChar w:fldCharType="separate"/>
      </w:r>
      <w:r>
        <w:t>9</w:t>
      </w:r>
      <w:r>
        <w:fldChar w:fldCharType="end"/>
      </w:r>
    </w:p>
    <w:p w14:paraId="4057F5FF" w14:textId="0DB6AEBB" w:rsidR="008E421B" w:rsidRDefault="008E42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_Toc34749364 \h </w:instrText>
      </w:r>
      <w:r>
        <w:fldChar w:fldCharType="separate"/>
      </w:r>
      <w:r>
        <w:t>9</w:t>
      </w:r>
      <w:r>
        <w:fldChar w:fldCharType="end"/>
      </w:r>
    </w:p>
    <w:p w14:paraId="09851BF8" w14:textId="022BB400" w:rsidR="008E421B" w:rsidRDefault="008E42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_Toc34749365 \h </w:instrText>
      </w:r>
      <w:r>
        <w:fldChar w:fldCharType="separate"/>
      </w:r>
      <w:r>
        <w:t>9</w:t>
      </w:r>
      <w:r>
        <w:fldChar w:fldCharType="end"/>
      </w:r>
    </w:p>
    <w:p w14:paraId="528EB4E3" w14:textId="68B2C2F8" w:rsidR="008E421B" w:rsidRDefault="008E421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_Toc34749366 \h </w:instrText>
      </w:r>
      <w:r>
        <w:fldChar w:fldCharType="separate"/>
      </w:r>
      <w:r>
        <w:t>9</w:t>
      </w:r>
      <w:r>
        <w:fldChar w:fldCharType="end"/>
      </w:r>
    </w:p>
    <w:p w14:paraId="47BE405B" w14:textId="32632649" w:rsidR="008E421B" w:rsidRDefault="008E421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_Toc34749367 \h </w:instrText>
      </w:r>
      <w:r>
        <w:fldChar w:fldCharType="separate"/>
      </w:r>
      <w:r>
        <w:t>9</w:t>
      </w:r>
      <w:r>
        <w:fldChar w:fldCharType="end"/>
      </w:r>
    </w:p>
    <w:p w14:paraId="68B7BF5E" w14:textId="41F2C8D0" w:rsidR="008E421B" w:rsidRDefault="008E421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_Toc34749368 \h </w:instrText>
      </w:r>
      <w:r>
        <w:fldChar w:fldCharType="separate"/>
      </w:r>
      <w:r>
        <w:t>9</w:t>
      </w:r>
      <w:r>
        <w:fldChar w:fldCharType="end"/>
      </w:r>
    </w:p>
    <w:p w14:paraId="6C3570F5" w14:textId="7A780F35" w:rsidR="008E421B" w:rsidRDefault="008E421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_Toc34749369 \h </w:instrText>
      </w:r>
      <w:r>
        <w:fldChar w:fldCharType="separate"/>
      </w:r>
      <w:r>
        <w:t>9</w:t>
      </w:r>
      <w:r>
        <w:fldChar w:fldCharType="end"/>
      </w:r>
    </w:p>
    <w:p w14:paraId="593B51DA" w14:textId="2358CFDB" w:rsidR="008E421B" w:rsidRDefault="008E421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_Toc34749370 \h </w:instrText>
      </w:r>
      <w:r>
        <w:fldChar w:fldCharType="separate"/>
      </w:r>
      <w:r>
        <w:t>9</w:t>
      </w:r>
      <w:r>
        <w:fldChar w:fldCharType="end"/>
      </w:r>
    </w:p>
    <w:p w14:paraId="53BFF2EF" w14:textId="43CCD740" w:rsidR="008E421B" w:rsidRDefault="008E421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_Toc34749371 \h </w:instrText>
      </w:r>
      <w:r>
        <w:fldChar w:fldCharType="separate"/>
      </w:r>
      <w:r>
        <w:t>9</w:t>
      </w:r>
      <w:r>
        <w:fldChar w:fldCharType="end"/>
      </w:r>
    </w:p>
    <w:p w14:paraId="05D79365" w14:textId="7668F4CD" w:rsidR="008E421B" w:rsidRDefault="008E42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_Toc34749372 \h </w:instrText>
      </w:r>
      <w:r>
        <w:fldChar w:fldCharType="separate"/>
      </w:r>
      <w:r>
        <w:t>10</w:t>
      </w:r>
      <w:r>
        <w:fldChar w:fldCharType="end"/>
      </w:r>
    </w:p>
    <w:p w14:paraId="3A3E31A1" w14:textId="65F018D9" w:rsidR="008E421B" w:rsidRDefault="008E42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_Toc34749373 \h </w:instrText>
      </w:r>
      <w:r>
        <w:fldChar w:fldCharType="separate"/>
      </w:r>
      <w:r>
        <w:t>10</w:t>
      </w:r>
      <w:r>
        <w:fldChar w:fldCharType="end"/>
      </w:r>
    </w:p>
    <w:p w14:paraId="7F02C035" w14:textId="0FABCC96" w:rsidR="008E421B" w:rsidRDefault="008E421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_Toc34749374 \h </w:instrText>
      </w:r>
      <w:r>
        <w:fldChar w:fldCharType="separate"/>
      </w:r>
      <w:r>
        <w:t>10</w:t>
      </w:r>
      <w:r>
        <w:fldChar w:fldCharType="end"/>
      </w:r>
    </w:p>
    <w:p w14:paraId="27949F7A" w14:textId="4BBF8EB7" w:rsidR="008E421B" w:rsidRDefault="008E421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_Toc34749375 \h </w:instrText>
      </w:r>
      <w:r>
        <w:fldChar w:fldCharType="separate"/>
      </w:r>
      <w:r>
        <w:t>10</w:t>
      </w:r>
      <w:r>
        <w:fldChar w:fldCharType="end"/>
      </w:r>
    </w:p>
    <w:p w14:paraId="0BB6C64B" w14:textId="4C67ECD6" w:rsidR="008E421B" w:rsidRDefault="008E421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_Toc34749376 \h </w:instrText>
      </w:r>
      <w:r>
        <w:fldChar w:fldCharType="separate"/>
      </w:r>
      <w:r>
        <w:t>10</w:t>
      </w:r>
      <w:r>
        <w:fldChar w:fldCharType="end"/>
      </w:r>
    </w:p>
    <w:p w14:paraId="7DE1DCD8" w14:textId="48DC44B7" w:rsidR="008E421B" w:rsidRDefault="008E421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_Toc34749377 \h </w:instrText>
      </w:r>
      <w:r>
        <w:fldChar w:fldCharType="separate"/>
      </w:r>
      <w:r>
        <w:t>11</w:t>
      </w:r>
      <w:r>
        <w:fldChar w:fldCharType="end"/>
      </w:r>
    </w:p>
    <w:p w14:paraId="5CE2541C" w14:textId="73460C51" w:rsidR="008E421B" w:rsidRDefault="008E421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_Toc34749378 \h </w:instrText>
      </w:r>
      <w:r>
        <w:fldChar w:fldCharType="separate"/>
      </w:r>
      <w:r>
        <w:t>11</w:t>
      </w:r>
      <w:r>
        <w:fldChar w:fldCharType="end"/>
      </w:r>
    </w:p>
    <w:p w14:paraId="71C1A9EF" w14:textId="340DF1B5" w:rsidR="008E421B" w:rsidRDefault="008E421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_Toc34749379 \h </w:instrText>
      </w:r>
      <w:r>
        <w:fldChar w:fldCharType="separate"/>
      </w:r>
      <w:r>
        <w:t>11</w:t>
      </w:r>
      <w:r>
        <w:fldChar w:fldCharType="end"/>
      </w:r>
    </w:p>
    <w:p w14:paraId="2DA12804" w14:textId="757D5D4E" w:rsidR="008E421B" w:rsidRDefault="008E421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_Toc34749380 \h </w:instrText>
      </w:r>
      <w:r>
        <w:fldChar w:fldCharType="separate"/>
      </w:r>
      <w:r>
        <w:t>11</w:t>
      </w:r>
      <w:r>
        <w:fldChar w:fldCharType="end"/>
      </w:r>
    </w:p>
    <w:p w14:paraId="1A88F467" w14:textId="310BDE61" w:rsidR="008E421B" w:rsidRDefault="008E421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_Toc34749381 \h </w:instrText>
      </w:r>
      <w:r>
        <w:fldChar w:fldCharType="separate"/>
      </w:r>
      <w:r>
        <w:t>11</w:t>
      </w:r>
      <w:r>
        <w:fldChar w:fldCharType="end"/>
      </w:r>
    </w:p>
    <w:p w14:paraId="1314C9D2" w14:textId="22B378A8" w:rsidR="008E421B" w:rsidRDefault="008E421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_Toc34749382 \h </w:instrText>
      </w:r>
      <w:r>
        <w:fldChar w:fldCharType="separate"/>
      </w:r>
      <w:r>
        <w:t>11</w:t>
      </w:r>
      <w:r>
        <w:fldChar w:fldCharType="end"/>
      </w:r>
    </w:p>
    <w:p w14:paraId="1F8F2BD2" w14:textId="55371362" w:rsidR="008E421B" w:rsidRDefault="008E421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_Toc34749383 \h </w:instrText>
      </w:r>
      <w:r>
        <w:fldChar w:fldCharType="separate"/>
      </w:r>
      <w:r>
        <w:t>12</w:t>
      </w:r>
      <w:r>
        <w:fldChar w:fldCharType="end"/>
      </w:r>
    </w:p>
    <w:p w14:paraId="5290E969" w14:textId="7D72ADA8" w:rsidR="008E421B" w:rsidRDefault="008E421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_Toc34749384 \h </w:instrText>
      </w:r>
      <w:r>
        <w:fldChar w:fldCharType="separate"/>
      </w:r>
      <w:r>
        <w:t>12</w:t>
      </w:r>
      <w:r>
        <w:fldChar w:fldCharType="end"/>
      </w:r>
    </w:p>
    <w:p w14:paraId="1C573DFC" w14:textId="5038B83D" w:rsidR="008E421B" w:rsidRDefault="008E421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_Toc34749385 \h </w:instrText>
      </w:r>
      <w:r>
        <w:fldChar w:fldCharType="separate"/>
      </w:r>
      <w:r>
        <w:t>12</w:t>
      </w:r>
      <w:r>
        <w:fldChar w:fldCharType="end"/>
      </w:r>
    </w:p>
    <w:p w14:paraId="59F1A20B" w14:textId="639FB126" w:rsidR="008E421B" w:rsidRDefault="008E421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_Toc34749386 \h </w:instrText>
      </w:r>
      <w:r>
        <w:fldChar w:fldCharType="separate"/>
      </w:r>
      <w:r>
        <w:t>12</w:t>
      </w:r>
      <w:r>
        <w:fldChar w:fldCharType="end"/>
      </w:r>
    </w:p>
    <w:p w14:paraId="25E2745D" w14:textId="28BD81CD" w:rsidR="008E421B" w:rsidRDefault="008E421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_Toc34749387 \h </w:instrText>
      </w:r>
      <w:r>
        <w:fldChar w:fldCharType="separate"/>
      </w:r>
      <w:r>
        <w:t>12</w:t>
      </w:r>
      <w:r>
        <w:fldChar w:fldCharType="end"/>
      </w:r>
    </w:p>
    <w:p w14:paraId="7B96CAA1" w14:textId="56D4646F" w:rsidR="008E421B" w:rsidRDefault="008E421B">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_Toc34749388 \h </w:instrText>
      </w:r>
      <w:r>
        <w:fldChar w:fldCharType="separate"/>
      </w:r>
      <w:r>
        <w:t>12</w:t>
      </w:r>
      <w:r>
        <w:fldChar w:fldCharType="end"/>
      </w:r>
    </w:p>
    <w:p w14:paraId="62E88131" w14:textId="38729391" w:rsidR="008E421B" w:rsidRDefault="008E421B">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_Toc34749389 \h </w:instrText>
      </w:r>
      <w:r>
        <w:fldChar w:fldCharType="separate"/>
      </w:r>
      <w:r>
        <w:t>12</w:t>
      </w:r>
      <w:r>
        <w:fldChar w:fldCharType="end"/>
      </w:r>
    </w:p>
    <w:p w14:paraId="0CB114A3" w14:textId="6093BCC0" w:rsidR="008E421B" w:rsidRDefault="008E421B">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_Toc34749390 \h </w:instrText>
      </w:r>
      <w:r>
        <w:fldChar w:fldCharType="separate"/>
      </w:r>
      <w:r>
        <w:t>12</w:t>
      </w:r>
      <w:r>
        <w:fldChar w:fldCharType="end"/>
      </w:r>
    </w:p>
    <w:p w14:paraId="007170E8" w14:textId="57594AA6" w:rsidR="008E421B" w:rsidRDefault="008E421B">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_Toc34749391 \h </w:instrText>
      </w:r>
      <w:r>
        <w:fldChar w:fldCharType="separate"/>
      </w:r>
      <w:r>
        <w:t>12</w:t>
      </w:r>
      <w:r>
        <w:fldChar w:fldCharType="end"/>
      </w:r>
    </w:p>
    <w:p w14:paraId="1B0536E5" w14:textId="03E66FE7" w:rsidR="008E421B" w:rsidRDefault="008E421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_Toc34749392 \h </w:instrText>
      </w:r>
      <w:r>
        <w:fldChar w:fldCharType="separate"/>
      </w:r>
      <w:r>
        <w:t>13</w:t>
      </w:r>
      <w:r>
        <w:fldChar w:fldCharType="end"/>
      </w:r>
    </w:p>
    <w:p w14:paraId="3217B507" w14:textId="597C28FA" w:rsidR="008E421B" w:rsidRDefault="008E421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_Toc34749393 \h </w:instrText>
      </w:r>
      <w:r>
        <w:fldChar w:fldCharType="separate"/>
      </w:r>
      <w:r>
        <w:t>13</w:t>
      </w:r>
      <w:r>
        <w:fldChar w:fldCharType="end"/>
      </w:r>
    </w:p>
    <w:p w14:paraId="5288979C" w14:textId="6F5E6083" w:rsidR="008E421B" w:rsidRDefault="008E421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_Toc34749394 \h </w:instrText>
      </w:r>
      <w:r>
        <w:fldChar w:fldCharType="separate"/>
      </w:r>
      <w:r>
        <w:t>13</w:t>
      </w:r>
      <w:r>
        <w:fldChar w:fldCharType="end"/>
      </w:r>
    </w:p>
    <w:p w14:paraId="5D2D177F" w14:textId="0AAD98E8" w:rsidR="008E421B" w:rsidRDefault="008E421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_Toc34749395 \h </w:instrText>
      </w:r>
      <w:r>
        <w:fldChar w:fldCharType="separate"/>
      </w:r>
      <w:r>
        <w:t>13</w:t>
      </w:r>
      <w:r>
        <w:fldChar w:fldCharType="end"/>
      </w:r>
    </w:p>
    <w:p w14:paraId="25EB40CD" w14:textId="3E27005B" w:rsidR="008E421B" w:rsidRDefault="008E421B">
      <w:pPr>
        <w:pStyle w:val="TOC4"/>
        <w:rPr>
          <w:rFonts w:asciiTheme="minorHAnsi" w:eastAsiaTheme="minorEastAsia" w:hAnsiTheme="minorHAnsi" w:cstheme="minorBidi"/>
          <w:sz w:val="22"/>
          <w:szCs w:val="22"/>
          <w:lang w:eastAsia="en-GB"/>
        </w:rPr>
      </w:pPr>
      <w:r w:rsidRPr="008E421B">
        <w:t>6.1.6.2</w:t>
      </w:r>
      <w:r w:rsidRPr="008E421B">
        <w:rPr>
          <w:rFonts w:asciiTheme="minorHAnsi" w:eastAsiaTheme="minorEastAsia" w:hAnsiTheme="minorHAnsi" w:cstheme="minorBidi"/>
          <w:sz w:val="22"/>
          <w:szCs w:val="22"/>
          <w:lang w:eastAsia="en-GB"/>
        </w:rPr>
        <w:tab/>
      </w:r>
      <w:r w:rsidRPr="008D2A9C">
        <w:rPr>
          <w:lang w:val="en-US"/>
        </w:rPr>
        <w:t>Structured data types</w:t>
      </w:r>
      <w:r>
        <w:tab/>
      </w:r>
      <w:r>
        <w:fldChar w:fldCharType="begin" w:fldLock="1"/>
      </w:r>
      <w:r>
        <w:instrText xml:space="preserve"> PAGEREF _Toc34749396 \h </w:instrText>
      </w:r>
      <w:r>
        <w:fldChar w:fldCharType="separate"/>
      </w:r>
      <w:r>
        <w:t>13</w:t>
      </w:r>
      <w:r>
        <w:fldChar w:fldCharType="end"/>
      </w:r>
    </w:p>
    <w:p w14:paraId="4D21ADE5" w14:textId="7CCA1339" w:rsidR="008E421B" w:rsidRDefault="008E421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_Toc34749397 \h </w:instrText>
      </w:r>
      <w:r>
        <w:fldChar w:fldCharType="separate"/>
      </w:r>
      <w:r>
        <w:t>13</w:t>
      </w:r>
      <w:r>
        <w:fldChar w:fldCharType="end"/>
      </w:r>
    </w:p>
    <w:p w14:paraId="20191797" w14:textId="5356F462" w:rsidR="008E421B" w:rsidRDefault="008E421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_Toc34749398 \h </w:instrText>
      </w:r>
      <w:r>
        <w:fldChar w:fldCharType="separate"/>
      </w:r>
      <w:r>
        <w:t>14</w:t>
      </w:r>
      <w:r>
        <w:fldChar w:fldCharType="end"/>
      </w:r>
    </w:p>
    <w:p w14:paraId="7DAAB6D2" w14:textId="4277D16B" w:rsidR="008E421B" w:rsidRDefault="008E421B">
      <w:pPr>
        <w:pStyle w:val="TOC4"/>
        <w:rPr>
          <w:rFonts w:asciiTheme="minorHAnsi" w:eastAsiaTheme="minorEastAsia" w:hAnsiTheme="minorHAnsi" w:cstheme="minorBidi"/>
          <w:sz w:val="22"/>
          <w:szCs w:val="22"/>
          <w:lang w:eastAsia="en-GB"/>
        </w:rPr>
      </w:pPr>
      <w:r w:rsidRPr="008E421B">
        <w:t>6.1.6.3</w:t>
      </w:r>
      <w:r w:rsidRPr="008E421B">
        <w:rPr>
          <w:rFonts w:asciiTheme="minorHAnsi" w:eastAsiaTheme="minorEastAsia" w:hAnsiTheme="minorHAnsi" w:cstheme="minorBidi"/>
          <w:sz w:val="22"/>
          <w:szCs w:val="22"/>
          <w:lang w:eastAsia="en-GB"/>
        </w:rPr>
        <w:tab/>
      </w:r>
      <w:r w:rsidRPr="008D2A9C">
        <w:rPr>
          <w:lang w:val="en-US"/>
        </w:rPr>
        <w:t>Simple data types and enumerations</w:t>
      </w:r>
      <w:r>
        <w:tab/>
      </w:r>
      <w:r>
        <w:fldChar w:fldCharType="begin" w:fldLock="1"/>
      </w:r>
      <w:r>
        <w:instrText xml:space="preserve"> PAGEREF _Toc34749399 \h </w:instrText>
      </w:r>
      <w:r>
        <w:fldChar w:fldCharType="separate"/>
      </w:r>
      <w:r>
        <w:t>14</w:t>
      </w:r>
      <w:r>
        <w:fldChar w:fldCharType="end"/>
      </w:r>
    </w:p>
    <w:p w14:paraId="1934949F" w14:textId="669524CB" w:rsidR="008E421B" w:rsidRDefault="008E421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_Toc34749400 \h </w:instrText>
      </w:r>
      <w:r>
        <w:fldChar w:fldCharType="separate"/>
      </w:r>
      <w:r>
        <w:t>14</w:t>
      </w:r>
      <w:r>
        <w:fldChar w:fldCharType="end"/>
      </w:r>
    </w:p>
    <w:p w14:paraId="113654D5" w14:textId="401970B2" w:rsidR="008E421B" w:rsidRDefault="008E421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_Toc34749401 \h </w:instrText>
      </w:r>
      <w:r>
        <w:fldChar w:fldCharType="separate"/>
      </w:r>
      <w:r>
        <w:t>14</w:t>
      </w:r>
      <w:r>
        <w:fldChar w:fldCharType="end"/>
      </w:r>
    </w:p>
    <w:p w14:paraId="6C612447" w14:textId="68BF5FAE" w:rsidR="008E421B" w:rsidRDefault="008E421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_Toc34749402 \h </w:instrText>
      </w:r>
      <w:r>
        <w:fldChar w:fldCharType="separate"/>
      </w:r>
      <w:r>
        <w:t>14</w:t>
      </w:r>
      <w:r>
        <w:fldChar w:fldCharType="end"/>
      </w:r>
    </w:p>
    <w:p w14:paraId="65B99AC5" w14:textId="7DE0B997" w:rsidR="008E421B" w:rsidRDefault="008E421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_Toc34749403 \h </w:instrText>
      </w:r>
      <w:r>
        <w:fldChar w:fldCharType="separate"/>
      </w:r>
      <w:r>
        <w:t>14</w:t>
      </w:r>
      <w:r>
        <w:fldChar w:fldCharType="end"/>
      </w:r>
    </w:p>
    <w:p w14:paraId="1C7375D3" w14:textId="21CD3C1C" w:rsidR="008E421B" w:rsidRDefault="008E421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_Toc34749404 \h </w:instrText>
      </w:r>
      <w:r>
        <w:fldChar w:fldCharType="separate"/>
      </w:r>
      <w:r>
        <w:t>14</w:t>
      </w:r>
      <w:r>
        <w:fldChar w:fldCharType="end"/>
      </w:r>
    </w:p>
    <w:p w14:paraId="147BD59B" w14:textId="70A32D6F" w:rsidR="008E421B" w:rsidRDefault="008E421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_Toc34749405 \h </w:instrText>
      </w:r>
      <w:r>
        <w:fldChar w:fldCharType="separate"/>
      </w:r>
      <w:r>
        <w:t>14</w:t>
      </w:r>
      <w:r>
        <w:fldChar w:fldCharType="end"/>
      </w:r>
    </w:p>
    <w:p w14:paraId="6DBE4664" w14:textId="0730BBA7" w:rsidR="008E421B" w:rsidRDefault="008E421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_Toc34749406 \h </w:instrText>
      </w:r>
      <w:r>
        <w:fldChar w:fldCharType="separate"/>
      </w:r>
      <w:r>
        <w:t>14</w:t>
      </w:r>
      <w:r>
        <w:fldChar w:fldCharType="end"/>
      </w:r>
    </w:p>
    <w:p w14:paraId="379F552D" w14:textId="392FCA26" w:rsidR="008E421B" w:rsidRDefault="008E421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_Toc34749407 \h </w:instrText>
      </w:r>
      <w:r>
        <w:fldChar w:fldCharType="separate"/>
      </w:r>
      <w:r>
        <w:t>15</w:t>
      </w:r>
      <w:r>
        <w:fldChar w:fldCharType="end"/>
      </w:r>
    </w:p>
    <w:p w14:paraId="76937A15" w14:textId="3E490D19" w:rsidR="008E421B" w:rsidRDefault="008E421B" w:rsidP="008E421B">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_Toc34749408 \h </w:instrText>
      </w:r>
      <w:r>
        <w:fldChar w:fldCharType="separate"/>
      </w:r>
      <w:r>
        <w:t>16</w:t>
      </w:r>
      <w:r>
        <w:fldChar w:fldCharType="end"/>
      </w:r>
    </w:p>
    <w:p w14:paraId="12BF768F" w14:textId="4389C76C" w:rsidR="008E421B" w:rsidRDefault="008E421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_Toc34749409 \h </w:instrText>
      </w:r>
      <w:r>
        <w:fldChar w:fldCharType="separate"/>
      </w:r>
      <w:r>
        <w:t>16</w:t>
      </w:r>
      <w:r>
        <w:fldChar w:fldCharType="end"/>
      </w:r>
    </w:p>
    <w:p w14:paraId="56341A66" w14:textId="11D1FAD5" w:rsidR="008E421B" w:rsidRDefault="008E421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_Toc34749410 \h </w:instrText>
      </w:r>
      <w:r>
        <w:fldChar w:fldCharType="separate"/>
      </w:r>
      <w:r>
        <w:t>16</w:t>
      </w:r>
      <w:r>
        <w:fldChar w:fldCharType="end"/>
      </w:r>
    </w:p>
    <w:p w14:paraId="27E59BB7" w14:textId="3A8A2E9B" w:rsidR="008E421B" w:rsidRDefault="008E421B" w:rsidP="008E421B">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_Toc34749411 \h </w:instrText>
      </w:r>
      <w:r>
        <w:fldChar w:fldCharType="separate"/>
      </w:r>
      <w:r>
        <w:t>18</w:t>
      </w:r>
      <w:r>
        <w:fldChar w:fldCharType="end"/>
      </w:r>
    </w:p>
    <w:p w14:paraId="4A19A1E5" w14:textId="6F0A2567" w:rsidR="00080512" w:rsidRPr="004D3578" w:rsidRDefault="008E421B">
      <w:r>
        <w:rPr>
          <w:noProof/>
          <w:sz w:val="22"/>
        </w:rPr>
        <w:fldChar w:fldCharType="end"/>
      </w:r>
      <w:bookmarkEnd w:id="10"/>
    </w:p>
    <w:p w14:paraId="5464A33C" w14:textId="77777777" w:rsidR="00080512" w:rsidRDefault="00080512" w:rsidP="00EB678F">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49354"/>
      <w:bookmarkEnd w:id="11"/>
      <w:r w:rsidRPr="004D3578">
        <w:lastRenderedPageBreak/>
        <w:t>Foreword</w:t>
      </w:r>
      <w:bookmarkEnd w:id="12"/>
      <w:bookmarkEnd w:id="13"/>
      <w:bookmarkEnd w:id="14"/>
      <w:bookmarkEnd w:id="15"/>
      <w:bookmarkEnd w:id="16"/>
      <w:bookmarkEnd w:id="17"/>
      <w:bookmarkEnd w:id="18"/>
    </w:p>
    <w:p w14:paraId="33D714DB" w14:textId="77777777" w:rsidR="00080512" w:rsidRPr="004D3578" w:rsidRDefault="00080512">
      <w:r w:rsidRPr="004D3578">
        <w:t>This Technic</w:t>
      </w:r>
      <w:r w:rsidRPr="00EB678F">
        <w:t xml:space="preserve">al </w:t>
      </w:r>
      <w:bookmarkStart w:id="19" w:name="spectype3"/>
      <w:r w:rsidRPr="00EB678F">
        <w:t>Specification</w:t>
      </w:r>
      <w:bookmarkEnd w:id="19"/>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0" w:name="introduction"/>
      <w:bookmarkEnd w:id="20"/>
      <w:r w:rsidRPr="004D3578">
        <w:br w:type="page"/>
      </w:r>
      <w:bookmarkStart w:id="21" w:name="scope"/>
      <w:bookmarkStart w:id="22" w:name="_Toc21711490"/>
      <w:bookmarkStart w:id="23" w:name="_Toc22625755"/>
      <w:bookmarkStart w:id="24" w:name="_Toc24759203"/>
      <w:bookmarkStart w:id="25" w:name="_Toc26199091"/>
      <w:bookmarkStart w:id="26" w:name="_Toc34738681"/>
      <w:bookmarkStart w:id="27" w:name="_Toc34738741"/>
      <w:bookmarkStart w:id="28" w:name="_Toc34749355"/>
      <w:bookmarkEnd w:id="21"/>
      <w:r w:rsidR="00EB678F" w:rsidRPr="004D3578">
        <w:lastRenderedPageBreak/>
        <w:t>1</w:t>
      </w:r>
      <w:r w:rsidR="00EB678F" w:rsidRPr="004D3578">
        <w:tab/>
        <w:t>Scope</w:t>
      </w:r>
      <w:bookmarkEnd w:id="22"/>
      <w:bookmarkEnd w:id="23"/>
      <w:bookmarkEnd w:id="24"/>
      <w:bookmarkEnd w:id="25"/>
      <w:bookmarkEnd w:id="26"/>
      <w:bookmarkEnd w:id="27"/>
      <w:bookmarkEnd w:id="28"/>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29" w:name="_Toc21711491"/>
      <w:bookmarkStart w:id="30" w:name="_Toc22625756"/>
      <w:bookmarkStart w:id="31" w:name="_Toc24759204"/>
      <w:bookmarkStart w:id="32" w:name="_Toc26199092"/>
      <w:bookmarkStart w:id="33" w:name="_Toc34738682"/>
      <w:bookmarkStart w:id="34" w:name="_Toc34738742"/>
      <w:bookmarkStart w:id="35" w:name="_Toc34749356"/>
      <w:r w:rsidRPr="004D3578">
        <w:t>2</w:t>
      </w:r>
      <w:r w:rsidRPr="004D3578">
        <w:tab/>
        <w:t>References</w:t>
      </w:r>
      <w:bookmarkEnd w:id="29"/>
      <w:bookmarkEnd w:id="30"/>
      <w:bookmarkEnd w:id="31"/>
      <w:bookmarkEnd w:id="32"/>
      <w:bookmarkEnd w:id="33"/>
      <w:bookmarkEnd w:id="34"/>
      <w:bookmarkEnd w:id="3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7908F07" w:rsidR="00EB678F" w:rsidRDefault="009C0CBB" w:rsidP="009C0CBB">
      <w:pPr>
        <w:pStyle w:val="EX"/>
        <w:rPr>
          <w:lang w:eastAsia="zh-CN"/>
        </w:rPr>
      </w:pPr>
      <w:r w:rsidRPr="006A7EE2">
        <w:t>[</w:t>
      </w:r>
      <w:r w:rsidR="00A442BE">
        <w:t>17</w:t>
      </w:r>
      <w:r w:rsidRPr="006A7EE2">
        <w:t>]</w:t>
      </w:r>
      <w:r w:rsidRPr="006A7EE2">
        <w:tab/>
        <w:t>3GPP TS 29.509: "Authentication Server Services</w:t>
      </w:r>
      <w:r w:rsidRPr="006A7EE2">
        <w:rPr>
          <w:lang w:eastAsia="zh-CN"/>
        </w:rPr>
        <w:t>; Stage 3</w:t>
      </w:r>
      <w:r w:rsidRPr="006A7EE2">
        <w:t>".</w:t>
      </w:r>
    </w:p>
    <w:p w14:paraId="4891BF1C" w14:textId="77777777" w:rsidR="00EB678F" w:rsidRPr="004D3578" w:rsidRDefault="00EB678F" w:rsidP="00EB678F">
      <w:pPr>
        <w:pStyle w:val="Heading1"/>
      </w:pPr>
      <w:bookmarkStart w:id="40" w:name="_Toc21711492"/>
      <w:bookmarkStart w:id="41" w:name="_Toc22625757"/>
      <w:bookmarkStart w:id="42" w:name="_Toc24759205"/>
      <w:bookmarkStart w:id="43" w:name="_Toc26199093"/>
      <w:bookmarkStart w:id="44" w:name="_Toc34738683"/>
      <w:bookmarkStart w:id="45" w:name="_Toc34738743"/>
      <w:bookmarkStart w:id="46" w:name="_Toc34749357"/>
      <w:r w:rsidRPr="004D3578">
        <w:lastRenderedPageBreak/>
        <w:t>3</w:t>
      </w:r>
      <w:r w:rsidRPr="004D3578">
        <w:tab/>
        <w:t>Definitions, symbols and abbreviations</w:t>
      </w:r>
      <w:bookmarkEnd w:id="40"/>
      <w:bookmarkEnd w:id="41"/>
      <w:bookmarkEnd w:id="42"/>
      <w:bookmarkEnd w:id="43"/>
      <w:bookmarkEnd w:id="44"/>
      <w:bookmarkEnd w:id="45"/>
      <w:bookmarkEnd w:id="46"/>
    </w:p>
    <w:p w14:paraId="32D68F53" w14:textId="77777777" w:rsidR="00FA2CBB" w:rsidRDefault="00FA2CBB" w:rsidP="00FA2CBB">
      <w:pPr>
        <w:pStyle w:val="Heading2"/>
      </w:pPr>
      <w:bookmarkStart w:id="47" w:name="_Toc34748325"/>
      <w:bookmarkStart w:id="48" w:name="_Toc33835531"/>
      <w:bookmarkStart w:id="49" w:name="_Toc24973357"/>
      <w:bookmarkStart w:id="50" w:name="_Toc21950980"/>
      <w:bookmarkStart w:id="51" w:name="_Toc34749358"/>
      <w:r>
        <w:t>3.1</w:t>
      </w:r>
      <w:r>
        <w:tab/>
        <w:t>Terms</w:t>
      </w:r>
      <w:bookmarkEnd w:id="47"/>
      <w:bookmarkEnd w:id="48"/>
      <w:bookmarkEnd w:id="49"/>
      <w:bookmarkEnd w:id="50"/>
      <w:bookmarkEnd w:id="51"/>
    </w:p>
    <w:p w14:paraId="6C4540A9" w14:textId="77777777" w:rsidR="00FA2CBB" w:rsidRDefault="00FA2CBB" w:rsidP="00FA2CBB">
      <w:r>
        <w:t>Void.</w:t>
      </w:r>
    </w:p>
    <w:p w14:paraId="37CE879C" w14:textId="77777777" w:rsidR="00FA2CBB" w:rsidRDefault="00FA2CBB" w:rsidP="00FA2CBB">
      <w:pPr>
        <w:pStyle w:val="Heading2"/>
      </w:pPr>
      <w:bookmarkStart w:id="52" w:name="_Toc34748326"/>
      <w:bookmarkStart w:id="53" w:name="_Toc33835532"/>
      <w:bookmarkStart w:id="54" w:name="_Toc24973358"/>
      <w:bookmarkStart w:id="55" w:name="_Toc21950981"/>
      <w:bookmarkStart w:id="56" w:name="_Toc34749359"/>
      <w:r>
        <w:t>3.2</w:t>
      </w:r>
      <w:r>
        <w:tab/>
        <w:t>Symbols</w:t>
      </w:r>
      <w:bookmarkEnd w:id="52"/>
      <w:bookmarkEnd w:id="53"/>
      <w:bookmarkEnd w:id="54"/>
      <w:bookmarkEnd w:id="55"/>
      <w:bookmarkEnd w:id="56"/>
    </w:p>
    <w:p w14:paraId="09353B06" w14:textId="77777777" w:rsidR="00FA2CBB" w:rsidRDefault="00FA2CBB" w:rsidP="00FA2CBB">
      <w:pPr>
        <w:keepNext/>
      </w:pPr>
      <w:r>
        <w:t xml:space="preserve">Void. </w:t>
      </w:r>
    </w:p>
    <w:p w14:paraId="5A26165E" w14:textId="77777777" w:rsidR="00FA2CBB" w:rsidRDefault="00FA2CBB" w:rsidP="00FA2CBB">
      <w:pPr>
        <w:pStyle w:val="Heading2"/>
      </w:pPr>
      <w:bookmarkStart w:id="57" w:name="_Toc34748327"/>
      <w:bookmarkStart w:id="58" w:name="_Toc33835533"/>
      <w:bookmarkStart w:id="59" w:name="_Toc24973359"/>
      <w:bookmarkStart w:id="60" w:name="_Toc21950982"/>
      <w:bookmarkStart w:id="61" w:name="_Toc34749360"/>
      <w:r>
        <w:t>3.3</w:t>
      </w:r>
      <w:r>
        <w:tab/>
        <w:t>Abbreviations</w:t>
      </w:r>
      <w:bookmarkEnd w:id="57"/>
      <w:bookmarkEnd w:id="58"/>
      <w:bookmarkEnd w:id="59"/>
      <w:bookmarkEnd w:id="60"/>
      <w:bookmarkEnd w:id="6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4BEC6C6A" w14:textId="5540074D" w:rsidR="00F82ADA" w:rsidRDefault="00F82ADA" w:rsidP="00F82ADA">
      <w:pPr>
        <w:pStyle w:val="EW"/>
      </w:pPr>
      <w:r>
        <w:t>OTA</w:t>
      </w:r>
      <w:r>
        <w:tab/>
        <w:t xml:space="preserve">Over The Air </w:t>
      </w:r>
    </w:p>
    <w:p w14:paraId="6F6AE32C" w14:textId="77777777" w:rsidR="009C0CBB" w:rsidRDefault="009C0CBB" w:rsidP="009C0CBB">
      <w:pPr>
        <w:pStyle w:val="EW"/>
      </w:pPr>
      <w:r>
        <w:t>SoR</w:t>
      </w:r>
      <w:r>
        <w:tab/>
        <w:t>Steering of Roaming</w:t>
      </w:r>
    </w:p>
    <w:p w14:paraId="6EC4A216" w14:textId="1BAB3C13" w:rsidR="0049207B" w:rsidRPr="004D3578" w:rsidRDefault="0049207B" w:rsidP="0049207B">
      <w:pPr>
        <w:pStyle w:val="EW"/>
      </w:pPr>
      <w:r>
        <w:t>SP-AF</w:t>
      </w:r>
      <w:r>
        <w:tab/>
        <w:t>Secured Packet Application Function</w:t>
      </w:r>
    </w:p>
    <w:p w14:paraId="4D6A7233" w14:textId="77777777" w:rsidR="00EB678F" w:rsidRDefault="00EB678F" w:rsidP="00EB678F">
      <w:pPr>
        <w:pStyle w:val="Heading1"/>
      </w:pPr>
      <w:bookmarkStart w:id="62" w:name="_Toc21711496"/>
      <w:bookmarkStart w:id="63" w:name="_Toc22625761"/>
      <w:bookmarkStart w:id="64" w:name="_Toc24759209"/>
      <w:bookmarkStart w:id="65" w:name="_Toc26199097"/>
      <w:bookmarkStart w:id="66" w:name="_Toc34738687"/>
      <w:bookmarkStart w:id="67" w:name="_Toc34738747"/>
      <w:bookmarkStart w:id="68" w:name="_Toc34749361"/>
      <w:r w:rsidRPr="004D3578">
        <w:t>4</w:t>
      </w:r>
      <w:r w:rsidRPr="004D3578">
        <w:tab/>
      </w:r>
      <w:r>
        <w:t>Overview</w:t>
      </w:r>
      <w:bookmarkEnd w:id="62"/>
      <w:bookmarkEnd w:id="63"/>
      <w:bookmarkEnd w:id="64"/>
      <w:bookmarkEnd w:id="65"/>
      <w:bookmarkEnd w:id="66"/>
      <w:bookmarkEnd w:id="67"/>
      <w:bookmarkEnd w:id="68"/>
    </w:p>
    <w:p w14:paraId="07ABF1A9" w14:textId="77777777" w:rsidR="00EB678F" w:rsidRPr="000B71E3" w:rsidRDefault="00EB678F" w:rsidP="00EB678F">
      <w:pPr>
        <w:pStyle w:val="Heading2"/>
      </w:pPr>
      <w:bookmarkStart w:id="69" w:name="_Toc11338340"/>
      <w:bookmarkStart w:id="70" w:name="_Toc21711497"/>
      <w:bookmarkStart w:id="71" w:name="_Toc22625762"/>
      <w:bookmarkStart w:id="72" w:name="_Toc24759210"/>
      <w:bookmarkStart w:id="73" w:name="_Toc26199098"/>
      <w:bookmarkStart w:id="74" w:name="_Toc34738688"/>
      <w:bookmarkStart w:id="75" w:name="_Toc34738748"/>
      <w:bookmarkStart w:id="76" w:name="_Toc34749362"/>
      <w:r w:rsidRPr="000B71E3">
        <w:t>4.1</w:t>
      </w:r>
      <w:r w:rsidRPr="000B71E3">
        <w:tab/>
        <w:t>Introduction</w:t>
      </w:r>
      <w:bookmarkEnd w:id="69"/>
      <w:bookmarkEnd w:id="70"/>
      <w:bookmarkEnd w:id="71"/>
      <w:bookmarkEnd w:id="72"/>
      <w:bookmarkEnd w:id="73"/>
      <w:bookmarkEnd w:id="74"/>
      <w:bookmarkEnd w:id="75"/>
      <w:bookmarkEnd w:id="7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4A1ADCB" w:rsidR="00CF3FDC" w:rsidRDefault="00EB678F" w:rsidP="00CF3FDC">
      <w:r w:rsidRPr="000B71E3">
        <w:t xml:space="preserve">Figure 4.1-1 provides the reference model with focus on the </w:t>
      </w:r>
      <w:r w:rsidR="0049207B">
        <w:t>SP-AF</w:t>
      </w:r>
      <w:r w:rsidRPr="000B71E3">
        <w:t>.</w:t>
      </w:r>
      <w:r w:rsidR="00CF3FDC" w:rsidRPr="00CF3FDC">
        <w:t xml:space="preserve"> </w:t>
      </w:r>
    </w:p>
    <w:p w14:paraId="20D27EED" w14:textId="1BEA2876"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44.75pt" o:ole="">
            <v:imagedata r:id="rId17" o:title=""/>
          </v:shape>
          <o:OLEObject Type="Embed" ProgID="Visio.Drawing.11" ShapeID="_x0000_i1025" DrawAspect="Content" ObjectID="_1645362119"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77" w:name="_Toc21711498"/>
      <w:bookmarkStart w:id="78" w:name="_Toc22625763"/>
      <w:bookmarkStart w:id="79" w:name="_Toc24759211"/>
      <w:bookmarkStart w:id="80" w:name="_Toc26199099"/>
      <w:bookmarkStart w:id="81" w:name="_Toc34738689"/>
      <w:bookmarkStart w:id="82" w:name="_Toc34738749"/>
      <w:bookmarkStart w:id="83" w:name="_Toc34749363"/>
      <w:r>
        <w:lastRenderedPageBreak/>
        <w:t>5</w:t>
      </w:r>
      <w:r w:rsidRPr="004D3578">
        <w:tab/>
      </w:r>
      <w:r>
        <w:t xml:space="preserve">Services offered by the </w:t>
      </w:r>
      <w:r w:rsidR="0049207B">
        <w:t>SP-AF</w:t>
      </w:r>
      <w:bookmarkEnd w:id="77"/>
      <w:bookmarkEnd w:id="78"/>
      <w:bookmarkEnd w:id="79"/>
      <w:bookmarkEnd w:id="80"/>
      <w:bookmarkEnd w:id="81"/>
      <w:bookmarkEnd w:id="82"/>
      <w:bookmarkEnd w:id="83"/>
    </w:p>
    <w:p w14:paraId="6F970E36" w14:textId="77777777" w:rsidR="00EB678F" w:rsidRDefault="00EB678F" w:rsidP="00EB678F">
      <w:pPr>
        <w:pStyle w:val="Heading2"/>
      </w:pPr>
      <w:bookmarkStart w:id="84" w:name="_Toc21711499"/>
      <w:bookmarkStart w:id="85" w:name="_Toc22625764"/>
      <w:bookmarkStart w:id="86" w:name="_Toc24759212"/>
      <w:bookmarkStart w:id="87" w:name="_Toc26199100"/>
      <w:bookmarkStart w:id="88" w:name="_Toc34738690"/>
      <w:bookmarkStart w:id="89" w:name="_Toc34738750"/>
      <w:bookmarkStart w:id="90" w:name="_Toc34749364"/>
      <w:r>
        <w:t>5.1</w:t>
      </w:r>
      <w:r>
        <w:tab/>
        <w:t>Introduction</w:t>
      </w:r>
      <w:bookmarkEnd w:id="84"/>
      <w:bookmarkEnd w:id="85"/>
      <w:bookmarkEnd w:id="86"/>
      <w:bookmarkEnd w:id="87"/>
      <w:bookmarkEnd w:id="88"/>
      <w:bookmarkEnd w:id="89"/>
      <w:bookmarkEnd w:id="90"/>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77777777" w:rsidR="00813093" w:rsidRPr="002D1C72" w:rsidRDefault="00813093" w:rsidP="00813093">
      <w:bookmarkStart w:id="91" w:name="_Toc21711500"/>
      <w:bookmarkStart w:id="92" w:name="_Toc22625765"/>
      <w:bookmarkStart w:id="93" w:name="_Toc24759213"/>
      <w:bookmarkStart w:id="94" w:name="_Toc26199101"/>
      <w:r w:rsidRPr="002D1C72">
        <w:t>Table 5.1-</w:t>
      </w:r>
      <w:r>
        <w:t>1</w:t>
      </w:r>
      <w:r w:rsidRPr="002D1C72">
        <w:t xml:space="preserve"> summarizes the corresponding APIs defined for this specification. </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95" w:name="_Toc34738691"/>
      <w:bookmarkStart w:id="96" w:name="_Toc34738751"/>
      <w:bookmarkStart w:id="97" w:name="_Toc34749365"/>
      <w:r>
        <w:t>5.2</w:t>
      </w:r>
      <w:r>
        <w:tab/>
        <w:t>N</w:t>
      </w:r>
      <w:r w:rsidR="0049207B">
        <w:t>spa</w:t>
      </w:r>
      <w:r>
        <w:t>f_SecuredPacket</w:t>
      </w:r>
      <w:r w:rsidRPr="00AF47A0">
        <w:t xml:space="preserve"> </w:t>
      </w:r>
      <w:r>
        <w:t>Service</w:t>
      </w:r>
      <w:bookmarkEnd w:id="91"/>
      <w:bookmarkEnd w:id="92"/>
      <w:bookmarkEnd w:id="93"/>
      <w:bookmarkEnd w:id="94"/>
      <w:bookmarkEnd w:id="95"/>
      <w:bookmarkEnd w:id="96"/>
      <w:bookmarkEnd w:id="97"/>
    </w:p>
    <w:p w14:paraId="75A3ED22" w14:textId="77777777" w:rsidR="00EB678F" w:rsidRDefault="00EB678F" w:rsidP="00EB678F">
      <w:pPr>
        <w:pStyle w:val="Heading3"/>
      </w:pPr>
      <w:bookmarkStart w:id="98" w:name="_Toc21711501"/>
      <w:bookmarkStart w:id="99" w:name="_Toc22625766"/>
      <w:bookmarkStart w:id="100" w:name="_Toc24759214"/>
      <w:bookmarkStart w:id="101" w:name="_Toc26199102"/>
      <w:bookmarkStart w:id="102" w:name="_Toc34738692"/>
      <w:bookmarkStart w:id="103" w:name="_Toc34738752"/>
      <w:bookmarkStart w:id="104" w:name="_Toc34749366"/>
      <w:r>
        <w:t>5.2.1</w:t>
      </w:r>
      <w:r>
        <w:tab/>
        <w:t>Service Description</w:t>
      </w:r>
      <w:bookmarkEnd w:id="98"/>
      <w:bookmarkEnd w:id="99"/>
      <w:bookmarkEnd w:id="100"/>
      <w:bookmarkEnd w:id="101"/>
      <w:bookmarkEnd w:id="102"/>
      <w:bookmarkEnd w:id="103"/>
      <w:bookmarkEnd w:id="104"/>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05" w:name="_Toc21711502"/>
      <w:bookmarkStart w:id="106" w:name="_Toc22625767"/>
      <w:bookmarkStart w:id="107" w:name="_Toc24759215"/>
      <w:bookmarkStart w:id="108" w:name="_Toc26199103"/>
      <w:bookmarkStart w:id="109" w:name="_Toc34738693"/>
      <w:bookmarkStart w:id="110" w:name="_Toc34738753"/>
      <w:bookmarkStart w:id="111" w:name="_Toc34749367"/>
      <w:r>
        <w:t>5.2.2</w:t>
      </w:r>
      <w:r>
        <w:tab/>
        <w:t>Service Operations</w:t>
      </w:r>
      <w:bookmarkEnd w:id="105"/>
      <w:bookmarkEnd w:id="106"/>
      <w:bookmarkEnd w:id="107"/>
      <w:bookmarkEnd w:id="108"/>
      <w:bookmarkEnd w:id="109"/>
      <w:bookmarkEnd w:id="110"/>
      <w:bookmarkEnd w:id="111"/>
    </w:p>
    <w:p w14:paraId="761248F1" w14:textId="77777777" w:rsidR="00EB678F" w:rsidRDefault="00EB678F" w:rsidP="00EB678F">
      <w:pPr>
        <w:pStyle w:val="Heading4"/>
      </w:pPr>
      <w:bookmarkStart w:id="112" w:name="_Toc21711503"/>
      <w:bookmarkStart w:id="113" w:name="_Toc22625768"/>
      <w:bookmarkStart w:id="114" w:name="_Toc24759216"/>
      <w:bookmarkStart w:id="115" w:name="_Toc26199104"/>
      <w:bookmarkStart w:id="116" w:name="_Toc34738694"/>
      <w:bookmarkStart w:id="117" w:name="_Toc34738754"/>
      <w:bookmarkStart w:id="118" w:name="_Toc34749368"/>
      <w:r>
        <w:t>5.2.2.1</w:t>
      </w:r>
      <w:r>
        <w:tab/>
        <w:t>Introduction</w:t>
      </w:r>
      <w:bookmarkEnd w:id="112"/>
      <w:bookmarkEnd w:id="113"/>
      <w:bookmarkEnd w:id="114"/>
      <w:bookmarkEnd w:id="115"/>
      <w:bookmarkEnd w:id="116"/>
      <w:bookmarkEnd w:id="117"/>
      <w:bookmarkEnd w:id="118"/>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119" w:name="_Toc21711504"/>
      <w:bookmarkStart w:id="120" w:name="_Toc22625769"/>
      <w:bookmarkStart w:id="121" w:name="_Toc24759217"/>
      <w:bookmarkStart w:id="122" w:name="_Toc26199105"/>
      <w:bookmarkStart w:id="123" w:name="_Toc34738695"/>
      <w:bookmarkStart w:id="124" w:name="_Toc34738755"/>
      <w:bookmarkStart w:id="125" w:name="_Toc34749369"/>
      <w:r>
        <w:t>5.2.2.2</w:t>
      </w:r>
      <w:r>
        <w:tab/>
        <w:t>Provide</w:t>
      </w:r>
      <w:bookmarkEnd w:id="119"/>
      <w:bookmarkEnd w:id="120"/>
      <w:bookmarkEnd w:id="121"/>
      <w:bookmarkEnd w:id="122"/>
      <w:bookmarkEnd w:id="123"/>
      <w:bookmarkEnd w:id="124"/>
      <w:bookmarkEnd w:id="125"/>
    </w:p>
    <w:p w14:paraId="115258B4" w14:textId="77777777" w:rsidR="00EB678F" w:rsidRDefault="00EB678F" w:rsidP="00EB678F">
      <w:pPr>
        <w:pStyle w:val="Heading5"/>
      </w:pPr>
      <w:bookmarkStart w:id="126" w:name="_Toc21711505"/>
      <w:bookmarkStart w:id="127" w:name="_Toc22625770"/>
      <w:bookmarkStart w:id="128" w:name="_Toc24759218"/>
      <w:bookmarkStart w:id="129" w:name="_Toc26199106"/>
      <w:bookmarkStart w:id="130" w:name="_Toc34738696"/>
      <w:bookmarkStart w:id="131" w:name="_Toc34738756"/>
      <w:bookmarkStart w:id="132" w:name="_Toc34749370"/>
      <w:r>
        <w:t>5.2.2.2.1</w:t>
      </w:r>
      <w:r>
        <w:tab/>
        <w:t>General</w:t>
      </w:r>
      <w:bookmarkEnd w:id="126"/>
      <w:bookmarkEnd w:id="127"/>
      <w:bookmarkEnd w:id="128"/>
      <w:bookmarkEnd w:id="129"/>
      <w:bookmarkEnd w:id="130"/>
      <w:bookmarkEnd w:id="131"/>
      <w:bookmarkEnd w:id="13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133" w:name="_Toc21711506"/>
      <w:bookmarkStart w:id="134" w:name="_Toc22625771"/>
      <w:bookmarkStart w:id="135" w:name="_Toc24759219"/>
      <w:bookmarkStart w:id="136" w:name="_Toc26199107"/>
      <w:bookmarkStart w:id="137" w:name="_Toc34738697"/>
      <w:bookmarkStart w:id="138" w:name="_Toc34738757"/>
      <w:bookmarkStart w:id="139" w:name="_Toc34749371"/>
      <w:r>
        <w:t>5.2.2.2.2</w:t>
      </w:r>
      <w:r>
        <w:tab/>
        <w:t>Secured Packet Retrieval</w:t>
      </w:r>
      <w:bookmarkEnd w:id="133"/>
      <w:bookmarkEnd w:id="134"/>
      <w:bookmarkEnd w:id="135"/>
      <w:bookmarkEnd w:id="136"/>
      <w:bookmarkEnd w:id="137"/>
      <w:bookmarkEnd w:id="138"/>
      <w:bookmarkEnd w:id="139"/>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7FCF97B0" w:rsidR="00EB678F" w:rsidRPr="000B71E3" w:rsidRDefault="0049207B" w:rsidP="00EB678F">
      <w:pPr>
        <w:pStyle w:val="TH"/>
      </w:pPr>
      <w:r w:rsidRPr="00BB16D5">
        <w:object w:dxaOrig="8685" w:dyaOrig="2265" w14:anchorId="2D4F4955">
          <v:shape id="_x0000_i1026" type="#_x0000_t75" style="width:6in;height:113.25pt" o:ole="">
            <v:imagedata r:id="rId19" o:title=""/>
          </v:shape>
          <o:OLEObject Type="Embed" ProgID="Visio.Drawing.11" ShapeID="_x0000_i1026" DrawAspect="Content" ObjectID="_1645362120"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140"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140"/>
    </w:p>
    <w:p w14:paraId="56C990C2" w14:textId="77777777" w:rsidR="00EB678F" w:rsidRDefault="00EB678F" w:rsidP="00EB678F">
      <w:pPr>
        <w:pStyle w:val="Heading1"/>
      </w:pPr>
      <w:bookmarkStart w:id="141" w:name="_Toc21711507"/>
      <w:bookmarkStart w:id="142" w:name="_Toc22625772"/>
      <w:bookmarkStart w:id="143" w:name="_Toc24759220"/>
      <w:bookmarkStart w:id="144" w:name="_Toc26199108"/>
      <w:bookmarkStart w:id="145" w:name="_Toc34738698"/>
      <w:bookmarkStart w:id="146" w:name="_Toc34738758"/>
      <w:bookmarkStart w:id="147" w:name="_Toc34749372"/>
      <w:r>
        <w:t>6</w:t>
      </w:r>
      <w:r>
        <w:tab/>
        <w:t>API Definitions</w:t>
      </w:r>
      <w:bookmarkEnd w:id="141"/>
      <w:bookmarkEnd w:id="142"/>
      <w:bookmarkEnd w:id="143"/>
      <w:bookmarkEnd w:id="144"/>
      <w:bookmarkEnd w:id="145"/>
      <w:bookmarkEnd w:id="146"/>
      <w:bookmarkEnd w:id="147"/>
    </w:p>
    <w:p w14:paraId="0DC3460F" w14:textId="6931A39C" w:rsidR="00EB678F" w:rsidRDefault="00EB678F" w:rsidP="00EB678F">
      <w:pPr>
        <w:pStyle w:val="Heading2"/>
      </w:pPr>
      <w:bookmarkStart w:id="148" w:name="_Toc21711508"/>
      <w:bookmarkStart w:id="149" w:name="_Toc22625773"/>
      <w:bookmarkStart w:id="150" w:name="_Toc24759221"/>
      <w:bookmarkStart w:id="151" w:name="_Toc26199109"/>
      <w:bookmarkStart w:id="152" w:name="_Toc34738699"/>
      <w:bookmarkStart w:id="153" w:name="_Toc34738759"/>
      <w:bookmarkStart w:id="154" w:name="_Toc34749373"/>
      <w:r>
        <w:t>6.1</w:t>
      </w:r>
      <w:r>
        <w:tab/>
        <w:t>N</w:t>
      </w:r>
      <w:r w:rsidR="0049207B">
        <w:t>sp</w:t>
      </w:r>
      <w:r>
        <w:t>af_SecuredPacket Service API</w:t>
      </w:r>
      <w:bookmarkEnd w:id="148"/>
      <w:bookmarkEnd w:id="149"/>
      <w:bookmarkEnd w:id="150"/>
      <w:bookmarkEnd w:id="151"/>
      <w:bookmarkEnd w:id="152"/>
      <w:bookmarkEnd w:id="153"/>
      <w:bookmarkEnd w:id="154"/>
    </w:p>
    <w:p w14:paraId="1763704A" w14:textId="77777777" w:rsidR="00EB678F" w:rsidRDefault="00EB678F" w:rsidP="00EB678F">
      <w:pPr>
        <w:pStyle w:val="Heading3"/>
      </w:pPr>
      <w:bookmarkStart w:id="155" w:name="_Toc21711509"/>
      <w:bookmarkStart w:id="156" w:name="_Toc22625774"/>
      <w:bookmarkStart w:id="157" w:name="_Toc24759222"/>
      <w:bookmarkStart w:id="158" w:name="_Toc26199110"/>
      <w:bookmarkStart w:id="159" w:name="_Toc34738700"/>
      <w:bookmarkStart w:id="160" w:name="_Toc34738760"/>
      <w:bookmarkStart w:id="161" w:name="_Toc34749374"/>
      <w:r>
        <w:t>6.1.1</w:t>
      </w:r>
      <w:r>
        <w:tab/>
        <w:t>Introduction</w:t>
      </w:r>
      <w:bookmarkEnd w:id="155"/>
      <w:bookmarkEnd w:id="156"/>
      <w:bookmarkEnd w:id="157"/>
      <w:bookmarkEnd w:id="158"/>
      <w:bookmarkEnd w:id="159"/>
      <w:bookmarkEnd w:id="160"/>
      <w:bookmarkEnd w:id="161"/>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162" w:name="_Toc21711510"/>
      <w:bookmarkStart w:id="163" w:name="_Toc22625775"/>
      <w:bookmarkStart w:id="164" w:name="_Toc24759223"/>
      <w:bookmarkStart w:id="165" w:name="_Toc26199111"/>
      <w:bookmarkStart w:id="166" w:name="_Toc34738701"/>
      <w:bookmarkStart w:id="167" w:name="_Toc34738761"/>
      <w:bookmarkStart w:id="168" w:name="_Toc34749375"/>
      <w:r>
        <w:t>6.1.2</w:t>
      </w:r>
      <w:r>
        <w:tab/>
        <w:t>Usage of HTTP</w:t>
      </w:r>
      <w:bookmarkEnd w:id="162"/>
      <w:bookmarkEnd w:id="163"/>
      <w:bookmarkEnd w:id="164"/>
      <w:bookmarkEnd w:id="165"/>
      <w:bookmarkEnd w:id="166"/>
      <w:bookmarkEnd w:id="167"/>
      <w:bookmarkEnd w:id="168"/>
    </w:p>
    <w:p w14:paraId="2CC4B4BD" w14:textId="77777777" w:rsidR="00EB678F" w:rsidRPr="000C5200" w:rsidRDefault="00EB678F" w:rsidP="00EB678F">
      <w:pPr>
        <w:pStyle w:val="Heading4"/>
      </w:pPr>
      <w:bookmarkStart w:id="169" w:name="_Toc21711511"/>
      <w:bookmarkStart w:id="170" w:name="_Toc22625776"/>
      <w:bookmarkStart w:id="171" w:name="_Toc24759224"/>
      <w:bookmarkStart w:id="172" w:name="_Toc26199112"/>
      <w:bookmarkStart w:id="173" w:name="_Toc34738702"/>
      <w:bookmarkStart w:id="174" w:name="_Toc34738762"/>
      <w:bookmarkStart w:id="175" w:name="_Toc34749376"/>
      <w:r>
        <w:t>6.1.2.1</w:t>
      </w:r>
      <w:r>
        <w:tab/>
        <w:t>General</w:t>
      </w:r>
      <w:bookmarkEnd w:id="169"/>
      <w:bookmarkEnd w:id="170"/>
      <w:bookmarkEnd w:id="171"/>
      <w:bookmarkEnd w:id="172"/>
      <w:bookmarkEnd w:id="173"/>
      <w:bookmarkEnd w:id="174"/>
      <w:bookmarkEnd w:id="17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176" w:name="_Toc21711512"/>
      <w:bookmarkStart w:id="177" w:name="_Toc22625777"/>
      <w:bookmarkStart w:id="178" w:name="_Toc24759225"/>
      <w:bookmarkStart w:id="179" w:name="_Toc26199113"/>
      <w:bookmarkStart w:id="180" w:name="_Toc34738703"/>
      <w:bookmarkStart w:id="181" w:name="_Toc34738763"/>
      <w:bookmarkStart w:id="182" w:name="_Toc34749377"/>
      <w:r>
        <w:lastRenderedPageBreak/>
        <w:t>6.1.2.2</w:t>
      </w:r>
      <w:r>
        <w:tab/>
        <w:t>HTTP standard headers</w:t>
      </w:r>
      <w:bookmarkEnd w:id="176"/>
      <w:bookmarkEnd w:id="177"/>
      <w:bookmarkEnd w:id="178"/>
      <w:bookmarkEnd w:id="179"/>
      <w:bookmarkEnd w:id="180"/>
      <w:bookmarkEnd w:id="181"/>
      <w:bookmarkEnd w:id="182"/>
    </w:p>
    <w:p w14:paraId="5E71FB89" w14:textId="77777777" w:rsidR="00EB678F" w:rsidRDefault="00EB678F" w:rsidP="00EB678F">
      <w:pPr>
        <w:pStyle w:val="Heading5"/>
        <w:rPr>
          <w:lang w:eastAsia="zh-CN"/>
        </w:rPr>
      </w:pPr>
      <w:bookmarkStart w:id="183" w:name="_Toc21711513"/>
      <w:bookmarkStart w:id="184" w:name="_Toc22625778"/>
      <w:bookmarkStart w:id="185" w:name="_Toc24759226"/>
      <w:bookmarkStart w:id="186" w:name="_Toc26199114"/>
      <w:bookmarkStart w:id="187" w:name="_Toc34738704"/>
      <w:bookmarkStart w:id="188" w:name="_Toc34738764"/>
      <w:bookmarkStart w:id="189" w:name="_Toc34749378"/>
      <w:r>
        <w:t>6.1.2.2.1</w:t>
      </w:r>
      <w:r>
        <w:rPr>
          <w:rFonts w:hint="eastAsia"/>
          <w:lang w:eastAsia="zh-CN"/>
        </w:rPr>
        <w:tab/>
      </w:r>
      <w:r>
        <w:rPr>
          <w:lang w:eastAsia="zh-CN"/>
        </w:rPr>
        <w:t>General</w:t>
      </w:r>
      <w:bookmarkEnd w:id="183"/>
      <w:bookmarkEnd w:id="184"/>
      <w:bookmarkEnd w:id="185"/>
      <w:bookmarkEnd w:id="186"/>
      <w:bookmarkEnd w:id="187"/>
      <w:bookmarkEnd w:id="188"/>
      <w:bookmarkEnd w:id="189"/>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190" w:name="_Toc21711514"/>
      <w:bookmarkStart w:id="191" w:name="_Toc22625779"/>
      <w:bookmarkStart w:id="192" w:name="_Toc24759227"/>
      <w:bookmarkStart w:id="193" w:name="_Toc26199115"/>
      <w:bookmarkStart w:id="194" w:name="_Toc34738705"/>
      <w:bookmarkStart w:id="195" w:name="_Toc34738765"/>
      <w:bookmarkStart w:id="196" w:name="_Toc34749379"/>
      <w:r>
        <w:t>6.1.2.2.2</w:t>
      </w:r>
      <w:r>
        <w:tab/>
        <w:t>Content type</w:t>
      </w:r>
      <w:bookmarkEnd w:id="190"/>
      <w:bookmarkEnd w:id="191"/>
      <w:bookmarkEnd w:id="192"/>
      <w:bookmarkEnd w:id="193"/>
      <w:bookmarkEnd w:id="194"/>
      <w:bookmarkEnd w:id="195"/>
      <w:bookmarkEnd w:id="196"/>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197" w:name="_Hlk525213471"/>
      <w:bookmarkStart w:id="198" w:name="_Hlk525213025"/>
      <w:r>
        <w:t xml:space="preserve">"Problem Details" JSON object shall be used to indicate </w:t>
      </w:r>
      <w:r>
        <w:rPr>
          <w:lang w:eastAsia="fr-FR"/>
        </w:rPr>
        <w:t xml:space="preserve">additional details of the error </w:t>
      </w:r>
      <w:r>
        <w:t xml:space="preserve">in a HTTP response body and </w:t>
      </w:r>
      <w:bookmarkEnd w:id="197"/>
      <w:r>
        <w:t>shall be signalled by the content type "application/problem+json", as defined in IETF RFC 7807 [13].</w:t>
      </w:r>
      <w:bookmarkEnd w:id="198"/>
    </w:p>
    <w:p w14:paraId="22DAD076" w14:textId="77777777" w:rsidR="00EB678F" w:rsidRPr="000C5200" w:rsidRDefault="00EB678F" w:rsidP="00EB678F">
      <w:pPr>
        <w:pStyle w:val="Heading4"/>
      </w:pPr>
      <w:bookmarkStart w:id="199" w:name="_Toc21711515"/>
      <w:bookmarkStart w:id="200" w:name="_Toc22625780"/>
      <w:bookmarkStart w:id="201" w:name="_Toc24759228"/>
      <w:bookmarkStart w:id="202" w:name="_Toc26199116"/>
      <w:bookmarkStart w:id="203" w:name="_Toc34738706"/>
      <w:bookmarkStart w:id="204" w:name="_Toc34738766"/>
      <w:bookmarkStart w:id="205" w:name="_Toc34749380"/>
      <w:r>
        <w:t>6.1.2.3</w:t>
      </w:r>
      <w:r>
        <w:tab/>
        <w:t>HTTP custom headers</w:t>
      </w:r>
      <w:bookmarkEnd w:id="199"/>
      <w:bookmarkEnd w:id="200"/>
      <w:bookmarkEnd w:id="201"/>
      <w:bookmarkEnd w:id="202"/>
      <w:bookmarkEnd w:id="203"/>
      <w:bookmarkEnd w:id="204"/>
      <w:bookmarkEnd w:id="205"/>
    </w:p>
    <w:p w14:paraId="3F7C1363" w14:textId="77777777" w:rsidR="00EB678F" w:rsidRDefault="00EB678F" w:rsidP="00EB678F">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213" w:name="_Toc21711516"/>
      <w:bookmarkStart w:id="214" w:name="_Toc22625781"/>
      <w:bookmarkStart w:id="215" w:name="_Toc24759229"/>
      <w:bookmarkStart w:id="216" w:name="_Toc26199117"/>
      <w:bookmarkStart w:id="217" w:name="_Toc34738707"/>
      <w:bookmarkStart w:id="218" w:name="_Toc34738767"/>
      <w:bookmarkStart w:id="219" w:name="_Toc34749381"/>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75EBE0BC" w14:textId="77777777" w:rsidR="00EB678F" w:rsidRPr="000A7435" w:rsidRDefault="00EB678F" w:rsidP="00EB678F">
      <w:pPr>
        <w:pStyle w:val="Heading4"/>
      </w:pPr>
      <w:bookmarkStart w:id="220" w:name="_Toc21711517"/>
      <w:bookmarkStart w:id="221" w:name="_Toc22625782"/>
      <w:bookmarkStart w:id="222" w:name="_Toc24759230"/>
      <w:bookmarkStart w:id="223" w:name="_Toc26199118"/>
      <w:bookmarkStart w:id="224" w:name="_Toc34738708"/>
      <w:bookmarkStart w:id="225" w:name="_Toc34738768"/>
      <w:bookmarkStart w:id="226" w:name="_Toc34749382"/>
      <w:r>
        <w:t>6.1.3.1</w:t>
      </w:r>
      <w:r>
        <w:tab/>
        <w:t>Overview</w:t>
      </w:r>
      <w:bookmarkEnd w:id="220"/>
      <w:bookmarkEnd w:id="221"/>
      <w:bookmarkEnd w:id="222"/>
      <w:bookmarkEnd w:id="223"/>
      <w:bookmarkEnd w:id="224"/>
      <w:bookmarkEnd w:id="225"/>
      <w:bookmarkEnd w:id="226"/>
    </w:p>
    <w:p w14:paraId="75199244" w14:textId="5161447A" w:rsidR="00EB678F" w:rsidRDefault="0049207B" w:rsidP="00EB678F">
      <w:pPr>
        <w:pStyle w:val="TH"/>
      </w:pPr>
      <w:r w:rsidRPr="005D6C21">
        <w:object w:dxaOrig="11955" w:dyaOrig="4350" w14:anchorId="2C9C6A0B">
          <v:shape id="_x0000_i1027" type="#_x0000_t75" style="width:434.25pt;height:158.25pt" o:ole="">
            <v:imagedata r:id="rId21" o:title=""/>
          </v:shape>
          <o:OLEObject Type="Embed" ProgID="Visio.Drawing.11" ShapeID="_x0000_i1027" DrawAspect="Content" ObjectID="_1645362121"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227" w:name="_Toc21711518"/>
      <w:bookmarkStart w:id="228" w:name="_Toc22625783"/>
      <w:bookmarkStart w:id="229" w:name="_Toc24759231"/>
      <w:bookmarkStart w:id="230" w:name="_Toc26199119"/>
      <w:bookmarkStart w:id="231" w:name="_Toc34738709"/>
      <w:bookmarkStart w:id="232" w:name="_Toc34738769"/>
      <w:bookmarkStart w:id="233" w:name="_Toc34749383"/>
      <w:r>
        <w:lastRenderedPageBreak/>
        <w:t>6.1.3.2</w:t>
      </w:r>
      <w:r>
        <w:tab/>
        <w:t>Resource: SecuredPacket</w:t>
      </w:r>
      <w:bookmarkEnd w:id="227"/>
      <w:bookmarkEnd w:id="228"/>
      <w:bookmarkEnd w:id="229"/>
      <w:bookmarkEnd w:id="230"/>
      <w:bookmarkEnd w:id="231"/>
      <w:bookmarkEnd w:id="232"/>
      <w:bookmarkEnd w:id="233"/>
    </w:p>
    <w:p w14:paraId="21C91080" w14:textId="77777777" w:rsidR="00EB678F" w:rsidRDefault="00EB678F" w:rsidP="00EB678F">
      <w:pPr>
        <w:pStyle w:val="Heading5"/>
      </w:pPr>
      <w:bookmarkStart w:id="234" w:name="_Toc21711519"/>
      <w:bookmarkStart w:id="235" w:name="_Toc22625784"/>
      <w:bookmarkStart w:id="236" w:name="_Toc24759232"/>
      <w:bookmarkStart w:id="237" w:name="_Toc26199120"/>
      <w:bookmarkStart w:id="238" w:name="_Toc34738710"/>
      <w:bookmarkStart w:id="239" w:name="_Toc34738770"/>
      <w:bookmarkStart w:id="240" w:name="_Toc34749384"/>
      <w:r>
        <w:t>6.1.3.2.1</w:t>
      </w:r>
      <w:r>
        <w:tab/>
        <w:t>Description</w:t>
      </w:r>
      <w:bookmarkEnd w:id="234"/>
      <w:bookmarkEnd w:id="235"/>
      <w:bookmarkEnd w:id="236"/>
      <w:bookmarkEnd w:id="237"/>
      <w:bookmarkEnd w:id="238"/>
      <w:bookmarkEnd w:id="239"/>
      <w:bookmarkEnd w:id="24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241" w:name="_Toc21711520"/>
      <w:bookmarkStart w:id="242" w:name="_Toc22625785"/>
      <w:bookmarkStart w:id="243" w:name="_Toc24759233"/>
      <w:bookmarkStart w:id="244" w:name="_Toc26199121"/>
      <w:bookmarkStart w:id="245" w:name="_Toc34738711"/>
      <w:bookmarkStart w:id="246" w:name="_Toc34738771"/>
      <w:bookmarkStart w:id="247" w:name="_Toc34749385"/>
      <w:r>
        <w:t>6.1.3.2.2</w:t>
      </w:r>
      <w:r>
        <w:tab/>
        <w:t>Resource Definition</w:t>
      </w:r>
      <w:bookmarkEnd w:id="241"/>
      <w:bookmarkEnd w:id="242"/>
      <w:bookmarkEnd w:id="243"/>
      <w:bookmarkEnd w:id="244"/>
      <w:bookmarkEnd w:id="245"/>
      <w:bookmarkEnd w:id="246"/>
      <w:bookmarkEnd w:id="247"/>
    </w:p>
    <w:p w14:paraId="16104BCD" w14:textId="389A0F60"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248" w:name="_Toc21711521"/>
      <w:bookmarkStart w:id="249" w:name="_Toc22625786"/>
      <w:bookmarkStart w:id="250" w:name="_Toc24759234"/>
      <w:bookmarkStart w:id="251" w:name="_Toc26199122"/>
      <w:bookmarkStart w:id="252" w:name="_Toc34738712"/>
      <w:bookmarkStart w:id="253" w:name="_Toc34738772"/>
      <w:bookmarkStart w:id="254" w:name="_Toc34749386"/>
      <w:r>
        <w:t>6.1.3.2.3</w:t>
      </w:r>
      <w:r>
        <w:tab/>
        <w:t>Resource Standard Methods</w:t>
      </w:r>
      <w:bookmarkEnd w:id="248"/>
      <w:bookmarkEnd w:id="249"/>
      <w:bookmarkEnd w:id="250"/>
      <w:bookmarkEnd w:id="251"/>
      <w:bookmarkEnd w:id="252"/>
      <w:bookmarkEnd w:id="253"/>
      <w:bookmarkEnd w:id="254"/>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255" w:name="_Toc21711522"/>
      <w:bookmarkStart w:id="256" w:name="_Toc22625787"/>
      <w:bookmarkStart w:id="257" w:name="_Toc24759235"/>
      <w:bookmarkStart w:id="258" w:name="_Toc26199123"/>
      <w:bookmarkStart w:id="259" w:name="_Toc34738713"/>
      <w:bookmarkStart w:id="260" w:name="_Toc34738773"/>
      <w:bookmarkStart w:id="261" w:name="_Toc34749387"/>
      <w:r>
        <w:t>6.1.3.2.4</w:t>
      </w:r>
      <w:r>
        <w:tab/>
        <w:t>Resource Custom Operations</w:t>
      </w:r>
      <w:bookmarkEnd w:id="255"/>
      <w:bookmarkEnd w:id="256"/>
      <w:bookmarkEnd w:id="257"/>
      <w:bookmarkEnd w:id="258"/>
      <w:bookmarkEnd w:id="259"/>
      <w:bookmarkEnd w:id="260"/>
      <w:bookmarkEnd w:id="261"/>
    </w:p>
    <w:p w14:paraId="3D46EC16" w14:textId="77777777" w:rsidR="00EB678F" w:rsidRPr="00384E92" w:rsidRDefault="00EB678F" w:rsidP="00EB678F">
      <w:pPr>
        <w:pStyle w:val="Heading6"/>
        <w:ind w:left="0" w:firstLine="0"/>
      </w:pPr>
      <w:bookmarkStart w:id="262" w:name="_Toc21711523"/>
      <w:bookmarkStart w:id="263" w:name="_Toc22625788"/>
      <w:bookmarkStart w:id="264" w:name="_Toc24759236"/>
      <w:bookmarkStart w:id="265" w:name="_Toc26199124"/>
      <w:bookmarkStart w:id="266" w:name="_Toc34738714"/>
      <w:bookmarkStart w:id="267" w:name="_Toc34738774"/>
      <w:bookmarkStart w:id="268" w:name="_Toc34749388"/>
      <w:r w:rsidRPr="00384E92">
        <w:t>6.</w:t>
      </w:r>
      <w:r>
        <w:t>1.3.2.4</w:t>
      </w:r>
      <w:r w:rsidRPr="00384E92">
        <w:t>.1</w:t>
      </w:r>
      <w:r w:rsidRPr="00384E92">
        <w:tab/>
      </w:r>
      <w:r>
        <w:t>Overview</w:t>
      </w:r>
      <w:bookmarkEnd w:id="262"/>
      <w:bookmarkEnd w:id="263"/>
      <w:bookmarkEnd w:id="264"/>
      <w:bookmarkEnd w:id="265"/>
      <w:bookmarkEnd w:id="266"/>
      <w:bookmarkEnd w:id="267"/>
      <w:bookmarkEnd w:id="268"/>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269" w:name="_Toc21711524"/>
    </w:p>
    <w:p w14:paraId="7904197F" w14:textId="77777777" w:rsidR="00EB678F" w:rsidRPr="00384E92" w:rsidRDefault="00EB678F" w:rsidP="00EB678F">
      <w:pPr>
        <w:pStyle w:val="Heading6"/>
        <w:ind w:left="0" w:firstLine="0"/>
      </w:pPr>
      <w:bookmarkStart w:id="270" w:name="_Toc22625789"/>
      <w:bookmarkStart w:id="271" w:name="_Toc24759237"/>
      <w:bookmarkStart w:id="272" w:name="_Toc26199125"/>
      <w:bookmarkStart w:id="273" w:name="_Toc34738715"/>
      <w:bookmarkStart w:id="274" w:name="_Toc34738775"/>
      <w:bookmarkStart w:id="275" w:name="_Toc34749389"/>
      <w:r w:rsidRPr="00384E92">
        <w:t>6.</w:t>
      </w:r>
      <w:r>
        <w:t>1.3.2.4</w:t>
      </w:r>
      <w:r w:rsidRPr="00384E92">
        <w:t>.</w:t>
      </w:r>
      <w:r>
        <w:t>2</w:t>
      </w:r>
      <w:r w:rsidRPr="00384E92">
        <w:tab/>
      </w:r>
      <w:r>
        <w:t>Operation: provide-secured-packet</w:t>
      </w:r>
      <w:bookmarkEnd w:id="269"/>
      <w:bookmarkEnd w:id="270"/>
      <w:bookmarkEnd w:id="271"/>
      <w:bookmarkEnd w:id="272"/>
      <w:bookmarkEnd w:id="273"/>
      <w:bookmarkEnd w:id="274"/>
      <w:bookmarkEnd w:id="275"/>
    </w:p>
    <w:p w14:paraId="2D5318CF" w14:textId="77777777" w:rsidR="00EB678F" w:rsidRDefault="00EB678F" w:rsidP="00EB678F">
      <w:pPr>
        <w:pStyle w:val="Heading7"/>
      </w:pPr>
      <w:bookmarkStart w:id="276" w:name="_Toc21711525"/>
      <w:bookmarkStart w:id="277" w:name="_Toc22625790"/>
      <w:bookmarkStart w:id="278" w:name="_Toc24759238"/>
      <w:bookmarkStart w:id="279" w:name="_Toc26199126"/>
      <w:bookmarkStart w:id="280" w:name="_Toc34738716"/>
      <w:bookmarkStart w:id="281" w:name="_Toc34738776"/>
      <w:bookmarkStart w:id="282" w:name="_Toc34749390"/>
      <w:r>
        <w:t>6.1.3.2.4.2.1</w:t>
      </w:r>
      <w:r>
        <w:tab/>
        <w:t>Description</w:t>
      </w:r>
      <w:bookmarkEnd w:id="276"/>
      <w:bookmarkEnd w:id="277"/>
      <w:bookmarkEnd w:id="278"/>
      <w:bookmarkEnd w:id="279"/>
      <w:bookmarkEnd w:id="280"/>
      <w:bookmarkEnd w:id="281"/>
      <w:bookmarkEnd w:id="282"/>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283" w:name="_Toc21711526"/>
      <w:bookmarkStart w:id="284" w:name="_Toc22625791"/>
      <w:bookmarkStart w:id="285" w:name="_Toc24759239"/>
      <w:bookmarkStart w:id="286" w:name="_Toc26199127"/>
      <w:bookmarkStart w:id="287" w:name="_Toc34738717"/>
      <w:bookmarkStart w:id="288" w:name="_Toc34738777"/>
      <w:bookmarkStart w:id="289" w:name="_Toc34749391"/>
      <w:r>
        <w:t>6.1.3.2.4.2.2</w:t>
      </w:r>
      <w:r>
        <w:tab/>
        <w:t>Operation Definition</w:t>
      </w:r>
      <w:bookmarkEnd w:id="283"/>
      <w:bookmarkEnd w:id="284"/>
      <w:bookmarkEnd w:id="285"/>
      <w:bookmarkEnd w:id="286"/>
      <w:bookmarkEnd w:id="287"/>
      <w:bookmarkEnd w:id="288"/>
      <w:bookmarkEnd w:id="289"/>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290" w:name="_Toc21711527"/>
      <w:bookmarkStart w:id="291" w:name="_Toc22625792"/>
      <w:bookmarkStart w:id="292" w:name="_Toc24759240"/>
      <w:bookmarkStart w:id="293" w:name="_Toc26199128"/>
      <w:bookmarkStart w:id="294" w:name="_Toc34738718"/>
      <w:bookmarkStart w:id="295" w:name="_Toc34738778"/>
      <w:bookmarkStart w:id="296" w:name="_Toc34749392"/>
      <w:r>
        <w:t>6.1.4</w:t>
      </w:r>
      <w:r>
        <w:tab/>
        <w:t>Custom Operations without associated resources</w:t>
      </w:r>
      <w:bookmarkEnd w:id="290"/>
      <w:bookmarkEnd w:id="291"/>
      <w:bookmarkEnd w:id="292"/>
      <w:bookmarkEnd w:id="293"/>
      <w:bookmarkEnd w:id="294"/>
      <w:bookmarkEnd w:id="295"/>
      <w:bookmarkEnd w:id="296"/>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297" w:name="_Toc21711528"/>
      <w:bookmarkStart w:id="298" w:name="_Toc22625793"/>
      <w:bookmarkStart w:id="299" w:name="_Toc24759241"/>
      <w:bookmarkStart w:id="300" w:name="_Toc26199129"/>
      <w:bookmarkStart w:id="301" w:name="_Toc34738719"/>
      <w:bookmarkStart w:id="302" w:name="_Toc34738779"/>
      <w:bookmarkStart w:id="303" w:name="_Toc34749393"/>
      <w:r>
        <w:t>6.1.5</w:t>
      </w:r>
      <w:r>
        <w:tab/>
        <w:t>Notifications</w:t>
      </w:r>
      <w:bookmarkEnd w:id="297"/>
      <w:bookmarkEnd w:id="298"/>
      <w:bookmarkEnd w:id="299"/>
      <w:bookmarkEnd w:id="300"/>
      <w:bookmarkEnd w:id="301"/>
      <w:bookmarkEnd w:id="302"/>
      <w:bookmarkEnd w:id="303"/>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304" w:name="_Toc21711529"/>
      <w:bookmarkStart w:id="305" w:name="_Toc22625794"/>
      <w:bookmarkStart w:id="306" w:name="_Toc24759242"/>
      <w:bookmarkStart w:id="307" w:name="_Toc26199130"/>
      <w:bookmarkStart w:id="308" w:name="_Toc34738720"/>
      <w:bookmarkStart w:id="309" w:name="_Toc34738780"/>
      <w:bookmarkStart w:id="310" w:name="_Toc34749394"/>
      <w:r>
        <w:t>6.1.6</w:t>
      </w:r>
      <w:r>
        <w:tab/>
        <w:t>Data Model</w:t>
      </w:r>
      <w:bookmarkEnd w:id="304"/>
      <w:bookmarkEnd w:id="305"/>
      <w:bookmarkEnd w:id="306"/>
      <w:bookmarkEnd w:id="307"/>
      <w:bookmarkEnd w:id="308"/>
      <w:bookmarkEnd w:id="309"/>
      <w:bookmarkEnd w:id="310"/>
    </w:p>
    <w:p w14:paraId="036B8477" w14:textId="77777777" w:rsidR="00EB678F" w:rsidRDefault="00EB678F" w:rsidP="00EB678F">
      <w:pPr>
        <w:pStyle w:val="Heading4"/>
      </w:pPr>
      <w:bookmarkStart w:id="311" w:name="_Toc21711530"/>
      <w:bookmarkStart w:id="312" w:name="_Toc22625795"/>
      <w:bookmarkStart w:id="313" w:name="_Toc24759243"/>
      <w:bookmarkStart w:id="314" w:name="_Toc26199131"/>
      <w:bookmarkStart w:id="315" w:name="_Toc34738721"/>
      <w:bookmarkStart w:id="316" w:name="_Toc34738781"/>
      <w:bookmarkStart w:id="317" w:name="_Toc34749395"/>
      <w:r>
        <w:t>6.1.6.1</w:t>
      </w:r>
      <w:r>
        <w:tab/>
        <w:t>General</w:t>
      </w:r>
      <w:bookmarkEnd w:id="311"/>
      <w:bookmarkEnd w:id="312"/>
      <w:bookmarkEnd w:id="313"/>
      <w:bookmarkEnd w:id="314"/>
      <w:bookmarkEnd w:id="315"/>
      <w:bookmarkEnd w:id="316"/>
      <w:bookmarkEnd w:id="31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77777777" w:rsidR="009C0CBB" w:rsidRDefault="009C0CBB" w:rsidP="00CA357F">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318" w:name="_Toc21711531"/>
      <w:bookmarkStart w:id="319" w:name="_Toc22625796"/>
      <w:bookmarkStart w:id="320" w:name="_Toc24759244"/>
      <w:bookmarkStart w:id="321" w:name="_Toc26199132"/>
      <w:bookmarkStart w:id="322" w:name="_Toc34738722"/>
      <w:bookmarkStart w:id="323" w:name="_Toc34738782"/>
      <w:bookmarkStart w:id="324" w:name="_Toc3474939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8"/>
      <w:bookmarkEnd w:id="319"/>
      <w:bookmarkEnd w:id="320"/>
      <w:bookmarkEnd w:id="321"/>
      <w:bookmarkEnd w:id="322"/>
      <w:bookmarkEnd w:id="323"/>
      <w:bookmarkEnd w:id="324"/>
    </w:p>
    <w:p w14:paraId="0D5B780C" w14:textId="77777777" w:rsidR="00EB678F" w:rsidRDefault="00EB678F" w:rsidP="00EB678F">
      <w:pPr>
        <w:pStyle w:val="Heading5"/>
      </w:pPr>
      <w:bookmarkStart w:id="325" w:name="_Toc21711532"/>
      <w:bookmarkStart w:id="326" w:name="_Toc22625797"/>
      <w:bookmarkStart w:id="327" w:name="_Toc24759245"/>
      <w:bookmarkStart w:id="328" w:name="_Toc26199133"/>
      <w:bookmarkStart w:id="329" w:name="_Toc34738723"/>
      <w:bookmarkStart w:id="330" w:name="_Toc34738783"/>
      <w:bookmarkStart w:id="331" w:name="_Toc34749397"/>
      <w:r>
        <w:t>6.1.6.2.1</w:t>
      </w:r>
      <w:r>
        <w:tab/>
        <w:t>Introduction</w:t>
      </w:r>
      <w:bookmarkEnd w:id="325"/>
      <w:bookmarkEnd w:id="326"/>
      <w:bookmarkEnd w:id="327"/>
      <w:bookmarkEnd w:id="328"/>
      <w:bookmarkEnd w:id="329"/>
      <w:bookmarkEnd w:id="330"/>
      <w:bookmarkEnd w:id="331"/>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332" w:name="_Toc21711533"/>
      <w:bookmarkStart w:id="333" w:name="_Toc22625798"/>
      <w:bookmarkStart w:id="334" w:name="_Toc24759246"/>
      <w:bookmarkStart w:id="335" w:name="_Toc26199134"/>
      <w:bookmarkStart w:id="336" w:name="_Toc34738724"/>
      <w:bookmarkStart w:id="337" w:name="_Toc34738784"/>
      <w:bookmarkStart w:id="338" w:name="_Toc34749398"/>
      <w:r>
        <w:lastRenderedPageBreak/>
        <w:t>6.1.6.2.2</w:t>
      </w:r>
      <w:r>
        <w:tab/>
        <w:t>Type: UiccConfigurationParameter</w:t>
      </w:r>
      <w:bookmarkEnd w:id="332"/>
      <w:bookmarkEnd w:id="333"/>
      <w:bookmarkEnd w:id="334"/>
      <w:bookmarkEnd w:id="335"/>
      <w:bookmarkEnd w:id="336"/>
      <w:bookmarkEnd w:id="337"/>
      <w:bookmarkEnd w:id="338"/>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77777777" w:rsidR="009C0CBB" w:rsidRDefault="009C0CBB" w:rsidP="00CA357F">
            <w:pPr>
              <w:pStyle w:val="TAL"/>
            </w:pPr>
            <w:r>
              <w:t>The Steering Of Roaming Information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339" w:name="_Toc21711534"/>
      <w:bookmarkStart w:id="340" w:name="_Toc22625799"/>
      <w:bookmarkStart w:id="341" w:name="_Toc24759247"/>
      <w:bookmarkStart w:id="342" w:name="_Toc26199135"/>
      <w:bookmarkStart w:id="343" w:name="_Toc34738725"/>
      <w:bookmarkStart w:id="344" w:name="_Toc34738785"/>
      <w:bookmarkStart w:id="345" w:name="_Toc347493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9"/>
      <w:bookmarkEnd w:id="340"/>
      <w:bookmarkEnd w:id="341"/>
      <w:bookmarkEnd w:id="342"/>
      <w:bookmarkEnd w:id="343"/>
      <w:bookmarkEnd w:id="344"/>
      <w:bookmarkEnd w:id="345"/>
    </w:p>
    <w:p w14:paraId="166F1869" w14:textId="77777777" w:rsidR="00EB678F" w:rsidRPr="00384E92" w:rsidRDefault="00EB678F" w:rsidP="00EB678F">
      <w:pPr>
        <w:pStyle w:val="Heading5"/>
      </w:pPr>
      <w:bookmarkStart w:id="346" w:name="_Toc21711535"/>
      <w:bookmarkStart w:id="347" w:name="_Toc22625800"/>
      <w:bookmarkStart w:id="348" w:name="_Toc24759248"/>
      <w:bookmarkStart w:id="349" w:name="_Toc26199136"/>
      <w:bookmarkStart w:id="350" w:name="_Toc34738726"/>
      <w:bookmarkStart w:id="351" w:name="_Toc34738786"/>
      <w:bookmarkStart w:id="352" w:name="_Toc34749400"/>
      <w:r>
        <w:t>6.1.6.3.1</w:t>
      </w:r>
      <w:r w:rsidRPr="00384E92">
        <w:tab/>
        <w:t>Introduction</w:t>
      </w:r>
      <w:bookmarkEnd w:id="346"/>
      <w:bookmarkEnd w:id="347"/>
      <w:bookmarkEnd w:id="348"/>
      <w:bookmarkEnd w:id="349"/>
      <w:bookmarkEnd w:id="350"/>
      <w:bookmarkEnd w:id="351"/>
      <w:bookmarkEnd w:id="352"/>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353" w:name="_Toc21711536"/>
      <w:bookmarkStart w:id="354" w:name="_Toc22625801"/>
      <w:bookmarkStart w:id="355" w:name="_Toc24759249"/>
      <w:bookmarkStart w:id="356" w:name="_Toc26199137"/>
      <w:bookmarkStart w:id="357" w:name="_Toc34738727"/>
      <w:bookmarkStart w:id="358" w:name="_Toc34738787"/>
      <w:bookmarkStart w:id="359" w:name="_Toc34749401"/>
      <w:r>
        <w:t>6.1.6.3.2</w:t>
      </w:r>
      <w:r w:rsidRPr="00384E92">
        <w:tab/>
        <w:t>Simple data types</w:t>
      </w:r>
      <w:bookmarkEnd w:id="353"/>
      <w:bookmarkEnd w:id="354"/>
      <w:bookmarkEnd w:id="355"/>
      <w:bookmarkEnd w:id="356"/>
      <w:bookmarkEnd w:id="357"/>
      <w:bookmarkEnd w:id="358"/>
      <w:bookmarkEnd w:id="359"/>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360" w:name="_Toc21711543"/>
      <w:bookmarkStart w:id="361" w:name="_Toc22625808"/>
      <w:bookmarkStart w:id="362" w:name="_Toc24759250"/>
      <w:bookmarkStart w:id="363" w:name="_Toc26199138"/>
      <w:bookmarkStart w:id="364" w:name="_Toc34738728"/>
      <w:bookmarkStart w:id="365" w:name="_Toc34738788"/>
      <w:bookmarkStart w:id="366" w:name="_Toc34749402"/>
      <w:r>
        <w:t>6.1.7</w:t>
      </w:r>
      <w:r>
        <w:tab/>
        <w:t>Error Handling</w:t>
      </w:r>
      <w:bookmarkEnd w:id="360"/>
      <w:bookmarkEnd w:id="361"/>
      <w:bookmarkEnd w:id="362"/>
      <w:bookmarkEnd w:id="363"/>
      <w:bookmarkEnd w:id="364"/>
      <w:bookmarkEnd w:id="365"/>
      <w:bookmarkEnd w:id="366"/>
    </w:p>
    <w:p w14:paraId="38A60B8D" w14:textId="77777777" w:rsidR="00EB678F" w:rsidRPr="00971458" w:rsidRDefault="00EB678F" w:rsidP="00EB678F">
      <w:pPr>
        <w:pStyle w:val="Heading4"/>
      </w:pPr>
      <w:bookmarkStart w:id="367" w:name="_Toc21711544"/>
      <w:bookmarkStart w:id="368" w:name="_Toc22625809"/>
      <w:bookmarkStart w:id="369" w:name="_Toc24759251"/>
      <w:bookmarkStart w:id="370" w:name="_Toc26199139"/>
      <w:bookmarkStart w:id="371" w:name="_Toc34738729"/>
      <w:bookmarkStart w:id="372" w:name="_Toc34738789"/>
      <w:bookmarkStart w:id="373" w:name="_Toc34749403"/>
      <w:r w:rsidRPr="00971458">
        <w:t>6.1.7.1</w:t>
      </w:r>
      <w:r w:rsidRPr="00971458">
        <w:tab/>
        <w:t>General</w:t>
      </w:r>
      <w:bookmarkEnd w:id="367"/>
      <w:bookmarkEnd w:id="368"/>
      <w:bookmarkEnd w:id="369"/>
      <w:bookmarkEnd w:id="370"/>
      <w:bookmarkEnd w:id="371"/>
      <w:bookmarkEnd w:id="372"/>
      <w:bookmarkEnd w:id="373"/>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374" w:name="_Toc21711545"/>
      <w:bookmarkStart w:id="375" w:name="_Toc22625810"/>
      <w:bookmarkStart w:id="376" w:name="_Toc24759252"/>
      <w:bookmarkStart w:id="377" w:name="_Toc26199140"/>
      <w:bookmarkStart w:id="378" w:name="_Toc34738730"/>
      <w:bookmarkStart w:id="379" w:name="_Toc34738790"/>
      <w:bookmarkStart w:id="380" w:name="_Toc34749404"/>
      <w:r w:rsidRPr="00971458">
        <w:t>6.1.7.2</w:t>
      </w:r>
      <w:r w:rsidRPr="00971458">
        <w:tab/>
        <w:t>Protocol Errors</w:t>
      </w:r>
      <w:bookmarkEnd w:id="374"/>
      <w:bookmarkEnd w:id="375"/>
      <w:bookmarkEnd w:id="376"/>
      <w:bookmarkEnd w:id="377"/>
      <w:bookmarkEnd w:id="378"/>
      <w:bookmarkEnd w:id="379"/>
      <w:bookmarkEnd w:id="380"/>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381" w:name="_Toc21711546"/>
      <w:bookmarkStart w:id="382" w:name="_Toc22625811"/>
      <w:bookmarkStart w:id="383" w:name="_Toc24759253"/>
      <w:bookmarkStart w:id="384" w:name="_Toc26199141"/>
      <w:bookmarkStart w:id="385" w:name="_Toc34738731"/>
      <w:bookmarkStart w:id="386" w:name="_Toc34738791"/>
      <w:bookmarkStart w:id="387" w:name="_Toc34749405"/>
      <w:r>
        <w:t>6.1.7.3</w:t>
      </w:r>
      <w:r>
        <w:tab/>
        <w:t>Application Errors</w:t>
      </w:r>
      <w:bookmarkEnd w:id="381"/>
      <w:bookmarkEnd w:id="382"/>
      <w:bookmarkEnd w:id="383"/>
      <w:bookmarkEnd w:id="384"/>
      <w:bookmarkEnd w:id="385"/>
      <w:bookmarkEnd w:id="386"/>
      <w:bookmarkEnd w:id="387"/>
    </w:p>
    <w:p w14:paraId="1CCA46B6" w14:textId="67FFA9FA"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388" w:name="_Toc492899751"/>
      <w:bookmarkStart w:id="389" w:name="_Toc492900030"/>
      <w:bookmarkStart w:id="390" w:name="_Toc492967832"/>
      <w:bookmarkStart w:id="391" w:name="_Toc492972920"/>
      <w:bookmarkStart w:id="392" w:name="_Toc492973140"/>
      <w:bookmarkStart w:id="393" w:name="_Toc493774060"/>
      <w:bookmarkStart w:id="394" w:name="_Toc508285804"/>
      <w:bookmarkStart w:id="395" w:name="_Toc508287269"/>
      <w:bookmarkStart w:id="396" w:name="_Toc21711547"/>
      <w:bookmarkStart w:id="397" w:name="_Toc22625812"/>
    </w:p>
    <w:p w14:paraId="7E052D4C" w14:textId="77777777" w:rsidR="00EB678F" w:rsidRPr="0023018E" w:rsidRDefault="00EB678F" w:rsidP="00EB678F">
      <w:pPr>
        <w:pStyle w:val="Heading2"/>
        <w:rPr>
          <w:lang w:eastAsia="zh-CN"/>
        </w:rPr>
      </w:pPr>
      <w:bookmarkStart w:id="398" w:name="_Toc24759254"/>
      <w:bookmarkStart w:id="399" w:name="_Toc26199142"/>
      <w:bookmarkStart w:id="400" w:name="_Toc34738732"/>
      <w:bookmarkStart w:id="401" w:name="_Toc34738792"/>
      <w:bookmarkStart w:id="402" w:name="_Toc34749406"/>
      <w:r>
        <w:t>6.1.8</w:t>
      </w:r>
      <w:r w:rsidRPr="0023018E">
        <w:rPr>
          <w:lang w:eastAsia="zh-CN"/>
        </w:rPr>
        <w:tab/>
        <w:t>Feature negotiation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403" w:name="_Toc532994477"/>
      <w:bookmarkStart w:id="404" w:name="_Toc21711548"/>
      <w:bookmarkStart w:id="405" w:name="_Toc22625813"/>
      <w:bookmarkStart w:id="406" w:name="_Toc24759255"/>
      <w:bookmarkStart w:id="407" w:name="_Toc26199143"/>
      <w:bookmarkStart w:id="408" w:name="_Toc34738733"/>
      <w:bookmarkStart w:id="409" w:name="_Toc34738793"/>
      <w:bookmarkStart w:id="410" w:name="_Hlk525137310"/>
      <w:bookmarkStart w:id="411" w:name="_Toc34749407"/>
      <w:r>
        <w:t>6.1.9</w:t>
      </w:r>
      <w:r w:rsidRPr="001E7573">
        <w:tab/>
        <w:t>Security</w:t>
      </w:r>
      <w:bookmarkEnd w:id="403"/>
      <w:bookmarkEnd w:id="404"/>
      <w:bookmarkEnd w:id="405"/>
      <w:bookmarkEnd w:id="406"/>
      <w:bookmarkEnd w:id="407"/>
      <w:bookmarkEnd w:id="408"/>
      <w:bookmarkEnd w:id="409"/>
      <w:bookmarkEnd w:id="41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412" w:name="_Hlk530142087"/>
      <w:bookmarkEnd w:id="410"/>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412"/>
    <w:p w14:paraId="1B1C60D9" w14:textId="77777777" w:rsidR="00EB678F" w:rsidRDefault="00EB678F" w:rsidP="00EB678F">
      <w:pPr>
        <w:pStyle w:val="Heading8"/>
      </w:pPr>
      <w:r>
        <w:br w:type="page"/>
      </w:r>
      <w:bookmarkStart w:id="413" w:name="_Toc21711549"/>
      <w:bookmarkStart w:id="414" w:name="_Toc22625814"/>
      <w:bookmarkStart w:id="415" w:name="_Toc24759256"/>
      <w:bookmarkStart w:id="416" w:name="_Toc26199144"/>
      <w:bookmarkStart w:id="417" w:name="_Toc34738734"/>
      <w:bookmarkStart w:id="418" w:name="_Toc34738794"/>
      <w:bookmarkStart w:id="419" w:name="_Toc34749408"/>
      <w:r w:rsidRPr="004D3578">
        <w:lastRenderedPageBreak/>
        <w:t>Annex A (normative):</w:t>
      </w:r>
      <w:r w:rsidRPr="004D3578">
        <w:br/>
      </w:r>
      <w:r>
        <w:t>OpenAPI specification</w:t>
      </w:r>
      <w:bookmarkEnd w:id="413"/>
      <w:bookmarkEnd w:id="414"/>
      <w:bookmarkEnd w:id="415"/>
      <w:bookmarkEnd w:id="416"/>
      <w:bookmarkEnd w:id="417"/>
      <w:bookmarkEnd w:id="418"/>
      <w:bookmarkEnd w:id="419"/>
    </w:p>
    <w:p w14:paraId="2ABC25CC" w14:textId="77777777" w:rsidR="00EB678F" w:rsidRDefault="00EB678F" w:rsidP="00EB678F">
      <w:pPr>
        <w:pStyle w:val="Heading2"/>
      </w:pPr>
      <w:bookmarkStart w:id="420" w:name="_Toc21711550"/>
      <w:bookmarkStart w:id="421" w:name="_Toc22625815"/>
      <w:bookmarkStart w:id="422" w:name="_Toc24759257"/>
      <w:bookmarkStart w:id="423" w:name="_Toc26199145"/>
      <w:bookmarkStart w:id="424" w:name="_Toc34738735"/>
      <w:bookmarkStart w:id="425" w:name="_Toc34738795"/>
      <w:bookmarkStart w:id="426" w:name="_Toc34749409"/>
      <w:r>
        <w:t>A.1</w:t>
      </w:r>
      <w:r>
        <w:tab/>
        <w:t>General</w:t>
      </w:r>
      <w:bookmarkEnd w:id="420"/>
      <w:bookmarkEnd w:id="421"/>
      <w:bookmarkEnd w:id="422"/>
      <w:bookmarkEnd w:id="423"/>
      <w:bookmarkEnd w:id="424"/>
      <w:bookmarkEnd w:id="425"/>
      <w:bookmarkEnd w:id="426"/>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23"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24"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42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27"/>
    </w:p>
    <w:p w14:paraId="052E1D81" w14:textId="4C0E1CD5" w:rsidR="00EB678F" w:rsidRDefault="00EB678F" w:rsidP="00EB678F">
      <w:pPr>
        <w:pStyle w:val="Heading2"/>
      </w:pPr>
      <w:bookmarkStart w:id="428" w:name="_Toc21711551"/>
      <w:bookmarkStart w:id="429" w:name="_Toc22625816"/>
      <w:bookmarkStart w:id="430" w:name="_Toc24759258"/>
      <w:bookmarkStart w:id="431" w:name="_Toc26199146"/>
      <w:bookmarkStart w:id="432" w:name="_Toc34738736"/>
      <w:bookmarkStart w:id="433" w:name="_Toc34738796"/>
      <w:bookmarkStart w:id="434" w:name="_Toc34749410"/>
      <w:r>
        <w:t>A.2</w:t>
      </w:r>
      <w:r>
        <w:tab/>
        <w:t>N</w:t>
      </w:r>
      <w:r w:rsidR="00A4570D">
        <w:t>sp</w:t>
      </w:r>
      <w:r>
        <w:t>af_SecuredPacket API</w:t>
      </w:r>
      <w:bookmarkEnd w:id="428"/>
      <w:bookmarkEnd w:id="429"/>
      <w:bookmarkEnd w:id="430"/>
      <w:bookmarkEnd w:id="431"/>
      <w:bookmarkEnd w:id="432"/>
      <w:bookmarkEnd w:id="433"/>
      <w:bookmarkEnd w:id="434"/>
    </w:p>
    <w:p w14:paraId="552E814E" w14:textId="77777777" w:rsidR="00EB678F" w:rsidRPr="00986E88" w:rsidRDefault="00EB678F" w:rsidP="00EB678F">
      <w:pPr>
        <w:pStyle w:val="PL"/>
      </w:pPr>
      <w:bookmarkStart w:id="435" w:name="_Hlk515634373"/>
      <w:bookmarkStart w:id="436"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67C1E68" w:rsidR="00EB678F" w:rsidRPr="003B6423" w:rsidRDefault="00EB678F" w:rsidP="00EB678F">
      <w:pPr>
        <w:pStyle w:val="PL"/>
        <w:rPr>
          <w:lang w:val="fr-FR"/>
        </w:rPr>
      </w:pPr>
      <w:r w:rsidRPr="003B6423">
        <w:rPr>
          <w:lang w:val="fr-FR"/>
        </w:rPr>
        <w:t xml:space="preserve">  version: </w:t>
      </w:r>
      <w:r>
        <w:rPr>
          <w:lang w:val="fr-FR"/>
        </w:rPr>
        <w:t>1.0.0.alpha-</w:t>
      </w:r>
      <w:r w:rsidR="00CA357F">
        <w:rPr>
          <w:lang w:val="fr-FR"/>
        </w:rPr>
        <w:t>2</w:t>
      </w:r>
    </w:p>
    <w:p w14:paraId="5BC1CEA1" w14:textId="77777777" w:rsidR="00EB678F" w:rsidRDefault="00EB678F" w:rsidP="00EB678F">
      <w:pPr>
        <w:pStyle w:val="PL"/>
      </w:pPr>
      <w:r w:rsidRPr="003B6423">
        <w:rPr>
          <w:lang w:val="fr-FR"/>
        </w:rPr>
        <w:t xml:space="preserve">  description: </w:t>
      </w:r>
      <w:r>
        <w:t>|</w:t>
      </w:r>
    </w:p>
    <w:p w14:paraId="3520E29C" w14:textId="42A765BB"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437" w:name="_Hlk514243590"/>
      <w:r w:rsidRPr="003B6423">
        <w:rPr>
          <w:lang w:val="fr-FR"/>
        </w:rPr>
        <w:t>externalDocs:</w:t>
      </w:r>
    </w:p>
    <w:p w14:paraId="19BD7550" w14:textId="137F26A0"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2C57FB">
        <w:rPr>
          <w:lang w:val="fr-FR"/>
        </w:rPr>
        <w:t>1</w:t>
      </w:r>
      <w:r w:rsidR="00FA2CBB">
        <w:rPr>
          <w:lang w:val="fr-FR"/>
        </w:rPr>
        <w:t>6</w:t>
      </w:r>
      <w:r>
        <w:rPr>
          <w:lang w:val="fr-FR"/>
        </w:rPr>
        <w:t>.</w:t>
      </w:r>
      <w:r w:rsidR="00FA2CBB">
        <w:rPr>
          <w:lang w:val="fr-FR"/>
        </w:rPr>
        <w:t>0</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437"/>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lastRenderedPageBreak/>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438" w:name="_Hlk515639407"/>
      <w:bookmarkEnd w:id="435"/>
      <w:bookmarkEnd w:id="436"/>
    </w:p>
    <w:p w14:paraId="0D63AE3E" w14:textId="77777777" w:rsidR="00EB678F" w:rsidRPr="004D3578" w:rsidRDefault="00EB678F" w:rsidP="00EB678F">
      <w:pPr>
        <w:pStyle w:val="Heading8"/>
      </w:pPr>
      <w:bookmarkStart w:id="439" w:name="historyclause"/>
      <w:bookmarkEnd w:id="438"/>
      <w:r w:rsidRPr="004D3578">
        <w:br w:type="page"/>
      </w:r>
      <w:bookmarkStart w:id="440" w:name="_Toc21711552"/>
      <w:bookmarkStart w:id="441" w:name="_Toc22625817"/>
      <w:bookmarkStart w:id="442" w:name="_Toc24759259"/>
      <w:bookmarkStart w:id="443" w:name="_Toc26199147"/>
      <w:bookmarkStart w:id="444" w:name="_Toc34738737"/>
      <w:bookmarkStart w:id="445" w:name="_Toc34738797"/>
      <w:bookmarkStart w:id="446" w:name="_Toc34749411"/>
      <w:r w:rsidRPr="004D3578">
        <w:lastRenderedPageBreak/>
        <w:t xml:space="preserve">Annex </w:t>
      </w:r>
      <w:r>
        <w:t>B</w:t>
      </w:r>
      <w:r w:rsidRPr="004D3578">
        <w:t xml:space="preserve"> (informative):</w:t>
      </w:r>
      <w:r w:rsidRPr="004D3578">
        <w:br/>
        <w:t>Change history</w:t>
      </w:r>
      <w:bookmarkEnd w:id="440"/>
      <w:bookmarkEnd w:id="441"/>
      <w:bookmarkEnd w:id="442"/>
      <w:bookmarkEnd w:id="443"/>
      <w:bookmarkEnd w:id="444"/>
      <w:bookmarkEnd w:id="445"/>
      <w:bookmarkEnd w:id="446"/>
    </w:p>
    <w:bookmarkEnd w:id="439"/>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82AD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425"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962"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82AD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33892BCA" w:rsidR="009B7D7B" w:rsidRDefault="009B7D7B" w:rsidP="00F82ADA">
            <w:pPr>
              <w:pStyle w:val="TAC"/>
              <w:rPr>
                <w:sz w:val="16"/>
                <w:szCs w:val="16"/>
              </w:rPr>
            </w:pPr>
            <w:r>
              <w:rPr>
                <w:sz w:val="16"/>
                <w:szCs w:val="16"/>
              </w:rPr>
              <w:t>CP-3285</w:t>
            </w:r>
          </w:p>
        </w:tc>
        <w:tc>
          <w:tcPr>
            <w:tcW w:w="425"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962"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82AD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425"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962"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82AD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425"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962"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82AD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425"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962"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82AD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425"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962"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9AEF4" w14:textId="77777777" w:rsidR="002F5B68" w:rsidRDefault="002F5B68">
      <w:r>
        <w:separator/>
      </w:r>
    </w:p>
  </w:endnote>
  <w:endnote w:type="continuationSeparator" w:id="0">
    <w:p w14:paraId="31A72554" w14:textId="77777777" w:rsidR="002F5B68" w:rsidRDefault="002F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CA357F" w:rsidRDefault="00CA3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4DC92" w14:textId="77777777" w:rsidR="002F5B68" w:rsidRDefault="002F5B68">
      <w:r>
        <w:separator/>
      </w:r>
    </w:p>
  </w:footnote>
  <w:footnote w:type="continuationSeparator" w:id="0">
    <w:p w14:paraId="7E62BEA2" w14:textId="77777777" w:rsidR="002F5B68" w:rsidRDefault="002F5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63BFEF26" w:rsidR="00CA357F" w:rsidRDefault="00CA3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CA357F" w:rsidRDefault="00CA3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079B5243" w:rsidR="00CA357F" w:rsidRDefault="00CA3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21B">
      <w:rPr>
        <w:rFonts w:ascii="Arial" w:hAnsi="Arial" w:cs="Arial"/>
        <w:b/>
        <w:noProof/>
        <w:sz w:val="18"/>
        <w:szCs w:val="18"/>
      </w:rPr>
      <w:t>Release 16</w:t>
    </w:r>
    <w:r>
      <w:rPr>
        <w:rFonts w:ascii="Arial" w:hAnsi="Arial" w:cs="Arial"/>
        <w:b/>
        <w:sz w:val="18"/>
        <w:szCs w:val="18"/>
      </w:rPr>
      <w:fldChar w:fldCharType="end"/>
    </w:r>
  </w:p>
  <w:p w14:paraId="7A9B7BA8" w14:textId="77777777" w:rsidR="00CA357F" w:rsidRDefault="00CA3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2602"/>
    <w:rsid w:val="002347A2"/>
    <w:rsid w:val="00265666"/>
    <w:rsid w:val="002675F0"/>
    <w:rsid w:val="002975C4"/>
    <w:rsid w:val="002A2FA3"/>
    <w:rsid w:val="002B6339"/>
    <w:rsid w:val="002C57FB"/>
    <w:rsid w:val="002E00EE"/>
    <w:rsid w:val="002E70FB"/>
    <w:rsid w:val="002E7361"/>
    <w:rsid w:val="002F5B68"/>
    <w:rsid w:val="00300F08"/>
    <w:rsid w:val="003172DC"/>
    <w:rsid w:val="0035462D"/>
    <w:rsid w:val="003655E5"/>
    <w:rsid w:val="003765B8"/>
    <w:rsid w:val="00395627"/>
    <w:rsid w:val="003C3971"/>
    <w:rsid w:val="003F3C93"/>
    <w:rsid w:val="00423334"/>
    <w:rsid w:val="004345EC"/>
    <w:rsid w:val="004607D3"/>
    <w:rsid w:val="00465515"/>
    <w:rsid w:val="0049207B"/>
    <w:rsid w:val="00494356"/>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07CA8"/>
    <w:rsid w:val="00813093"/>
    <w:rsid w:val="00830747"/>
    <w:rsid w:val="008768CA"/>
    <w:rsid w:val="00897DB7"/>
    <w:rsid w:val="008C384C"/>
    <w:rsid w:val="008E421B"/>
    <w:rsid w:val="0090271F"/>
    <w:rsid w:val="00902E23"/>
    <w:rsid w:val="009114D7"/>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73129"/>
    <w:rsid w:val="00A82346"/>
    <w:rsid w:val="00A92BA1"/>
    <w:rsid w:val="00AC49D2"/>
    <w:rsid w:val="00AC4C5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34D7"/>
    <w:rsid w:val="00C72833"/>
    <w:rsid w:val="00C80F1D"/>
    <w:rsid w:val="00C93F40"/>
    <w:rsid w:val="00CA357F"/>
    <w:rsid w:val="00CA3D0C"/>
    <w:rsid w:val="00CE21F5"/>
    <w:rsid w:val="00CF3FDC"/>
    <w:rsid w:val="00D10CEF"/>
    <w:rsid w:val="00D556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A2CB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FA2CB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70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Specs/%3cPlenary%3e/%3cRelease%3e/OpenAPI/"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Specs/archive/OpenAPI/%3cRelease%3e/"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093AACB6-ADAC-4A78-AF9D-9738E4A26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4156</Words>
  <Characters>23694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2020-03-04T12:09:00Z</dcterms:created>
  <dcterms:modified xsi:type="dcterms:W3CDTF">2020-03-10T15:15:00Z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