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250A19D7"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491CF5">
              <w:t>3</w:t>
            </w:r>
            <w:r w:rsidRPr="00231500">
              <w:t xml:space="preserve">.0 </w:t>
            </w:r>
            <w:r w:rsidRPr="00231500">
              <w:rPr>
                <w:sz w:val="32"/>
              </w:rPr>
              <w:t>(20</w:t>
            </w:r>
            <w:r w:rsidR="00CB2D41">
              <w:rPr>
                <w:sz w:val="32"/>
              </w:rPr>
              <w:t>2</w:t>
            </w:r>
            <w:r w:rsidR="00D15519">
              <w:rPr>
                <w:sz w:val="32"/>
              </w:rPr>
              <w:t>5</w:t>
            </w:r>
            <w:r w:rsidRPr="00231500">
              <w:rPr>
                <w:sz w:val="32"/>
              </w:rPr>
              <w:t>-</w:t>
            </w:r>
            <w:r w:rsidR="00491CF5">
              <w:rPr>
                <w:sz w:val="32"/>
              </w:rPr>
              <w:t>12</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829049761" r:id="rId13"/>
              </w:object>
            </w:r>
          </w:p>
        </w:tc>
        <w:tc>
          <w:tcPr>
            <w:tcW w:w="5540" w:type="dxa"/>
          </w:tcPr>
          <w:p w14:paraId="511E7764" w14:textId="77777777" w:rsidR="00D57972" w:rsidRDefault="00000000" w:rsidP="00133525">
            <w:pPr>
              <w:jc w:val="right"/>
            </w:pPr>
            <w:bookmarkStart w:id="3" w:name="logos"/>
            <w:r>
              <w:pict w14:anchorId="511E7F7C">
                <v:shape id="_x0000_i1026" type="#_x0000_t75" style="width:128.35pt;height:75.15pt">
                  <v:imagedata r:id="rId14" o:title="3GPP-logo_web"/>
                </v:shape>
              </w:pict>
            </w:r>
            <w:bookmarkEnd w:id="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58536083" w14:textId="6DAAC3CD" w:rsidR="00B209CD" w:rsidRDefault="00657AE7">
      <w:pPr>
        <w:pStyle w:val="TOC1"/>
        <w:rPr>
          <w:rFonts w:ascii="Calibri" w:eastAsia="DengXian" w:hAnsi="Calibri"/>
          <w:kern w:val="2"/>
          <w:sz w:val="24"/>
          <w:szCs w:val="24"/>
          <w:lang w:eastAsia="en-GB"/>
        </w:rPr>
      </w:pPr>
      <w:r>
        <w:fldChar w:fldCharType="begin"/>
      </w:r>
      <w:r>
        <w:instrText xml:space="preserve"> TOC \o "1-9" </w:instrText>
      </w:r>
      <w:r>
        <w:fldChar w:fldCharType="separate"/>
      </w:r>
      <w:r w:rsidR="00B209CD">
        <w:t>Foreword</w:t>
      </w:r>
      <w:r w:rsidR="00B209CD">
        <w:tab/>
      </w:r>
      <w:r w:rsidR="00B209CD">
        <w:fldChar w:fldCharType="begin"/>
      </w:r>
      <w:r w:rsidR="00B209CD">
        <w:instrText xml:space="preserve"> PAGEREF _Toc218436915 \h </w:instrText>
      </w:r>
      <w:r w:rsidR="00B209CD">
        <w:fldChar w:fldCharType="separate"/>
      </w:r>
      <w:r w:rsidR="00B209CD">
        <w:t>6</w:t>
      </w:r>
      <w:r w:rsidR="00B209CD">
        <w:fldChar w:fldCharType="end"/>
      </w:r>
    </w:p>
    <w:p w14:paraId="11AA6DCA" w14:textId="0DB2E83F" w:rsidR="00B209CD" w:rsidRDefault="00B209CD">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r>
      <w:r>
        <w:instrText xml:space="preserve"> PAGEREF _Toc218436916 \h </w:instrText>
      </w:r>
      <w:r>
        <w:fldChar w:fldCharType="separate"/>
      </w:r>
      <w:r>
        <w:t>7</w:t>
      </w:r>
      <w:r>
        <w:fldChar w:fldCharType="end"/>
      </w:r>
    </w:p>
    <w:p w14:paraId="52429CF2" w14:textId="663DD8DC" w:rsidR="00B209CD" w:rsidRDefault="00B209CD">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r>
      <w:r>
        <w:instrText xml:space="preserve"> PAGEREF _Toc218436917 \h </w:instrText>
      </w:r>
      <w:r>
        <w:fldChar w:fldCharType="separate"/>
      </w:r>
      <w:r>
        <w:t>7</w:t>
      </w:r>
      <w:r>
        <w:fldChar w:fldCharType="end"/>
      </w:r>
    </w:p>
    <w:p w14:paraId="608BE374" w14:textId="2B8DDEDD" w:rsidR="00B209CD" w:rsidRDefault="00B209CD">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r>
      <w:r>
        <w:instrText xml:space="preserve"> PAGEREF _Toc218436918 \h </w:instrText>
      </w:r>
      <w:r>
        <w:fldChar w:fldCharType="separate"/>
      </w:r>
      <w:r>
        <w:t>8</w:t>
      </w:r>
      <w:r>
        <w:fldChar w:fldCharType="end"/>
      </w:r>
    </w:p>
    <w:p w14:paraId="71A1B66C" w14:textId="3BDA8AD4" w:rsidR="00B209CD" w:rsidRDefault="00B209CD">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r>
      <w:r>
        <w:instrText xml:space="preserve"> PAGEREF _Toc218436919 \h </w:instrText>
      </w:r>
      <w:r>
        <w:fldChar w:fldCharType="separate"/>
      </w:r>
      <w:r>
        <w:t>8</w:t>
      </w:r>
      <w:r>
        <w:fldChar w:fldCharType="end"/>
      </w:r>
    </w:p>
    <w:p w14:paraId="63E052E8" w14:textId="0C5A6C71" w:rsidR="00B209CD" w:rsidRDefault="00B209CD">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r>
      <w:r>
        <w:instrText xml:space="preserve"> PAGEREF _Toc218436920 \h </w:instrText>
      </w:r>
      <w:r>
        <w:fldChar w:fldCharType="separate"/>
      </w:r>
      <w:r>
        <w:t>8</w:t>
      </w:r>
      <w:r>
        <w:fldChar w:fldCharType="end"/>
      </w:r>
    </w:p>
    <w:p w14:paraId="2FD969EB" w14:textId="7028E1DF" w:rsidR="00B209CD" w:rsidRDefault="00B209CD">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r>
      <w:r>
        <w:instrText xml:space="preserve"> PAGEREF _Toc218436921 \h </w:instrText>
      </w:r>
      <w:r>
        <w:fldChar w:fldCharType="separate"/>
      </w:r>
      <w:r>
        <w:t>8</w:t>
      </w:r>
      <w:r>
        <w:fldChar w:fldCharType="end"/>
      </w:r>
    </w:p>
    <w:p w14:paraId="42C13BD4" w14:textId="759E9015" w:rsidR="00B209CD" w:rsidRDefault="00B209CD">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r>
      <w:r>
        <w:instrText xml:space="preserve"> PAGEREF _Toc218436922 \h </w:instrText>
      </w:r>
      <w:r>
        <w:fldChar w:fldCharType="separate"/>
      </w:r>
      <w:r>
        <w:t>8</w:t>
      </w:r>
      <w:r>
        <w:fldChar w:fldCharType="end"/>
      </w:r>
    </w:p>
    <w:p w14:paraId="0A211D98" w14:textId="530E1F69" w:rsidR="00B209CD" w:rsidRDefault="00B209CD">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r>
      <w:r>
        <w:instrText xml:space="preserve"> PAGEREF _Toc218436923 \h </w:instrText>
      </w:r>
      <w:r>
        <w:fldChar w:fldCharType="separate"/>
      </w:r>
      <w:r>
        <w:t>8</w:t>
      </w:r>
      <w:r>
        <w:fldChar w:fldCharType="end"/>
      </w:r>
    </w:p>
    <w:p w14:paraId="33790113" w14:textId="4CAF14E7" w:rsidR="00B209CD" w:rsidRDefault="00B209CD">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NEF for NIDD and SMS</w:t>
      </w:r>
      <w:r>
        <w:tab/>
      </w:r>
      <w:r>
        <w:fldChar w:fldCharType="begin"/>
      </w:r>
      <w:r>
        <w:instrText xml:space="preserve"> PAGEREF _Toc218436924 \h </w:instrText>
      </w:r>
      <w:r>
        <w:fldChar w:fldCharType="separate"/>
      </w:r>
      <w:r>
        <w:t>9</w:t>
      </w:r>
      <w:r>
        <w:fldChar w:fldCharType="end"/>
      </w:r>
    </w:p>
    <w:p w14:paraId="442AF9DD" w14:textId="5B4DBDF8" w:rsidR="00B209CD" w:rsidRDefault="00B209CD">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r>
      <w:r>
        <w:instrText xml:space="preserve"> PAGEREF _Toc218436925 \h </w:instrText>
      </w:r>
      <w:r>
        <w:fldChar w:fldCharType="separate"/>
      </w:r>
      <w:r>
        <w:t>9</w:t>
      </w:r>
      <w:r>
        <w:fldChar w:fldCharType="end"/>
      </w:r>
    </w:p>
    <w:p w14:paraId="3FC06375" w14:textId="04085446" w:rsidR="00B209CD" w:rsidRDefault="00B209CD">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Nnef_SMContext Service</w:t>
      </w:r>
      <w:r>
        <w:tab/>
      </w:r>
      <w:r>
        <w:fldChar w:fldCharType="begin"/>
      </w:r>
      <w:r>
        <w:instrText xml:space="preserve"> PAGEREF _Toc218436926 \h </w:instrText>
      </w:r>
      <w:r>
        <w:fldChar w:fldCharType="separate"/>
      </w:r>
      <w:r>
        <w:t>10</w:t>
      </w:r>
      <w:r>
        <w:fldChar w:fldCharType="end"/>
      </w:r>
    </w:p>
    <w:p w14:paraId="52B466FB" w14:textId="3DDF0DF1" w:rsidR="00B209CD" w:rsidRDefault="00B209CD">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r>
      <w:r>
        <w:instrText xml:space="preserve"> PAGEREF _Toc218436927 \h </w:instrText>
      </w:r>
      <w:r>
        <w:fldChar w:fldCharType="separate"/>
      </w:r>
      <w:r>
        <w:t>10</w:t>
      </w:r>
      <w:r>
        <w:fldChar w:fldCharType="end"/>
      </w:r>
    </w:p>
    <w:p w14:paraId="6DDF7F1A" w14:textId="43BA1751" w:rsidR="00B209CD" w:rsidRDefault="00B209CD">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r>
      <w:r>
        <w:instrText xml:space="preserve"> PAGEREF _Toc218436928 \h </w:instrText>
      </w:r>
      <w:r>
        <w:fldChar w:fldCharType="separate"/>
      </w:r>
      <w:r>
        <w:t>10</w:t>
      </w:r>
      <w:r>
        <w:fldChar w:fldCharType="end"/>
      </w:r>
    </w:p>
    <w:p w14:paraId="321BF312" w14:textId="7B0A60E6" w:rsidR="00B209CD" w:rsidRDefault="00B209CD">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r>
      <w:r>
        <w:instrText xml:space="preserve"> PAGEREF _Toc218436929 \h </w:instrText>
      </w:r>
      <w:r>
        <w:fldChar w:fldCharType="separate"/>
      </w:r>
      <w:r>
        <w:t>10</w:t>
      </w:r>
      <w:r>
        <w:fldChar w:fldCharType="end"/>
      </w:r>
    </w:p>
    <w:p w14:paraId="7548BF4B" w14:textId="2104D639" w:rsidR="00B209CD" w:rsidRDefault="00B209CD">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Create Service Operation</w:t>
      </w:r>
      <w:r>
        <w:tab/>
      </w:r>
      <w:r>
        <w:fldChar w:fldCharType="begin"/>
      </w:r>
      <w:r>
        <w:instrText xml:space="preserve"> PAGEREF _Toc218436930 \h </w:instrText>
      </w:r>
      <w:r>
        <w:fldChar w:fldCharType="separate"/>
      </w:r>
      <w:r>
        <w:t>10</w:t>
      </w:r>
      <w:r>
        <w:fldChar w:fldCharType="end"/>
      </w:r>
    </w:p>
    <w:p w14:paraId="02DFA493" w14:textId="25929488" w:rsidR="00B209CD" w:rsidRDefault="00B209CD">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r>
      <w:r>
        <w:instrText xml:space="preserve"> PAGEREF _Toc218436931 \h </w:instrText>
      </w:r>
      <w:r>
        <w:fldChar w:fldCharType="separate"/>
      </w:r>
      <w:r>
        <w:t>10</w:t>
      </w:r>
      <w:r>
        <w:fldChar w:fldCharType="end"/>
      </w:r>
    </w:p>
    <w:p w14:paraId="58B9467C" w14:textId="3EB9360A" w:rsidR="00B209CD" w:rsidRDefault="00B209CD">
      <w:pPr>
        <w:pStyle w:val="TOC4"/>
        <w:rPr>
          <w:rFonts w:ascii="Calibri" w:eastAsia="DengXian" w:hAnsi="Calibri"/>
          <w:kern w:val="2"/>
          <w:sz w:val="24"/>
          <w:szCs w:val="24"/>
          <w:lang w:eastAsia="en-GB"/>
        </w:rPr>
      </w:pPr>
      <w:r>
        <w:t>5.2.2.3</w:t>
      </w:r>
      <w:r>
        <w:rPr>
          <w:rFonts w:ascii="Calibri" w:eastAsia="DengXian" w:hAnsi="Calibri"/>
          <w:kern w:val="2"/>
          <w:sz w:val="24"/>
          <w:szCs w:val="24"/>
          <w:lang w:eastAsia="en-GB"/>
        </w:rPr>
        <w:tab/>
      </w:r>
      <w:r>
        <w:t>Delete Service Operation</w:t>
      </w:r>
      <w:r>
        <w:tab/>
      </w:r>
      <w:r>
        <w:fldChar w:fldCharType="begin"/>
      </w:r>
      <w:r>
        <w:instrText xml:space="preserve"> PAGEREF _Toc218436932 \h </w:instrText>
      </w:r>
      <w:r>
        <w:fldChar w:fldCharType="separate"/>
      </w:r>
      <w:r>
        <w:t>11</w:t>
      </w:r>
      <w:r>
        <w:fldChar w:fldCharType="end"/>
      </w:r>
    </w:p>
    <w:p w14:paraId="56D1EDE5" w14:textId="0B468F58" w:rsidR="00B209CD" w:rsidRDefault="00B209CD">
      <w:pPr>
        <w:pStyle w:val="TOC5"/>
        <w:rPr>
          <w:rFonts w:ascii="Calibri" w:eastAsia="DengXian" w:hAnsi="Calibri"/>
          <w:kern w:val="2"/>
          <w:sz w:val="24"/>
          <w:szCs w:val="24"/>
          <w:lang w:eastAsia="en-GB"/>
        </w:rPr>
      </w:pPr>
      <w:r>
        <w:t>5.2.2.3.1</w:t>
      </w:r>
      <w:r>
        <w:rPr>
          <w:rFonts w:ascii="Calibri" w:eastAsia="DengXian" w:hAnsi="Calibri"/>
          <w:kern w:val="2"/>
          <w:sz w:val="24"/>
          <w:szCs w:val="24"/>
          <w:lang w:eastAsia="en-GB"/>
        </w:rPr>
        <w:tab/>
      </w:r>
      <w:r>
        <w:t>General</w:t>
      </w:r>
      <w:r>
        <w:tab/>
      </w:r>
      <w:r>
        <w:fldChar w:fldCharType="begin"/>
      </w:r>
      <w:r>
        <w:instrText xml:space="preserve"> PAGEREF _Toc218436933 \h </w:instrText>
      </w:r>
      <w:r>
        <w:fldChar w:fldCharType="separate"/>
      </w:r>
      <w:r>
        <w:t>11</w:t>
      </w:r>
      <w:r>
        <w:fldChar w:fldCharType="end"/>
      </w:r>
    </w:p>
    <w:p w14:paraId="4EA05BC8" w14:textId="4F7366AD" w:rsidR="00B209CD" w:rsidRDefault="00B209CD">
      <w:pPr>
        <w:pStyle w:val="TOC4"/>
        <w:rPr>
          <w:rFonts w:ascii="Calibri" w:eastAsia="DengXian" w:hAnsi="Calibri"/>
          <w:kern w:val="2"/>
          <w:sz w:val="24"/>
          <w:szCs w:val="24"/>
          <w:lang w:eastAsia="en-GB"/>
        </w:rPr>
      </w:pPr>
      <w:r>
        <w:t>5.2.2.4</w:t>
      </w:r>
      <w:r>
        <w:rPr>
          <w:rFonts w:ascii="Calibri" w:eastAsia="DengXian" w:hAnsi="Calibri"/>
          <w:kern w:val="2"/>
          <w:sz w:val="24"/>
          <w:szCs w:val="24"/>
          <w:lang w:eastAsia="en-GB"/>
        </w:rPr>
        <w:tab/>
      </w:r>
      <w:r>
        <w:t>Status Notify Service Operation</w:t>
      </w:r>
      <w:r>
        <w:tab/>
      </w:r>
      <w:r>
        <w:fldChar w:fldCharType="begin"/>
      </w:r>
      <w:r>
        <w:instrText xml:space="preserve"> PAGEREF _Toc218436934 \h </w:instrText>
      </w:r>
      <w:r>
        <w:fldChar w:fldCharType="separate"/>
      </w:r>
      <w:r>
        <w:t>12</w:t>
      </w:r>
      <w:r>
        <w:fldChar w:fldCharType="end"/>
      </w:r>
    </w:p>
    <w:p w14:paraId="78EDEF94" w14:textId="4987B782" w:rsidR="00B209CD" w:rsidRDefault="00B209CD">
      <w:pPr>
        <w:pStyle w:val="TOC5"/>
        <w:rPr>
          <w:rFonts w:ascii="Calibri" w:eastAsia="DengXian" w:hAnsi="Calibri"/>
          <w:kern w:val="2"/>
          <w:sz w:val="24"/>
          <w:szCs w:val="24"/>
          <w:lang w:eastAsia="en-GB"/>
        </w:rPr>
      </w:pPr>
      <w:r>
        <w:t>5.2.2.4.1</w:t>
      </w:r>
      <w:r>
        <w:rPr>
          <w:rFonts w:ascii="Calibri" w:eastAsia="DengXian" w:hAnsi="Calibri"/>
          <w:kern w:val="2"/>
          <w:sz w:val="24"/>
          <w:szCs w:val="24"/>
          <w:lang w:eastAsia="en-GB"/>
        </w:rPr>
        <w:tab/>
      </w:r>
      <w:r>
        <w:t>General</w:t>
      </w:r>
      <w:r>
        <w:tab/>
      </w:r>
      <w:r>
        <w:fldChar w:fldCharType="begin"/>
      </w:r>
      <w:r>
        <w:instrText xml:space="preserve"> PAGEREF _Toc218436935 \h </w:instrText>
      </w:r>
      <w:r>
        <w:fldChar w:fldCharType="separate"/>
      </w:r>
      <w:r>
        <w:t>12</w:t>
      </w:r>
      <w:r>
        <w:fldChar w:fldCharType="end"/>
      </w:r>
    </w:p>
    <w:p w14:paraId="5B0CFE7E" w14:textId="7D99F870" w:rsidR="00B209CD" w:rsidRDefault="00B209CD">
      <w:pPr>
        <w:pStyle w:val="TOC5"/>
        <w:rPr>
          <w:rFonts w:ascii="Calibri" w:eastAsia="DengXian" w:hAnsi="Calibri"/>
          <w:kern w:val="2"/>
          <w:sz w:val="24"/>
          <w:szCs w:val="24"/>
          <w:lang w:eastAsia="en-GB"/>
        </w:rPr>
      </w:pPr>
      <w:r>
        <w:t>5.2.2.4.2</w:t>
      </w:r>
      <w:r>
        <w:rPr>
          <w:rFonts w:ascii="Calibri" w:eastAsia="DengXian" w:hAnsi="Calibri"/>
          <w:kern w:val="2"/>
          <w:sz w:val="24"/>
          <w:szCs w:val="24"/>
          <w:lang w:eastAsia="en-GB"/>
        </w:rPr>
        <w:tab/>
      </w:r>
      <w:r>
        <w:t>Notify of Individual SM Context Release (Nnef_SMContext_DeleteNotify)</w:t>
      </w:r>
      <w:r>
        <w:tab/>
      </w:r>
      <w:r>
        <w:fldChar w:fldCharType="begin"/>
      </w:r>
      <w:r>
        <w:instrText xml:space="preserve"> PAGEREF _Toc218436936 \h </w:instrText>
      </w:r>
      <w:r>
        <w:fldChar w:fldCharType="separate"/>
      </w:r>
      <w:r>
        <w:t>13</w:t>
      </w:r>
      <w:r>
        <w:fldChar w:fldCharType="end"/>
      </w:r>
    </w:p>
    <w:p w14:paraId="1C8C2030" w14:textId="4CEF4C1C" w:rsidR="00B209CD" w:rsidRDefault="00B209CD">
      <w:pPr>
        <w:pStyle w:val="TOC4"/>
        <w:rPr>
          <w:rFonts w:ascii="Calibri" w:eastAsia="DengXian" w:hAnsi="Calibri"/>
          <w:kern w:val="2"/>
          <w:sz w:val="24"/>
          <w:szCs w:val="24"/>
          <w:lang w:eastAsia="en-GB"/>
        </w:rPr>
      </w:pPr>
      <w:r>
        <w:t>5.2.2.5</w:t>
      </w:r>
      <w:r>
        <w:rPr>
          <w:rFonts w:ascii="Calibri" w:eastAsia="DengXian" w:hAnsi="Calibri"/>
          <w:kern w:val="2"/>
          <w:sz w:val="24"/>
          <w:szCs w:val="24"/>
          <w:lang w:eastAsia="en-GB"/>
        </w:rPr>
        <w:tab/>
      </w:r>
      <w:r>
        <w:t>Update Service Operation</w:t>
      </w:r>
      <w:r>
        <w:tab/>
      </w:r>
      <w:r>
        <w:fldChar w:fldCharType="begin"/>
      </w:r>
      <w:r>
        <w:instrText xml:space="preserve"> PAGEREF _Toc218436937 \h </w:instrText>
      </w:r>
      <w:r>
        <w:fldChar w:fldCharType="separate"/>
      </w:r>
      <w:r>
        <w:t>13</w:t>
      </w:r>
      <w:r>
        <w:fldChar w:fldCharType="end"/>
      </w:r>
    </w:p>
    <w:p w14:paraId="46BB80F1" w14:textId="3DB71BA2" w:rsidR="00B209CD" w:rsidRDefault="00B209CD">
      <w:pPr>
        <w:pStyle w:val="TOC5"/>
        <w:rPr>
          <w:rFonts w:ascii="Calibri" w:eastAsia="DengXian" w:hAnsi="Calibri"/>
          <w:kern w:val="2"/>
          <w:sz w:val="24"/>
          <w:szCs w:val="24"/>
          <w:lang w:eastAsia="en-GB"/>
        </w:rPr>
      </w:pPr>
      <w:r>
        <w:t>5.2.2.5.1</w:t>
      </w:r>
      <w:r>
        <w:rPr>
          <w:rFonts w:ascii="Calibri" w:eastAsia="DengXian" w:hAnsi="Calibri"/>
          <w:kern w:val="2"/>
          <w:sz w:val="24"/>
          <w:szCs w:val="24"/>
          <w:lang w:eastAsia="en-GB"/>
        </w:rPr>
        <w:tab/>
      </w:r>
      <w:r>
        <w:t>General</w:t>
      </w:r>
      <w:r>
        <w:tab/>
      </w:r>
      <w:r>
        <w:fldChar w:fldCharType="begin"/>
      </w:r>
      <w:r>
        <w:instrText xml:space="preserve"> PAGEREF _Toc218436938 \h </w:instrText>
      </w:r>
      <w:r>
        <w:fldChar w:fldCharType="separate"/>
      </w:r>
      <w:r>
        <w:t>13</w:t>
      </w:r>
      <w:r>
        <w:fldChar w:fldCharType="end"/>
      </w:r>
    </w:p>
    <w:p w14:paraId="224E7D89" w14:textId="78C439D3" w:rsidR="00B209CD" w:rsidRDefault="00B209CD">
      <w:pPr>
        <w:pStyle w:val="TOC4"/>
        <w:rPr>
          <w:rFonts w:ascii="Calibri" w:eastAsia="DengXian" w:hAnsi="Calibri"/>
          <w:kern w:val="2"/>
          <w:sz w:val="24"/>
          <w:szCs w:val="24"/>
          <w:lang w:eastAsia="en-GB"/>
        </w:rPr>
      </w:pPr>
      <w:r>
        <w:t>5.2.2.6</w:t>
      </w:r>
      <w:r>
        <w:rPr>
          <w:rFonts w:ascii="Calibri" w:eastAsia="DengXian" w:hAnsi="Calibri"/>
          <w:kern w:val="2"/>
          <w:sz w:val="24"/>
          <w:szCs w:val="24"/>
          <w:lang w:eastAsia="en-GB"/>
        </w:rPr>
        <w:tab/>
      </w:r>
      <w:r>
        <w:t>Deliver Service Operation</w:t>
      </w:r>
      <w:r>
        <w:tab/>
      </w:r>
      <w:r>
        <w:fldChar w:fldCharType="begin"/>
      </w:r>
      <w:r>
        <w:instrText xml:space="preserve"> PAGEREF _Toc218436939 \h </w:instrText>
      </w:r>
      <w:r>
        <w:fldChar w:fldCharType="separate"/>
      </w:r>
      <w:r>
        <w:t>14</w:t>
      </w:r>
      <w:r>
        <w:fldChar w:fldCharType="end"/>
      </w:r>
    </w:p>
    <w:p w14:paraId="3832BE65" w14:textId="1AB6A392" w:rsidR="00B209CD" w:rsidRDefault="00B209CD">
      <w:pPr>
        <w:pStyle w:val="TOC5"/>
        <w:rPr>
          <w:rFonts w:ascii="Calibri" w:eastAsia="DengXian" w:hAnsi="Calibri"/>
          <w:kern w:val="2"/>
          <w:sz w:val="24"/>
          <w:szCs w:val="24"/>
          <w:lang w:eastAsia="en-GB"/>
        </w:rPr>
      </w:pPr>
      <w:r>
        <w:t>5.2.2.6.1</w:t>
      </w:r>
      <w:r>
        <w:rPr>
          <w:rFonts w:ascii="Calibri" w:eastAsia="DengXian" w:hAnsi="Calibri"/>
          <w:kern w:val="2"/>
          <w:sz w:val="24"/>
          <w:szCs w:val="24"/>
          <w:lang w:eastAsia="en-GB"/>
        </w:rPr>
        <w:tab/>
      </w:r>
      <w:r>
        <w:t>General</w:t>
      </w:r>
      <w:r>
        <w:tab/>
      </w:r>
      <w:r>
        <w:fldChar w:fldCharType="begin"/>
      </w:r>
      <w:r>
        <w:instrText xml:space="preserve"> PAGEREF _Toc218436940 \h </w:instrText>
      </w:r>
      <w:r>
        <w:fldChar w:fldCharType="separate"/>
      </w:r>
      <w:r>
        <w:t>14</w:t>
      </w:r>
      <w:r>
        <w:fldChar w:fldCharType="end"/>
      </w:r>
    </w:p>
    <w:p w14:paraId="0DBF096D" w14:textId="78162ADD" w:rsidR="00B209CD" w:rsidRDefault="00B209CD">
      <w:pPr>
        <w:pStyle w:val="TOC2"/>
        <w:rPr>
          <w:rFonts w:ascii="Calibri" w:eastAsia="DengXian" w:hAnsi="Calibri"/>
          <w:kern w:val="2"/>
          <w:sz w:val="24"/>
          <w:szCs w:val="24"/>
          <w:lang w:eastAsia="en-GB"/>
        </w:rPr>
      </w:pPr>
      <w:r>
        <w:t>5.3</w:t>
      </w:r>
      <w:r>
        <w:rPr>
          <w:rFonts w:ascii="Calibri" w:eastAsia="DengXian" w:hAnsi="Calibri"/>
          <w:kern w:val="2"/>
          <w:sz w:val="24"/>
          <w:szCs w:val="24"/>
          <w:lang w:eastAsia="en-GB"/>
        </w:rPr>
        <w:tab/>
      </w:r>
      <w:r>
        <w:t>Nnef_SMService Service</w:t>
      </w:r>
      <w:r>
        <w:tab/>
      </w:r>
      <w:r>
        <w:fldChar w:fldCharType="begin"/>
      </w:r>
      <w:r>
        <w:instrText xml:space="preserve"> PAGEREF _Toc218436941 \h </w:instrText>
      </w:r>
      <w:r>
        <w:fldChar w:fldCharType="separate"/>
      </w:r>
      <w:r>
        <w:t>15</w:t>
      </w:r>
      <w:r>
        <w:fldChar w:fldCharType="end"/>
      </w:r>
    </w:p>
    <w:p w14:paraId="74D9612D" w14:textId="1F1C8770" w:rsidR="00B209CD" w:rsidRDefault="00B209CD">
      <w:pPr>
        <w:pStyle w:val="TOC3"/>
        <w:rPr>
          <w:rFonts w:ascii="Calibri" w:eastAsia="DengXian" w:hAnsi="Calibri"/>
          <w:kern w:val="2"/>
          <w:sz w:val="24"/>
          <w:szCs w:val="24"/>
          <w:lang w:eastAsia="en-GB"/>
        </w:rPr>
      </w:pPr>
      <w:r>
        <w:t>5.3.1</w:t>
      </w:r>
      <w:r>
        <w:rPr>
          <w:rFonts w:ascii="Calibri" w:eastAsia="DengXian" w:hAnsi="Calibri"/>
          <w:kern w:val="2"/>
          <w:sz w:val="24"/>
          <w:szCs w:val="24"/>
          <w:lang w:eastAsia="en-GB"/>
        </w:rPr>
        <w:tab/>
      </w:r>
      <w:r>
        <w:t>Service Description</w:t>
      </w:r>
      <w:r>
        <w:tab/>
      </w:r>
      <w:r>
        <w:fldChar w:fldCharType="begin"/>
      </w:r>
      <w:r>
        <w:instrText xml:space="preserve"> PAGEREF _Toc218436942 \h </w:instrText>
      </w:r>
      <w:r>
        <w:fldChar w:fldCharType="separate"/>
      </w:r>
      <w:r>
        <w:t>15</w:t>
      </w:r>
      <w:r>
        <w:fldChar w:fldCharType="end"/>
      </w:r>
    </w:p>
    <w:p w14:paraId="5271FF98" w14:textId="03480037" w:rsidR="00B209CD" w:rsidRDefault="00B209CD">
      <w:pPr>
        <w:pStyle w:val="TOC4"/>
        <w:rPr>
          <w:rFonts w:ascii="Calibri" w:eastAsia="DengXian" w:hAnsi="Calibri"/>
          <w:kern w:val="2"/>
          <w:sz w:val="24"/>
          <w:szCs w:val="24"/>
          <w:lang w:eastAsia="en-GB"/>
        </w:rPr>
      </w:pPr>
      <w:r>
        <w:t>5.3.2.2</w:t>
      </w:r>
      <w:r>
        <w:rPr>
          <w:rFonts w:ascii="Calibri" w:eastAsia="DengXian" w:hAnsi="Calibri"/>
          <w:kern w:val="2"/>
          <w:sz w:val="24"/>
          <w:szCs w:val="24"/>
          <w:lang w:eastAsia="en-GB"/>
        </w:rPr>
        <w:tab/>
      </w:r>
      <w:r>
        <w:rPr>
          <w:lang w:eastAsia="zh-CN"/>
        </w:rPr>
        <w:t>MoForwardSm</w:t>
      </w:r>
      <w:r>
        <w:tab/>
      </w:r>
      <w:r>
        <w:fldChar w:fldCharType="begin"/>
      </w:r>
      <w:r>
        <w:instrText xml:space="preserve"> PAGEREF _Toc218436943 \h </w:instrText>
      </w:r>
      <w:r>
        <w:fldChar w:fldCharType="separate"/>
      </w:r>
      <w:r>
        <w:t>15</w:t>
      </w:r>
      <w:r>
        <w:fldChar w:fldCharType="end"/>
      </w:r>
    </w:p>
    <w:p w14:paraId="7A675AFC" w14:textId="53A5F367" w:rsidR="00B209CD" w:rsidRDefault="00B209CD">
      <w:pPr>
        <w:pStyle w:val="TOC5"/>
        <w:rPr>
          <w:rFonts w:ascii="Calibri" w:eastAsia="DengXian" w:hAnsi="Calibri"/>
          <w:kern w:val="2"/>
          <w:sz w:val="24"/>
          <w:szCs w:val="24"/>
          <w:lang w:eastAsia="en-GB"/>
        </w:rPr>
      </w:pPr>
      <w:r>
        <w:t>5.3.2.2.1</w:t>
      </w:r>
      <w:r>
        <w:rPr>
          <w:rFonts w:ascii="Calibri" w:eastAsia="DengXian" w:hAnsi="Calibri"/>
          <w:kern w:val="2"/>
          <w:sz w:val="24"/>
          <w:szCs w:val="24"/>
          <w:lang w:eastAsia="en-GB"/>
        </w:rPr>
        <w:tab/>
      </w:r>
      <w:r>
        <w:t>General</w:t>
      </w:r>
      <w:r>
        <w:tab/>
      </w:r>
      <w:r>
        <w:fldChar w:fldCharType="begin"/>
      </w:r>
      <w:r>
        <w:instrText xml:space="preserve"> PAGEREF _Toc218436944 \h </w:instrText>
      </w:r>
      <w:r>
        <w:fldChar w:fldCharType="separate"/>
      </w:r>
      <w:r>
        <w:t>15</w:t>
      </w:r>
      <w:r>
        <w:fldChar w:fldCharType="end"/>
      </w:r>
    </w:p>
    <w:p w14:paraId="6A1A5D8C" w14:textId="5D13793D" w:rsidR="00B209CD" w:rsidRDefault="00B209CD">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r>
      <w:r>
        <w:instrText xml:space="preserve"> PAGEREF _Toc218436945 \h </w:instrText>
      </w:r>
      <w:r>
        <w:fldChar w:fldCharType="separate"/>
      </w:r>
      <w:r>
        <w:t>15</w:t>
      </w:r>
      <w:r>
        <w:fldChar w:fldCharType="end"/>
      </w:r>
    </w:p>
    <w:p w14:paraId="1083A233" w14:textId="1ED9AB94" w:rsidR="00B209CD" w:rsidRDefault="00B209CD">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Nnef_SMContext Service API</w:t>
      </w:r>
      <w:r>
        <w:tab/>
      </w:r>
      <w:r>
        <w:fldChar w:fldCharType="begin"/>
      </w:r>
      <w:r>
        <w:instrText xml:space="preserve"> PAGEREF _Toc218436946 \h </w:instrText>
      </w:r>
      <w:r>
        <w:fldChar w:fldCharType="separate"/>
      </w:r>
      <w:r>
        <w:t>15</w:t>
      </w:r>
      <w:r>
        <w:fldChar w:fldCharType="end"/>
      </w:r>
    </w:p>
    <w:p w14:paraId="24F225F1" w14:textId="545C1AD5" w:rsidR="00B209CD" w:rsidRDefault="00B209CD">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r>
      <w:r>
        <w:instrText xml:space="preserve"> PAGEREF _Toc218436947 \h </w:instrText>
      </w:r>
      <w:r>
        <w:fldChar w:fldCharType="separate"/>
      </w:r>
      <w:r>
        <w:t>15</w:t>
      </w:r>
      <w:r>
        <w:fldChar w:fldCharType="end"/>
      </w:r>
    </w:p>
    <w:p w14:paraId="78A656DA" w14:textId="2969DF49" w:rsidR="00B209CD" w:rsidRDefault="00B209CD">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r>
      <w:r>
        <w:instrText xml:space="preserve"> PAGEREF _Toc218436948 \h </w:instrText>
      </w:r>
      <w:r>
        <w:fldChar w:fldCharType="separate"/>
      </w:r>
      <w:r>
        <w:t>16</w:t>
      </w:r>
      <w:r>
        <w:fldChar w:fldCharType="end"/>
      </w:r>
    </w:p>
    <w:p w14:paraId="205EF444" w14:textId="4CCE9DAF" w:rsidR="00B209CD" w:rsidRDefault="00B209CD">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r>
      <w:r>
        <w:instrText xml:space="preserve"> PAGEREF _Toc218436949 \h </w:instrText>
      </w:r>
      <w:r>
        <w:fldChar w:fldCharType="separate"/>
      </w:r>
      <w:r>
        <w:t>16</w:t>
      </w:r>
      <w:r>
        <w:fldChar w:fldCharType="end"/>
      </w:r>
    </w:p>
    <w:p w14:paraId="75CD8CF9" w14:textId="50AD4EF3" w:rsidR="00B209CD" w:rsidRDefault="00B209CD">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r>
      <w:r>
        <w:instrText xml:space="preserve"> PAGEREF _Toc218436950 \h </w:instrText>
      </w:r>
      <w:r>
        <w:fldChar w:fldCharType="separate"/>
      </w:r>
      <w:r>
        <w:t>16</w:t>
      </w:r>
      <w:r>
        <w:fldChar w:fldCharType="end"/>
      </w:r>
    </w:p>
    <w:p w14:paraId="69A6161B" w14:textId="1852C399" w:rsidR="00B209CD" w:rsidRDefault="00B209CD">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r>
      <w:r>
        <w:instrText xml:space="preserve"> PAGEREF _Toc218436951 \h </w:instrText>
      </w:r>
      <w:r>
        <w:fldChar w:fldCharType="separate"/>
      </w:r>
      <w:r>
        <w:t>16</w:t>
      </w:r>
      <w:r>
        <w:fldChar w:fldCharType="end"/>
      </w:r>
    </w:p>
    <w:p w14:paraId="23AAE825" w14:textId="71F7A277" w:rsidR="00B209CD" w:rsidRDefault="00B209CD">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r>
      <w:r>
        <w:instrText xml:space="preserve"> PAGEREF _Toc218436952 \h </w:instrText>
      </w:r>
      <w:r>
        <w:fldChar w:fldCharType="separate"/>
      </w:r>
      <w:r>
        <w:t>16</w:t>
      </w:r>
      <w:r>
        <w:fldChar w:fldCharType="end"/>
      </w:r>
    </w:p>
    <w:p w14:paraId="6E98A137" w14:textId="0C2D5CCC" w:rsidR="00B209CD" w:rsidRDefault="00B209CD">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r>
      <w:r>
        <w:instrText xml:space="preserve"> PAGEREF _Toc218436953 \h </w:instrText>
      </w:r>
      <w:r>
        <w:fldChar w:fldCharType="separate"/>
      </w:r>
      <w:r>
        <w:t>16</w:t>
      </w:r>
      <w:r>
        <w:fldChar w:fldCharType="end"/>
      </w:r>
    </w:p>
    <w:p w14:paraId="706DA9A6" w14:textId="51426F26" w:rsidR="00B209CD" w:rsidRDefault="00B209CD">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r>
      <w:r>
        <w:instrText xml:space="preserve"> PAGEREF _Toc218436954 \h </w:instrText>
      </w:r>
      <w:r>
        <w:fldChar w:fldCharType="separate"/>
      </w:r>
      <w:r>
        <w:t>16</w:t>
      </w:r>
      <w:r>
        <w:fldChar w:fldCharType="end"/>
      </w:r>
    </w:p>
    <w:p w14:paraId="3A122A15" w14:textId="2B009BF7" w:rsidR="00B209CD" w:rsidRDefault="00B209CD">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r>
      <w:r>
        <w:instrText xml:space="preserve"> PAGEREF _Toc218436955 \h </w:instrText>
      </w:r>
      <w:r>
        <w:fldChar w:fldCharType="separate"/>
      </w:r>
      <w:r>
        <w:t>16</w:t>
      </w:r>
      <w:r>
        <w:fldChar w:fldCharType="end"/>
      </w:r>
    </w:p>
    <w:p w14:paraId="65E54D4E" w14:textId="5D06808E" w:rsidR="00B209CD" w:rsidRDefault="00B209CD">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Resource: SM Contexts Collection</w:t>
      </w:r>
      <w:r>
        <w:tab/>
      </w:r>
      <w:r>
        <w:fldChar w:fldCharType="begin"/>
      </w:r>
      <w:r>
        <w:instrText xml:space="preserve"> PAGEREF _Toc218436956 \h </w:instrText>
      </w:r>
      <w:r>
        <w:fldChar w:fldCharType="separate"/>
      </w:r>
      <w:r>
        <w:t>17</w:t>
      </w:r>
      <w:r>
        <w:fldChar w:fldCharType="end"/>
      </w:r>
    </w:p>
    <w:p w14:paraId="28D395D5" w14:textId="2F417EA5" w:rsidR="00B209CD" w:rsidRDefault="00B209CD">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r>
      <w:r>
        <w:instrText xml:space="preserve"> PAGEREF _Toc218436957 \h </w:instrText>
      </w:r>
      <w:r>
        <w:fldChar w:fldCharType="separate"/>
      </w:r>
      <w:r>
        <w:t>17</w:t>
      </w:r>
      <w:r>
        <w:fldChar w:fldCharType="end"/>
      </w:r>
    </w:p>
    <w:p w14:paraId="5827E6D1" w14:textId="273C38DD" w:rsidR="00B209CD" w:rsidRDefault="00B209CD">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r>
      <w:r>
        <w:instrText xml:space="preserve"> PAGEREF _Toc218436958 \h </w:instrText>
      </w:r>
      <w:r>
        <w:fldChar w:fldCharType="separate"/>
      </w:r>
      <w:r>
        <w:t>17</w:t>
      </w:r>
      <w:r>
        <w:fldChar w:fldCharType="end"/>
      </w:r>
    </w:p>
    <w:p w14:paraId="0DCEC2FC" w14:textId="6F18081C" w:rsidR="00B209CD" w:rsidRDefault="00B209CD">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r>
      <w:r>
        <w:instrText xml:space="preserve"> PAGEREF _Toc218436959 \h </w:instrText>
      </w:r>
      <w:r>
        <w:fldChar w:fldCharType="separate"/>
      </w:r>
      <w:r>
        <w:t>18</w:t>
      </w:r>
      <w:r>
        <w:fldChar w:fldCharType="end"/>
      </w:r>
    </w:p>
    <w:p w14:paraId="501AF5F8" w14:textId="2CA217D2" w:rsidR="00B209CD" w:rsidRDefault="00B209CD">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r>
      <w:r>
        <w:instrText xml:space="preserve"> PAGEREF _Toc218436960 \h </w:instrText>
      </w:r>
      <w:r>
        <w:fldChar w:fldCharType="separate"/>
      </w:r>
      <w:r>
        <w:t>19</w:t>
      </w:r>
      <w:r>
        <w:fldChar w:fldCharType="end"/>
      </w:r>
    </w:p>
    <w:p w14:paraId="355AFC51" w14:textId="6F6AEB68" w:rsidR="00B209CD" w:rsidRDefault="00B209CD">
      <w:pPr>
        <w:pStyle w:val="TOC4"/>
        <w:rPr>
          <w:rFonts w:ascii="Calibri" w:eastAsia="DengXian" w:hAnsi="Calibri"/>
          <w:kern w:val="2"/>
          <w:sz w:val="24"/>
          <w:szCs w:val="24"/>
          <w:lang w:eastAsia="en-GB"/>
        </w:rPr>
      </w:pPr>
      <w:r>
        <w:t>6.1.3.3</w:t>
      </w:r>
      <w:r>
        <w:rPr>
          <w:rFonts w:ascii="Calibri" w:eastAsia="DengXian" w:hAnsi="Calibri"/>
          <w:kern w:val="2"/>
          <w:sz w:val="24"/>
          <w:szCs w:val="24"/>
          <w:lang w:eastAsia="en-GB"/>
        </w:rPr>
        <w:tab/>
      </w:r>
      <w:r>
        <w:t>Resource: Individual SM Context</w:t>
      </w:r>
      <w:r>
        <w:tab/>
      </w:r>
      <w:r>
        <w:fldChar w:fldCharType="begin"/>
      </w:r>
      <w:r>
        <w:instrText xml:space="preserve"> PAGEREF _Toc218436961 \h </w:instrText>
      </w:r>
      <w:r>
        <w:fldChar w:fldCharType="separate"/>
      </w:r>
      <w:r>
        <w:t>19</w:t>
      </w:r>
      <w:r>
        <w:fldChar w:fldCharType="end"/>
      </w:r>
    </w:p>
    <w:p w14:paraId="7E8E855D" w14:textId="6B597CA3" w:rsidR="00B209CD" w:rsidRDefault="00B209CD">
      <w:pPr>
        <w:pStyle w:val="TOC5"/>
        <w:rPr>
          <w:rFonts w:ascii="Calibri" w:eastAsia="DengXian" w:hAnsi="Calibri"/>
          <w:kern w:val="2"/>
          <w:sz w:val="24"/>
          <w:szCs w:val="24"/>
          <w:lang w:eastAsia="en-GB"/>
        </w:rPr>
      </w:pPr>
      <w:r>
        <w:t>6.1.3.3.1</w:t>
      </w:r>
      <w:r>
        <w:rPr>
          <w:rFonts w:ascii="Calibri" w:eastAsia="DengXian" w:hAnsi="Calibri"/>
          <w:kern w:val="2"/>
          <w:sz w:val="24"/>
          <w:szCs w:val="24"/>
          <w:lang w:eastAsia="en-GB"/>
        </w:rPr>
        <w:tab/>
      </w:r>
      <w:r>
        <w:t>Description</w:t>
      </w:r>
      <w:r>
        <w:tab/>
      </w:r>
      <w:r>
        <w:fldChar w:fldCharType="begin"/>
      </w:r>
      <w:r>
        <w:instrText xml:space="preserve"> PAGEREF _Toc218436962 \h </w:instrText>
      </w:r>
      <w:r>
        <w:fldChar w:fldCharType="separate"/>
      </w:r>
      <w:r>
        <w:t>19</w:t>
      </w:r>
      <w:r>
        <w:fldChar w:fldCharType="end"/>
      </w:r>
    </w:p>
    <w:p w14:paraId="3C9F4E1A" w14:textId="3463A745" w:rsidR="00B209CD" w:rsidRDefault="00B209CD">
      <w:pPr>
        <w:pStyle w:val="TOC5"/>
        <w:rPr>
          <w:rFonts w:ascii="Calibri" w:eastAsia="DengXian" w:hAnsi="Calibri"/>
          <w:kern w:val="2"/>
          <w:sz w:val="24"/>
          <w:szCs w:val="24"/>
          <w:lang w:eastAsia="en-GB"/>
        </w:rPr>
      </w:pPr>
      <w:r>
        <w:t>6.1.3.3.2</w:t>
      </w:r>
      <w:r>
        <w:rPr>
          <w:rFonts w:ascii="Calibri" w:eastAsia="DengXian" w:hAnsi="Calibri"/>
          <w:kern w:val="2"/>
          <w:sz w:val="24"/>
          <w:szCs w:val="24"/>
          <w:lang w:eastAsia="en-GB"/>
        </w:rPr>
        <w:tab/>
      </w:r>
      <w:r>
        <w:t>Resource Definition</w:t>
      </w:r>
      <w:r>
        <w:tab/>
      </w:r>
      <w:r>
        <w:fldChar w:fldCharType="begin"/>
      </w:r>
      <w:r>
        <w:instrText xml:space="preserve"> PAGEREF _Toc218436963 \h </w:instrText>
      </w:r>
      <w:r>
        <w:fldChar w:fldCharType="separate"/>
      </w:r>
      <w:r>
        <w:t>19</w:t>
      </w:r>
      <w:r>
        <w:fldChar w:fldCharType="end"/>
      </w:r>
    </w:p>
    <w:p w14:paraId="4684051A" w14:textId="7FA809CE" w:rsidR="00B209CD" w:rsidRDefault="00B209CD">
      <w:pPr>
        <w:pStyle w:val="TOC5"/>
        <w:rPr>
          <w:rFonts w:ascii="Calibri" w:eastAsia="DengXian" w:hAnsi="Calibri"/>
          <w:kern w:val="2"/>
          <w:sz w:val="24"/>
          <w:szCs w:val="24"/>
          <w:lang w:eastAsia="en-GB"/>
        </w:rPr>
      </w:pPr>
      <w:r>
        <w:t>6.1.3.3.3</w:t>
      </w:r>
      <w:r>
        <w:rPr>
          <w:rFonts w:ascii="Calibri" w:eastAsia="DengXian" w:hAnsi="Calibri"/>
          <w:kern w:val="2"/>
          <w:sz w:val="24"/>
          <w:szCs w:val="24"/>
          <w:lang w:eastAsia="en-GB"/>
        </w:rPr>
        <w:tab/>
      </w:r>
      <w:r>
        <w:t>Resource Standard Methods</w:t>
      </w:r>
      <w:r>
        <w:tab/>
      </w:r>
      <w:r>
        <w:fldChar w:fldCharType="begin"/>
      </w:r>
      <w:r>
        <w:instrText xml:space="preserve"> PAGEREF _Toc218436964 \h </w:instrText>
      </w:r>
      <w:r>
        <w:fldChar w:fldCharType="separate"/>
      </w:r>
      <w:r>
        <w:t>19</w:t>
      </w:r>
      <w:r>
        <w:fldChar w:fldCharType="end"/>
      </w:r>
    </w:p>
    <w:p w14:paraId="51C47F20" w14:textId="4E72BF44" w:rsidR="00B209CD" w:rsidRDefault="00B209CD">
      <w:pPr>
        <w:pStyle w:val="TOC5"/>
        <w:rPr>
          <w:rFonts w:ascii="Calibri" w:eastAsia="DengXian" w:hAnsi="Calibri"/>
          <w:kern w:val="2"/>
          <w:sz w:val="24"/>
          <w:szCs w:val="24"/>
          <w:lang w:eastAsia="en-GB"/>
        </w:rPr>
      </w:pPr>
      <w:r>
        <w:t>6.1.3.3.4</w:t>
      </w:r>
      <w:r>
        <w:rPr>
          <w:rFonts w:ascii="Calibri" w:eastAsia="DengXian" w:hAnsi="Calibri"/>
          <w:kern w:val="2"/>
          <w:sz w:val="24"/>
          <w:szCs w:val="24"/>
          <w:lang w:eastAsia="en-GB"/>
        </w:rPr>
        <w:tab/>
      </w:r>
      <w:r>
        <w:t>Resource Custom Operations</w:t>
      </w:r>
      <w:r>
        <w:tab/>
      </w:r>
      <w:r>
        <w:fldChar w:fldCharType="begin"/>
      </w:r>
      <w:r>
        <w:instrText xml:space="preserve"> PAGEREF _Toc218436965 \h </w:instrText>
      </w:r>
      <w:r>
        <w:fldChar w:fldCharType="separate"/>
      </w:r>
      <w:r>
        <w:t>19</w:t>
      </w:r>
      <w:r>
        <w:fldChar w:fldCharType="end"/>
      </w:r>
    </w:p>
    <w:p w14:paraId="7A4DCFCE" w14:textId="11DEA263" w:rsidR="00B209CD" w:rsidRDefault="00B209CD">
      <w:pPr>
        <w:pStyle w:val="TOC7"/>
        <w:rPr>
          <w:rFonts w:ascii="Calibri" w:eastAsia="DengXian" w:hAnsi="Calibri"/>
          <w:kern w:val="2"/>
          <w:sz w:val="24"/>
          <w:szCs w:val="24"/>
          <w:lang w:eastAsia="en-GB"/>
        </w:rPr>
      </w:pPr>
      <w:r>
        <w:t>6.1.3.3.4.2.1</w:t>
      </w:r>
      <w:r>
        <w:rPr>
          <w:rFonts w:ascii="Calibri" w:eastAsia="DengXian" w:hAnsi="Calibri"/>
          <w:kern w:val="2"/>
          <w:sz w:val="24"/>
          <w:szCs w:val="24"/>
          <w:lang w:eastAsia="en-GB"/>
        </w:rPr>
        <w:tab/>
      </w:r>
      <w:r>
        <w:t>Description</w:t>
      </w:r>
      <w:r>
        <w:tab/>
      </w:r>
      <w:r>
        <w:fldChar w:fldCharType="begin"/>
      </w:r>
      <w:r>
        <w:instrText xml:space="preserve"> PAGEREF _Toc218436966 \h </w:instrText>
      </w:r>
      <w:r>
        <w:fldChar w:fldCharType="separate"/>
      </w:r>
      <w:r>
        <w:t>20</w:t>
      </w:r>
      <w:r>
        <w:fldChar w:fldCharType="end"/>
      </w:r>
    </w:p>
    <w:p w14:paraId="162A023B" w14:textId="2252FE6F" w:rsidR="00B209CD" w:rsidRDefault="00B209CD">
      <w:pPr>
        <w:pStyle w:val="TOC7"/>
        <w:rPr>
          <w:rFonts w:ascii="Calibri" w:eastAsia="DengXian" w:hAnsi="Calibri"/>
          <w:kern w:val="2"/>
          <w:sz w:val="24"/>
          <w:szCs w:val="24"/>
          <w:lang w:eastAsia="en-GB"/>
        </w:rPr>
      </w:pPr>
      <w:r>
        <w:t>6.1.3.3.4.2.2</w:t>
      </w:r>
      <w:r>
        <w:rPr>
          <w:rFonts w:ascii="Calibri" w:eastAsia="DengXian" w:hAnsi="Calibri"/>
          <w:kern w:val="2"/>
          <w:sz w:val="24"/>
          <w:szCs w:val="24"/>
          <w:lang w:eastAsia="en-GB"/>
        </w:rPr>
        <w:tab/>
      </w:r>
      <w:r>
        <w:t>Operation Definition</w:t>
      </w:r>
      <w:r>
        <w:tab/>
      </w:r>
      <w:r>
        <w:fldChar w:fldCharType="begin"/>
      </w:r>
      <w:r>
        <w:instrText xml:space="preserve"> PAGEREF _Toc218436967 \h </w:instrText>
      </w:r>
      <w:r>
        <w:fldChar w:fldCharType="separate"/>
      </w:r>
      <w:r>
        <w:t>20</w:t>
      </w:r>
      <w:r>
        <w:fldChar w:fldCharType="end"/>
      </w:r>
    </w:p>
    <w:p w14:paraId="64A45697" w14:textId="7DAC08ED" w:rsidR="00B209CD" w:rsidRDefault="00B209CD">
      <w:pPr>
        <w:pStyle w:val="TOC7"/>
        <w:rPr>
          <w:rFonts w:ascii="Calibri" w:eastAsia="DengXian" w:hAnsi="Calibri"/>
          <w:kern w:val="2"/>
          <w:sz w:val="24"/>
          <w:szCs w:val="24"/>
          <w:lang w:eastAsia="en-GB"/>
        </w:rPr>
      </w:pPr>
      <w:r>
        <w:lastRenderedPageBreak/>
        <w:t>6.1.3.3.4.3.1</w:t>
      </w:r>
      <w:r>
        <w:rPr>
          <w:rFonts w:ascii="Calibri" w:eastAsia="DengXian" w:hAnsi="Calibri"/>
          <w:kern w:val="2"/>
          <w:sz w:val="24"/>
          <w:szCs w:val="24"/>
          <w:lang w:eastAsia="en-GB"/>
        </w:rPr>
        <w:tab/>
      </w:r>
      <w:r>
        <w:t>Description</w:t>
      </w:r>
      <w:r>
        <w:tab/>
      </w:r>
      <w:r>
        <w:fldChar w:fldCharType="begin"/>
      </w:r>
      <w:r>
        <w:instrText xml:space="preserve"> PAGEREF _Toc218436968 \h </w:instrText>
      </w:r>
      <w:r>
        <w:fldChar w:fldCharType="separate"/>
      </w:r>
      <w:r>
        <w:t>21</w:t>
      </w:r>
      <w:r>
        <w:fldChar w:fldCharType="end"/>
      </w:r>
    </w:p>
    <w:p w14:paraId="0F9AD1CC" w14:textId="7E80547D" w:rsidR="00B209CD" w:rsidRDefault="00B209CD">
      <w:pPr>
        <w:pStyle w:val="TOC7"/>
        <w:rPr>
          <w:rFonts w:ascii="Calibri" w:eastAsia="DengXian" w:hAnsi="Calibri"/>
          <w:kern w:val="2"/>
          <w:sz w:val="24"/>
          <w:szCs w:val="24"/>
          <w:lang w:eastAsia="en-GB"/>
        </w:rPr>
      </w:pPr>
      <w:r>
        <w:t>6.1.3.3.4.3.2</w:t>
      </w:r>
      <w:r>
        <w:rPr>
          <w:rFonts w:ascii="Calibri" w:eastAsia="DengXian" w:hAnsi="Calibri"/>
          <w:kern w:val="2"/>
          <w:sz w:val="24"/>
          <w:szCs w:val="24"/>
          <w:lang w:eastAsia="en-GB"/>
        </w:rPr>
        <w:tab/>
      </w:r>
      <w:r>
        <w:t>Operation Definition</w:t>
      </w:r>
      <w:r>
        <w:tab/>
      </w:r>
      <w:r>
        <w:fldChar w:fldCharType="begin"/>
      </w:r>
      <w:r>
        <w:instrText xml:space="preserve"> PAGEREF _Toc218436969 \h </w:instrText>
      </w:r>
      <w:r>
        <w:fldChar w:fldCharType="separate"/>
      </w:r>
      <w:r>
        <w:t>21</w:t>
      </w:r>
      <w:r>
        <w:fldChar w:fldCharType="end"/>
      </w:r>
    </w:p>
    <w:p w14:paraId="416F4B03" w14:textId="1E94331B" w:rsidR="00B209CD" w:rsidRDefault="00B209CD">
      <w:pPr>
        <w:pStyle w:val="TOC7"/>
        <w:rPr>
          <w:rFonts w:ascii="Calibri" w:eastAsia="DengXian" w:hAnsi="Calibri"/>
          <w:kern w:val="2"/>
          <w:sz w:val="24"/>
          <w:szCs w:val="24"/>
          <w:lang w:eastAsia="en-GB"/>
        </w:rPr>
      </w:pPr>
      <w:r>
        <w:t>6.1.3.3.4.4.1</w:t>
      </w:r>
      <w:r>
        <w:rPr>
          <w:rFonts w:ascii="Calibri" w:eastAsia="DengXian" w:hAnsi="Calibri"/>
          <w:kern w:val="2"/>
          <w:sz w:val="24"/>
          <w:szCs w:val="24"/>
          <w:lang w:eastAsia="en-GB"/>
        </w:rPr>
        <w:tab/>
      </w:r>
      <w:r>
        <w:t>Description</w:t>
      </w:r>
      <w:r>
        <w:tab/>
      </w:r>
      <w:r>
        <w:fldChar w:fldCharType="begin"/>
      </w:r>
      <w:r>
        <w:instrText xml:space="preserve"> PAGEREF _Toc218436970 \h </w:instrText>
      </w:r>
      <w:r>
        <w:fldChar w:fldCharType="separate"/>
      </w:r>
      <w:r>
        <w:t>22</w:t>
      </w:r>
      <w:r>
        <w:fldChar w:fldCharType="end"/>
      </w:r>
    </w:p>
    <w:p w14:paraId="659D8C00" w14:textId="6B82EBA1" w:rsidR="00B209CD" w:rsidRDefault="00B209CD">
      <w:pPr>
        <w:pStyle w:val="TOC7"/>
        <w:rPr>
          <w:rFonts w:ascii="Calibri" w:eastAsia="DengXian" w:hAnsi="Calibri"/>
          <w:kern w:val="2"/>
          <w:sz w:val="24"/>
          <w:szCs w:val="24"/>
          <w:lang w:eastAsia="en-GB"/>
        </w:rPr>
      </w:pPr>
      <w:r>
        <w:t>6.1.3.3.4.4.2</w:t>
      </w:r>
      <w:r>
        <w:rPr>
          <w:rFonts w:ascii="Calibri" w:eastAsia="DengXian" w:hAnsi="Calibri"/>
          <w:kern w:val="2"/>
          <w:sz w:val="24"/>
          <w:szCs w:val="24"/>
          <w:lang w:eastAsia="en-GB"/>
        </w:rPr>
        <w:tab/>
      </w:r>
      <w:r>
        <w:t>Operation Definition</w:t>
      </w:r>
      <w:r>
        <w:tab/>
      </w:r>
      <w:r>
        <w:fldChar w:fldCharType="begin"/>
      </w:r>
      <w:r>
        <w:instrText xml:space="preserve"> PAGEREF _Toc218436971 \h </w:instrText>
      </w:r>
      <w:r>
        <w:fldChar w:fldCharType="separate"/>
      </w:r>
      <w:r>
        <w:t>22</w:t>
      </w:r>
      <w:r>
        <w:fldChar w:fldCharType="end"/>
      </w:r>
    </w:p>
    <w:p w14:paraId="6810DB00" w14:textId="3B660AFC" w:rsidR="00B209CD" w:rsidRDefault="00B209CD">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r>
      <w:r>
        <w:instrText xml:space="preserve"> PAGEREF _Toc218436972 \h </w:instrText>
      </w:r>
      <w:r>
        <w:fldChar w:fldCharType="separate"/>
      </w:r>
      <w:r>
        <w:t>23</w:t>
      </w:r>
      <w:r>
        <w:fldChar w:fldCharType="end"/>
      </w:r>
    </w:p>
    <w:p w14:paraId="69AE8AA1" w14:textId="16FDDF45" w:rsidR="00B209CD" w:rsidRDefault="00B209CD">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r>
      <w:r>
        <w:instrText xml:space="preserve"> PAGEREF _Toc218436973 \h </w:instrText>
      </w:r>
      <w:r>
        <w:fldChar w:fldCharType="separate"/>
      </w:r>
      <w:r>
        <w:t>23</w:t>
      </w:r>
      <w:r>
        <w:fldChar w:fldCharType="end"/>
      </w:r>
    </w:p>
    <w:p w14:paraId="68093773" w14:textId="292FA423" w:rsidR="00B209CD" w:rsidRDefault="00B209CD">
      <w:pPr>
        <w:pStyle w:val="TOC4"/>
        <w:rPr>
          <w:rFonts w:ascii="Calibri" w:eastAsia="DengXian" w:hAnsi="Calibri"/>
          <w:kern w:val="2"/>
          <w:sz w:val="24"/>
          <w:szCs w:val="24"/>
          <w:lang w:eastAsia="en-GB"/>
        </w:rPr>
      </w:pPr>
      <w:r>
        <w:t>6.1.5.1</w:t>
      </w:r>
      <w:r>
        <w:rPr>
          <w:rFonts w:ascii="Calibri" w:eastAsia="DengXian" w:hAnsi="Calibri"/>
          <w:kern w:val="2"/>
          <w:sz w:val="24"/>
          <w:szCs w:val="24"/>
          <w:lang w:eastAsia="en-GB"/>
        </w:rPr>
        <w:tab/>
      </w:r>
      <w:r>
        <w:t>General</w:t>
      </w:r>
      <w:r>
        <w:tab/>
      </w:r>
      <w:r>
        <w:fldChar w:fldCharType="begin"/>
      </w:r>
      <w:r>
        <w:instrText xml:space="preserve"> PAGEREF _Toc218436974 \h </w:instrText>
      </w:r>
      <w:r>
        <w:fldChar w:fldCharType="separate"/>
      </w:r>
      <w:r>
        <w:t>23</w:t>
      </w:r>
      <w:r>
        <w:fldChar w:fldCharType="end"/>
      </w:r>
    </w:p>
    <w:p w14:paraId="44A1255F" w14:textId="5B84EFED" w:rsidR="00B209CD" w:rsidRDefault="00B209CD">
      <w:pPr>
        <w:pStyle w:val="TOC4"/>
        <w:rPr>
          <w:rFonts w:ascii="Calibri" w:eastAsia="DengXian" w:hAnsi="Calibri"/>
          <w:kern w:val="2"/>
          <w:sz w:val="24"/>
          <w:szCs w:val="24"/>
          <w:lang w:eastAsia="en-GB"/>
        </w:rPr>
      </w:pPr>
      <w:r>
        <w:t>6.1.5.2</w:t>
      </w:r>
      <w:r>
        <w:rPr>
          <w:rFonts w:ascii="Calibri" w:eastAsia="DengXian" w:hAnsi="Calibri"/>
          <w:kern w:val="2"/>
          <w:sz w:val="24"/>
          <w:szCs w:val="24"/>
          <w:lang w:eastAsia="en-GB"/>
        </w:rPr>
        <w:tab/>
      </w:r>
      <w:r>
        <w:t>Status Notification</w:t>
      </w:r>
      <w:r>
        <w:tab/>
      </w:r>
      <w:r>
        <w:fldChar w:fldCharType="begin"/>
      </w:r>
      <w:r>
        <w:instrText xml:space="preserve"> PAGEREF _Toc218436975 \h </w:instrText>
      </w:r>
      <w:r>
        <w:fldChar w:fldCharType="separate"/>
      </w:r>
      <w:r>
        <w:t>23</w:t>
      </w:r>
      <w:r>
        <w:fldChar w:fldCharType="end"/>
      </w:r>
    </w:p>
    <w:p w14:paraId="75238B3E" w14:textId="3B591FF2" w:rsidR="00B209CD" w:rsidRDefault="00B209CD">
      <w:pPr>
        <w:pStyle w:val="TOC5"/>
        <w:rPr>
          <w:rFonts w:ascii="Calibri" w:eastAsia="DengXian" w:hAnsi="Calibri"/>
          <w:kern w:val="2"/>
          <w:sz w:val="24"/>
          <w:szCs w:val="24"/>
          <w:lang w:eastAsia="en-GB"/>
        </w:rPr>
      </w:pPr>
      <w:r>
        <w:t>6.1.5.2.1</w:t>
      </w:r>
      <w:r>
        <w:rPr>
          <w:rFonts w:ascii="Calibri" w:eastAsia="DengXian" w:hAnsi="Calibri"/>
          <w:kern w:val="2"/>
          <w:sz w:val="24"/>
          <w:szCs w:val="24"/>
          <w:lang w:eastAsia="en-GB"/>
        </w:rPr>
        <w:tab/>
      </w:r>
      <w:r>
        <w:t>Description</w:t>
      </w:r>
      <w:r>
        <w:tab/>
      </w:r>
      <w:r>
        <w:fldChar w:fldCharType="begin"/>
      </w:r>
      <w:r>
        <w:instrText xml:space="preserve"> PAGEREF _Toc218436976 \h </w:instrText>
      </w:r>
      <w:r>
        <w:fldChar w:fldCharType="separate"/>
      </w:r>
      <w:r>
        <w:t>23</w:t>
      </w:r>
      <w:r>
        <w:fldChar w:fldCharType="end"/>
      </w:r>
    </w:p>
    <w:p w14:paraId="6FA1D2A4" w14:textId="7F5D8F60" w:rsidR="00B209CD" w:rsidRDefault="00B209CD">
      <w:pPr>
        <w:pStyle w:val="TOC5"/>
        <w:rPr>
          <w:rFonts w:ascii="Calibri" w:eastAsia="DengXian" w:hAnsi="Calibri"/>
          <w:kern w:val="2"/>
          <w:sz w:val="24"/>
          <w:szCs w:val="24"/>
          <w:lang w:eastAsia="en-GB"/>
        </w:rPr>
      </w:pPr>
      <w:r>
        <w:t>6.1.5.2.2</w:t>
      </w:r>
      <w:r>
        <w:rPr>
          <w:rFonts w:ascii="Calibri" w:eastAsia="DengXian" w:hAnsi="Calibri"/>
          <w:kern w:val="2"/>
          <w:sz w:val="24"/>
          <w:szCs w:val="24"/>
          <w:lang w:eastAsia="en-GB"/>
        </w:rPr>
        <w:tab/>
      </w:r>
      <w:r>
        <w:t>Target URI</w:t>
      </w:r>
      <w:r>
        <w:tab/>
      </w:r>
      <w:r>
        <w:fldChar w:fldCharType="begin"/>
      </w:r>
      <w:r>
        <w:instrText xml:space="preserve"> PAGEREF _Toc218436977 \h </w:instrText>
      </w:r>
      <w:r>
        <w:fldChar w:fldCharType="separate"/>
      </w:r>
      <w:r>
        <w:t>23</w:t>
      </w:r>
      <w:r>
        <w:fldChar w:fldCharType="end"/>
      </w:r>
    </w:p>
    <w:p w14:paraId="2E1AC701" w14:textId="0E954F1C" w:rsidR="00B209CD" w:rsidRDefault="00B209CD">
      <w:pPr>
        <w:pStyle w:val="TOC5"/>
        <w:rPr>
          <w:rFonts w:ascii="Calibri" w:eastAsia="DengXian" w:hAnsi="Calibri"/>
          <w:kern w:val="2"/>
          <w:sz w:val="24"/>
          <w:szCs w:val="24"/>
          <w:lang w:eastAsia="en-GB"/>
        </w:rPr>
      </w:pPr>
      <w:r>
        <w:t>6.1.5.2.3</w:t>
      </w:r>
      <w:r>
        <w:rPr>
          <w:rFonts w:ascii="Calibri" w:eastAsia="DengXian" w:hAnsi="Calibri"/>
          <w:kern w:val="2"/>
          <w:sz w:val="24"/>
          <w:szCs w:val="24"/>
          <w:lang w:eastAsia="en-GB"/>
        </w:rPr>
        <w:tab/>
      </w:r>
      <w:r>
        <w:t>Standard Methods</w:t>
      </w:r>
      <w:r>
        <w:tab/>
      </w:r>
      <w:r>
        <w:fldChar w:fldCharType="begin"/>
      </w:r>
      <w:r>
        <w:instrText xml:space="preserve"> PAGEREF _Toc218436978 \h </w:instrText>
      </w:r>
      <w:r>
        <w:fldChar w:fldCharType="separate"/>
      </w:r>
      <w:r>
        <w:t>23</w:t>
      </w:r>
      <w:r>
        <w:fldChar w:fldCharType="end"/>
      </w:r>
    </w:p>
    <w:p w14:paraId="54513AB8" w14:textId="00C7FC2F" w:rsidR="00B209CD" w:rsidRDefault="00B209CD">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r>
      <w:r>
        <w:instrText xml:space="preserve"> PAGEREF _Toc218436979 \h </w:instrText>
      </w:r>
      <w:r>
        <w:fldChar w:fldCharType="separate"/>
      </w:r>
      <w:r>
        <w:t>24</w:t>
      </w:r>
      <w:r>
        <w:fldChar w:fldCharType="end"/>
      </w:r>
    </w:p>
    <w:p w14:paraId="4B467804" w14:textId="5B9F3FE1" w:rsidR="00B209CD" w:rsidRDefault="00B209CD">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r>
      <w:r>
        <w:instrText xml:space="preserve"> PAGEREF _Toc218436980 \h </w:instrText>
      </w:r>
      <w:r>
        <w:fldChar w:fldCharType="separate"/>
      </w:r>
      <w:r>
        <w:t>24</w:t>
      </w:r>
      <w:r>
        <w:fldChar w:fldCharType="end"/>
      </w:r>
    </w:p>
    <w:p w14:paraId="6976FCC1" w14:textId="2BE9A696" w:rsidR="00B209CD" w:rsidRDefault="00B209CD">
      <w:pPr>
        <w:pStyle w:val="TOC4"/>
        <w:rPr>
          <w:rFonts w:ascii="Calibri" w:eastAsia="DengXian" w:hAnsi="Calibri"/>
          <w:kern w:val="2"/>
          <w:sz w:val="24"/>
          <w:szCs w:val="24"/>
          <w:lang w:eastAsia="en-GB"/>
        </w:rPr>
      </w:pPr>
      <w:r w:rsidRPr="00F12A24">
        <w:rPr>
          <w:lang w:val="en-US"/>
        </w:rPr>
        <w:t>6.1.6.2</w:t>
      </w:r>
      <w:r>
        <w:rPr>
          <w:rFonts w:ascii="Calibri" w:eastAsia="DengXian" w:hAnsi="Calibri"/>
          <w:kern w:val="2"/>
          <w:sz w:val="24"/>
          <w:szCs w:val="24"/>
          <w:lang w:eastAsia="en-GB"/>
        </w:rPr>
        <w:tab/>
      </w:r>
      <w:r w:rsidRPr="00F12A24">
        <w:rPr>
          <w:lang w:val="en-US"/>
        </w:rPr>
        <w:t>Structured data types</w:t>
      </w:r>
      <w:r>
        <w:tab/>
      </w:r>
      <w:r>
        <w:fldChar w:fldCharType="begin"/>
      </w:r>
      <w:r>
        <w:instrText xml:space="preserve"> PAGEREF _Toc218436981 \h </w:instrText>
      </w:r>
      <w:r>
        <w:fldChar w:fldCharType="separate"/>
      </w:r>
      <w:r>
        <w:t>25</w:t>
      </w:r>
      <w:r>
        <w:fldChar w:fldCharType="end"/>
      </w:r>
    </w:p>
    <w:p w14:paraId="14CB6703" w14:textId="4546FF39" w:rsidR="00B209CD" w:rsidRDefault="00B209CD">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r>
      <w:r>
        <w:instrText xml:space="preserve"> PAGEREF _Toc218436982 \h </w:instrText>
      </w:r>
      <w:r>
        <w:fldChar w:fldCharType="separate"/>
      </w:r>
      <w:r>
        <w:t>25</w:t>
      </w:r>
      <w:r>
        <w:fldChar w:fldCharType="end"/>
      </w:r>
    </w:p>
    <w:p w14:paraId="5A3B8AF8" w14:textId="517C07DE" w:rsidR="00B209CD" w:rsidRDefault="00B209CD">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SmContextCreateData</w:t>
      </w:r>
      <w:r>
        <w:tab/>
      </w:r>
      <w:r>
        <w:fldChar w:fldCharType="begin"/>
      </w:r>
      <w:r>
        <w:instrText xml:space="preserve"> PAGEREF _Toc218436983 \h </w:instrText>
      </w:r>
      <w:r>
        <w:fldChar w:fldCharType="separate"/>
      </w:r>
      <w:r>
        <w:t>26</w:t>
      </w:r>
      <w:r>
        <w:fldChar w:fldCharType="end"/>
      </w:r>
    </w:p>
    <w:p w14:paraId="394F44BB" w14:textId="648F565E" w:rsidR="00B209CD" w:rsidRDefault="00B209CD">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SmContextCreatedData</w:t>
      </w:r>
      <w:r>
        <w:tab/>
      </w:r>
      <w:r>
        <w:fldChar w:fldCharType="begin"/>
      </w:r>
      <w:r>
        <w:instrText xml:space="preserve"> PAGEREF _Toc218436984 \h </w:instrText>
      </w:r>
      <w:r>
        <w:fldChar w:fldCharType="separate"/>
      </w:r>
      <w:r>
        <w:t>27</w:t>
      </w:r>
      <w:r>
        <w:fldChar w:fldCharType="end"/>
      </w:r>
    </w:p>
    <w:p w14:paraId="310C7E58" w14:textId="1EBBAF31" w:rsidR="00B209CD" w:rsidRDefault="00B209CD">
      <w:pPr>
        <w:pStyle w:val="TOC5"/>
        <w:rPr>
          <w:rFonts w:ascii="Calibri" w:eastAsia="DengXian" w:hAnsi="Calibri"/>
          <w:kern w:val="2"/>
          <w:sz w:val="24"/>
          <w:szCs w:val="24"/>
          <w:lang w:eastAsia="en-GB"/>
        </w:rPr>
      </w:pPr>
      <w:r>
        <w:t>6.1.6.2.4</w:t>
      </w:r>
      <w:r>
        <w:rPr>
          <w:rFonts w:ascii="Calibri" w:eastAsia="DengXian" w:hAnsi="Calibri"/>
          <w:kern w:val="2"/>
          <w:sz w:val="24"/>
          <w:szCs w:val="24"/>
          <w:lang w:eastAsia="en-GB"/>
        </w:rPr>
        <w:tab/>
      </w:r>
      <w:r>
        <w:t>Type: SmContextReleaseData</w:t>
      </w:r>
      <w:r>
        <w:tab/>
      </w:r>
      <w:r>
        <w:fldChar w:fldCharType="begin"/>
      </w:r>
      <w:r>
        <w:instrText xml:space="preserve"> PAGEREF _Toc218436985 \h </w:instrText>
      </w:r>
      <w:r>
        <w:fldChar w:fldCharType="separate"/>
      </w:r>
      <w:r>
        <w:t>27</w:t>
      </w:r>
      <w:r>
        <w:fldChar w:fldCharType="end"/>
      </w:r>
    </w:p>
    <w:p w14:paraId="4757C997" w14:textId="67921CF2" w:rsidR="00B209CD" w:rsidRDefault="00B209CD">
      <w:pPr>
        <w:pStyle w:val="TOC5"/>
        <w:rPr>
          <w:rFonts w:ascii="Calibri" w:eastAsia="DengXian" w:hAnsi="Calibri"/>
          <w:kern w:val="2"/>
          <w:sz w:val="24"/>
          <w:szCs w:val="24"/>
          <w:lang w:eastAsia="en-GB"/>
        </w:rPr>
      </w:pPr>
      <w:r>
        <w:t>6.1.6.2.5</w:t>
      </w:r>
      <w:r>
        <w:rPr>
          <w:rFonts w:ascii="Calibri" w:eastAsia="DengXian" w:hAnsi="Calibri"/>
          <w:kern w:val="2"/>
          <w:sz w:val="24"/>
          <w:szCs w:val="24"/>
          <w:lang w:eastAsia="en-GB"/>
        </w:rPr>
        <w:tab/>
      </w:r>
      <w:r>
        <w:t>Type: SmContextReleasedData</w:t>
      </w:r>
      <w:r>
        <w:tab/>
      </w:r>
      <w:r>
        <w:fldChar w:fldCharType="begin"/>
      </w:r>
      <w:r>
        <w:instrText xml:space="preserve"> PAGEREF _Toc218436986 \h </w:instrText>
      </w:r>
      <w:r>
        <w:fldChar w:fldCharType="separate"/>
      </w:r>
      <w:r>
        <w:t>28</w:t>
      </w:r>
      <w:r>
        <w:fldChar w:fldCharType="end"/>
      </w:r>
    </w:p>
    <w:p w14:paraId="0DDD749C" w14:textId="7691DA01" w:rsidR="00B209CD" w:rsidRDefault="00B209CD">
      <w:pPr>
        <w:pStyle w:val="TOC5"/>
        <w:rPr>
          <w:rFonts w:ascii="Calibri" w:eastAsia="DengXian" w:hAnsi="Calibri"/>
          <w:kern w:val="2"/>
          <w:sz w:val="24"/>
          <w:szCs w:val="24"/>
          <w:lang w:eastAsia="en-GB"/>
        </w:rPr>
      </w:pPr>
      <w:r>
        <w:t>6.1.6.2.6</w:t>
      </w:r>
      <w:r>
        <w:rPr>
          <w:rFonts w:ascii="Calibri" w:eastAsia="DengXian" w:hAnsi="Calibri"/>
          <w:kern w:val="2"/>
          <w:sz w:val="24"/>
          <w:szCs w:val="24"/>
          <w:lang w:eastAsia="en-GB"/>
        </w:rPr>
        <w:tab/>
      </w:r>
      <w:r>
        <w:t>Type: SmContextStatusNotification</w:t>
      </w:r>
      <w:r>
        <w:tab/>
      </w:r>
      <w:r>
        <w:fldChar w:fldCharType="begin"/>
      </w:r>
      <w:r>
        <w:instrText xml:space="preserve"> PAGEREF _Toc218436987 \h </w:instrText>
      </w:r>
      <w:r>
        <w:fldChar w:fldCharType="separate"/>
      </w:r>
      <w:r>
        <w:t>28</w:t>
      </w:r>
      <w:r>
        <w:fldChar w:fldCharType="end"/>
      </w:r>
    </w:p>
    <w:p w14:paraId="03CF347B" w14:textId="04B533D1" w:rsidR="00B209CD" w:rsidRDefault="00B209CD">
      <w:pPr>
        <w:pStyle w:val="TOC5"/>
        <w:rPr>
          <w:rFonts w:ascii="Calibri" w:eastAsia="DengXian" w:hAnsi="Calibri"/>
          <w:kern w:val="2"/>
          <w:sz w:val="24"/>
          <w:szCs w:val="24"/>
          <w:lang w:eastAsia="en-GB"/>
        </w:rPr>
      </w:pPr>
      <w:r>
        <w:t>6.1.6.2.7</w:t>
      </w:r>
      <w:r>
        <w:rPr>
          <w:rFonts w:ascii="Calibri" w:eastAsia="DengXian" w:hAnsi="Calibri"/>
          <w:kern w:val="2"/>
          <w:sz w:val="24"/>
          <w:szCs w:val="24"/>
          <w:lang w:eastAsia="en-GB"/>
        </w:rPr>
        <w:tab/>
      </w:r>
      <w:r>
        <w:t>Type: NiddInformation</w:t>
      </w:r>
      <w:r>
        <w:tab/>
      </w:r>
      <w:r>
        <w:fldChar w:fldCharType="begin"/>
      </w:r>
      <w:r>
        <w:instrText xml:space="preserve"> PAGEREF _Toc218436988 \h </w:instrText>
      </w:r>
      <w:r>
        <w:fldChar w:fldCharType="separate"/>
      </w:r>
      <w:r>
        <w:t>28</w:t>
      </w:r>
      <w:r>
        <w:fldChar w:fldCharType="end"/>
      </w:r>
    </w:p>
    <w:p w14:paraId="3F1D01D0" w14:textId="54C42187" w:rsidR="00B209CD" w:rsidRDefault="00B209CD">
      <w:pPr>
        <w:pStyle w:val="TOC5"/>
        <w:rPr>
          <w:rFonts w:ascii="Calibri" w:eastAsia="DengXian" w:hAnsi="Calibri"/>
          <w:kern w:val="2"/>
          <w:sz w:val="24"/>
          <w:szCs w:val="24"/>
          <w:lang w:eastAsia="en-GB"/>
        </w:rPr>
      </w:pPr>
      <w:r>
        <w:t>6.1.6.2.8</w:t>
      </w:r>
      <w:r>
        <w:rPr>
          <w:rFonts w:ascii="Calibri" w:eastAsia="DengXian" w:hAnsi="Calibri"/>
          <w:kern w:val="2"/>
          <w:sz w:val="24"/>
          <w:szCs w:val="24"/>
          <w:lang w:eastAsia="en-GB"/>
        </w:rPr>
        <w:tab/>
      </w:r>
      <w:r>
        <w:t>Type: SmContextConfiguration</w:t>
      </w:r>
      <w:r>
        <w:tab/>
      </w:r>
      <w:r>
        <w:fldChar w:fldCharType="begin"/>
      </w:r>
      <w:r>
        <w:instrText xml:space="preserve"> PAGEREF _Toc218436989 \h </w:instrText>
      </w:r>
      <w:r>
        <w:fldChar w:fldCharType="separate"/>
      </w:r>
      <w:r>
        <w:t>29</w:t>
      </w:r>
      <w:r>
        <w:fldChar w:fldCharType="end"/>
      </w:r>
    </w:p>
    <w:p w14:paraId="56DB6C11" w14:textId="0495D431" w:rsidR="00B209CD" w:rsidRDefault="00B209CD">
      <w:pPr>
        <w:pStyle w:val="TOC5"/>
        <w:rPr>
          <w:rFonts w:ascii="Calibri" w:eastAsia="DengXian" w:hAnsi="Calibri"/>
          <w:kern w:val="2"/>
          <w:sz w:val="24"/>
          <w:szCs w:val="24"/>
          <w:lang w:eastAsia="en-GB"/>
        </w:rPr>
      </w:pPr>
      <w:r>
        <w:t>6.1.6.2.9</w:t>
      </w:r>
      <w:r>
        <w:rPr>
          <w:rFonts w:ascii="Calibri" w:eastAsia="DengXian" w:hAnsi="Calibri"/>
          <w:kern w:val="2"/>
          <w:sz w:val="24"/>
          <w:szCs w:val="24"/>
          <w:lang w:eastAsia="en-GB"/>
        </w:rPr>
        <w:tab/>
      </w:r>
      <w:r>
        <w:t>Type: SmallDataRateControl</w:t>
      </w:r>
      <w:r>
        <w:tab/>
      </w:r>
      <w:r>
        <w:fldChar w:fldCharType="begin"/>
      </w:r>
      <w:r>
        <w:instrText xml:space="preserve"> PAGEREF _Toc218436990 \h </w:instrText>
      </w:r>
      <w:r>
        <w:fldChar w:fldCharType="separate"/>
      </w:r>
      <w:r>
        <w:t>29</w:t>
      </w:r>
      <w:r>
        <w:fldChar w:fldCharType="end"/>
      </w:r>
    </w:p>
    <w:p w14:paraId="3ACDAA68" w14:textId="5D3E344B" w:rsidR="00B209CD" w:rsidRDefault="00B209CD">
      <w:pPr>
        <w:pStyle w:val="TOC5"/>
        <w:rPr>
          <w:rFonts w:ascii="Calibri" w:eastAsia="DengXian" w:hAnsi="Calibri"/>
          <w:kern w:val="2"/>
          <w:sz w:val="24"/>
          <w:szCs w:val="24"/>
          <w:lang w:eastAsia="en-GB"/>
        </w:rPr>
      </w:pPr>
      <w:r>
        <w:t>6.1.6.2.10</w:t>
      </w:r>
      <w:r>
        <w:rPr>
          <w:rFonts w:ascii="Calibri" w:eastAsia="DengXian" w:hAnsi="Calibri"/>
          <w:kern w:val="2"/>
          <w:sz w:val="24"/>
          <w:szCs w:val="24"/>
          <w:lang w:eastAsia="en-GB"/>
        </w:rPr>
        <w:tab/>
      </w:r>
      <w:r>
        <w:t>Type: SmContextUpdateData</w:t>
      </w:r>
      <w:r>
        <w:tab/>
      </w:r>
      <w:r>
        <w:fldChar w:fldCharType="begin"/>
      </w:r>
      <w:r>
        <w:instrText xml:space="preserve"> PAGEREF _Toc218436991 \h </w:instrText>
      </w:r>
      <w:r>
        <w:fldChar w:fldCharType="separate"/>
      </w:r>
      <w:r>
        <w:t>30</w:t>
      </w:r>
      <w:r>
        <w:fldChar w:fldCharType="end"/>
      </w:r>
    </w:p>
    <w:p w14:paraId="7F0F36A3" w14:textId="42FA02E3" w:rsidR="00B209CD" w:rsidRDefault="00B209CD">
      <w:pPr>
        <w:pStyle w:val="TOC5"/>
        <w:rPr>
          <w:rFonts w:ascii="Calibri" w:eastAsia="DengXian" w:hAnsi="Calibri"/>
          <w:kern w:val="2"/>
          <w:sz w:val="24"/>
          <w:szCs w:val="24"/>
          <w:lang w:eastAsia="en-GB"/>
        </w:rPr>
      </w:pPr>
      <w:r>
        <w:t>6.1.6.2.11</w:t>
      </w:r>
      <w:r>
        <w:rPr>
          <w:rFonts w:ascii="Calibri" w:eastAsia="DengXian" w:hAnsi="Calibri"/>
          <w:kern w:val="2"/>
          <w:sz w:val="24"/>
          <w:szCs w:val="24"/>
          <w:lang w:eastAsia="en-GB"/>
        </w:rPr>
        <w:tab/>
      </w:r>
      <w:r>
        <w:t>Type: DeliverReqData</w:t>
      </w:r>
      <w:r>
        <w:tab/>
      </w:r>
      <w:r>
        <w:fldChar w:fldCharType="begin"/>
      </w:r>
      <w:r>
        <w:instrText xml:space="preserve"> PAGEREF _Toc218436992 \h </w:instrText>
      </w:r>
      <w:r>
        <w:fldChar w:fldCharType="separate"/>
      </w:r>
      <w:r>
        <w:t>30</w:t>
      </w:r>
      <w:r>
        <w:fldChar w:fldCharType="end"/>
      </w:r>
    </w:p>
    <w:p w14:paraId="05B009C6" w14:textId="4E9A35BF" w:rsidR="00B209CD" w:rsidRDefault="00B209CD">
      <w:pPr>
        <w:pStyle w:val="TOC4"/>
        <w:rPr>
          <w:rFonts w:ascii="Calibri" w:eastAsia="DengXian" w:hAnsi="Calibri"/>
          <w:kern w:val="2"/>
          <w:sz w:val="24"/>
          <w:szCs w:val="24"/>
          <w:lang w:eastAsia="en-GB"/>
        </w:rPr>
      </w:pPr>
      <w:r w:rsidRPr="00F12A24">
        <w:rPr>
          <w:lang w:val="en-US"/>
        </w:rPr>
        <w:t>6.1.6.3</w:t>
      </w:r>
      <w:r>
        <w:rPr>
          <w:rFonts w:ascii="Calibri" w:eastAsia="DengXian" w:hAnsi="Calibri"/>
          <w:kern w:val="2"/>
          <w:sz w:val="24"/>
          <w:szCs w:val="24"/>
          <w:lang w:eastAsia="en-GB"/>
        </w:rPr>
        <w:tab/>
      </w:r>
      <w:r w:rsidRPr="00F12A24">
        <w:rPr>
          <w:lang w:val="en-US"/>
        </w:rPr>
        <w:t>Simple data types and enumerations</w:t>
      </w:r>
      <w:r>
        <w:tab/>
      </w:r>
      <w:r>
        <w:fldChar w:fldCharType="begin"/>
      </w:r>
      <w:r>
        <w:instrText xml:space="preserve"> PAGEREF _Toc218436993 \h </w:instrText>
      </w:r>
      <w:r>
        <w:fldChar w:fldCharType="separate"/>
      </w:r>
      <w:r>
        <w:t>30</w:t>
      </w:r>
      <w:r>
        <w:fldChar w:fldCharType="end"/>
      </w:r>
    </w:p>
    <w:p w14:paraId="4D739C76" w14:textId="132B2580" w:rsidR="00B209CD" w:rsidRDefault="00B209CD">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r>
      <w:r>
        <w:instrText xml:space="preserve"> PAGEREF _Toc218436994 \h </w:instrText>
      </w:r>
      <w:r>
        <w:fldChar w:fldCharType="separate"/>
      </w:r>
      <w:r>
        <w:t>30</w:t>
      </w:r>
      <w:r>
        <w:fldChar w:fldCharType="end"/>
      </w:r>
    </w:p>
    <w:p w14:paraId="67464929" w14:textId="056E2B85" w:rsidR="00B209CD" w:rsidRDefault="00B209CD">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r>
      <w:r>
        <w:instrText xml:space="preserve"> PAGEREF _Toc218436995 \h </w:instrText>
      </w:r>
      <w:r>
        <w:fldChar w:fldCharType="separate"/>
      </w:r>
      <w:r>
        <w:t>30</w:t>
      </w:r>
      <w:r>
        <w:fldChar w:fldCharType="end"/>
      </w:r>
    </w:p>
    <w:p w14:paraId="0E719220" w14:textId="1B1E1E01" w:rsidR="00B209CD" w:rsidRDefault="00B209CD">
      <w:pPr>
        <w:pStyle w:val="TOC5"/>
        <w:rPr>
          <w:rFonts w:ascii="Calibri" w:eastAsia="DengXian" w:hAnsi="Calibri"/>
          <w:kern w:val="2"/>
          <w:sz w:val="24"/>
          <w:szCs w:val="24"/>
          <w:lang w:eastAsia="en-GB"/>
        </w:rPr>
      </w:pPr>
      <w:r>
        <w:t>6.1.6.3.3</w:t>
      </w:r>
      <w:r>
        <w:rPr>
          <w:rFonts w:ascii="Calibri" w:eastAsia="DengXian" w:hAnsi="Calibri"/>
          <w:kern w:val="2"/>
          <w:sz w:val="24"/>
          <w:szCs w:val="24"/>
          <w:lang w:eastAsia="en-GB"/>
        </w:rPr>
        <w:tab/>
      </w:r>
      <w:r>
        <w:t>Enumeration: SmContextStatus</w:t>
      </w:r>
      <w:r>
        <w:tab/>
      </w:r>
      <w:r>
        <w:fldChar w:fldCharType="begin"/>
      </w:r>
      <w:r>
        <w:instrText xml:space="preserve"> PAGEREF _Toc218436996 \h </w:instrText>
      </w:r>
      <w:r>
        <w:fldChar w:fldCharType="separate"/>
      </w:r>
      <w:r>
        <w:t>30</w:t>
      </w:r>
      <w:r>
        <w:fldChar w:fldCharType="end"/>
      </w:r>
    </w:p>
    <w:p w14:paraId="35FF7C24" w14:textId="542259B7" w:rsidR="00B209CD" w:rsidRDefault="00B209CD">
      <w:pPr>
        <w:pStyle w:val="TOC5"/>
        <w:rPr>
          <w:rFonts w:ascii="Calibri" w:eastAsia="DengXian" w:hAnsi="Calibri"/>
          <w:kern w:val="2"/>
          <w:sz w:val="24"/>
          <w:szCs w:val="24"/>
          <w:lang w:eastAsia="en-GB"/>
        </w:rPr>
      </w:pPr>
      <w:r>
        <w:t>6.1.6.3.4</w:t>
      </w:r>
      <w:r>
        <w:rPr>
          <w:rFonts w:ascii="Calibri" w:eastAsia="DengXian" w:hAnsi="Calibri"/>
          <w:kern w:val="2"/>
          <w:sz w:val="24"/>
          <w:szCs w:val="24"/>
          <w:lang w:eastAsia="en-GB"/>
        </w:rPr>
        <w:tab/>
      </w:r>
      <w:r>
        <w:t>Enumeration: SmallDataRateControlTimeUnit</w:t>
      </w:r>
      <w:r>
        <w:tab/>
      </w:r>
      <w:r>
        <w:fldChar w:fldCharType="begin"/>
      </w:r>
      <w:r>
        <w:instrText xml:space="preserve"> PAGEREF _Toc218436997 \h </w:instrText>
      </w:r>
      <w:r>
        <w:fldChar w:fldCharType="separate"/>
      </w:r>
      <w:r>
        <w:t>31</w:t>
      </w:r>
      <w:r>
        <w:fldChar w:fldCharType="end"/>
      </w:r>
    </w:p>
    <w:p w14:paraId="254A327E" w14:textId="4ADF275D" w:rsidR="00B209CD" w:rsidRDefault="00B209CD">
      <w:pPr>
        <w:pStyle w:val="TOC5"/>
        <w:rPr>
          <w:rFonts w:ascii="Calibri" w:eastAsia="DengXian" w:hAnsi="Calibri"/>
          <w:kern w:val="2"/>
          <w:sz w:val="24"/>
          <w:szCs w:val="24"/>
          <w:lang w:eastAsia="en-GB"/>
        </w:rPr>
      </w:pPr>
      <w:r>
        <w:t>6.1.6.3.5</w:t>
      </w:r>
      <w:r>
        <w:rPr>
          <w:rFonts w:ascii="Calibri" w:eastAsia="DengXian" w:hAnsi="Calibri"/>
          <w:kern w:val="2"/>
          <w:sz w:val="24"/>
          <w:szCs w:val="24"/>
          <w:lang w:eastAsia="en-GB"/>
        </w:rPr>
        <w:tab/>
      </w:r>
      <w:r>
        <w:t>Enumeration: ReleaseCause</w:t>
      </w:r>
      <w:r>
        <w:tab/>
      </w:r>
      <w:r>
        <w:fldChar w:fldCharType="begin"/>
      </w:r>
      <w:r>
        <w:instrText xml:space="preserve"> PAGEREF _Toc218436998 \h </w:instrText>
      </w:r>
      <w:r>
        <w:fldChar w:fldCharType="separate"/>
      </w:r>
      <w:r>
        <w:t>31</w:t>
      </w:r>
      <w:r>
        <w:fldChar w:fldCharType="end"/>
      </w:r>
    </w:p>
    <w:p w14:paraId="2A7FD534" w14:textId="2DB8FB27" w:rsidR="00B209CD" w:rsidRDefault="00B209CD">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r>
      <w:r>
        <w:instrText xml:space="preserve"> PAGEREF _Toc218436999 \h </w:instrText>
      </w:r>
      <w:r>
        <w:fldChar w:fldCharType="separate"/>
      </w:r>
      <w:r>
        <w:t>31</w:t>
      </w:r>
      <w:r>
        <w:fldChar w:fldCharType="end"/>
      </w:r>
    </w:p>
    <w:p w14:paraId="05230609" w14:textId="41D5EA8B" w:rsidR="00B209CD" w:rsidRDefault="00B209CD">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r>
      <w:r>
        <w:instrText xml:space="preserve"> PAGEREF _Toc218437000 \h </w:instrText>
      </w:r>
      <w:r>
        <w:fldChar w:fldCharType="separate"/>
      </w:r>
      <w:r>
        <w:t>31</w:t>
      </w:r>
      <w:r>
        <w:fldChar w:fldCharType="end"/>
      </w:r>
    </w:p>
    <w:p w14:paraId="2BAB2817" w14:textId="0986D6E4" w:rsidR="00B209CD" w:rsidRDefault="00B209CD">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r>
      <w:r>
        <w:instrText xml:space="preserve"> PAGEREF _Toc218437001 \h </w:instrText>
      </w:r>
      <w:r>
        <w:fldChar w:fldCharType="separate"/>
      </w:r>
      <w:r>
        <w:t>31</w:t>
      </w:r>
      <w:r>
        <w:fldChar w:fldCharType="end"/>
      </w:r>
    </w:p>
    <w:p w14:paraId="602DC342" w14:textId="008ED195" w:rsidR="00B209CD" w:rsidRDefault="00B209CD">
      <w:pPr>
        <w:pStyle w:val="TOC4"/>
        <w:rPr>
          <w:rFonts w:ascii="Calibri" w:eastAsia="DengXian" w:hAnsi="Calibri"/>
          <w:kern w:val="2"/>
          <w:sz w:val="24"/>
          <w:szCs w:val="24"/>
          <w:lang w:eastAsia="en-GB"/>
        </w:rPr>
      </w:pPr>
      <w:r>
        <w:t>6.1.7.3</w:t>
      </w:r>
      <w:r>
        <w:rPr>
          <w:rFonts w:ascii="Calibri" w:eastAsia="DengXian" w:hAnsi="Calibri"/>
          <w:kern w:val="2"/>
          <w:sz w:val="24"/>
          <w:szCs w:val="24"/>
          <w:lang w:eastAsia="en-GB"/>
        </w:rPr>
        <w:tab/>
      </w:r>
      <w:r>
        <w:t>Application Errors</w:t>
      </w:r>
      <w:r>
        <w:tab/>
      </w:r>
      <w:r>
        <w:fldChar w:fldCharType="begin"/>
      </w:r>
      <w:r>
        <w:instrText xml:space="preserve"> PAGEREF _Toc218437002 \h </w:instrText>
      </w:r>
      <w:r>
        <w:fldChar w:fldCharType="separate"/>
      </w:r>
      <w:r>
        <w:t>31</w:t>
      </w:r>
      <w:r>
        <w:fldChar w:fldCharType="end"/>
      </w:r>
    </w:p>
    <w:p w14:paraId="56A8B110" w14:textId="5452334B" w:rsidR="00B209CD" w:rsidRDefault="00B209CD">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r>
      <w:r>
        <w:instrText xml:space="preserve"> PAGEREF _Toc218437003 \h </w:instrText>
      </w:r>
      <w:r>
        <w:fldChar w:fldCharType="separate"/>
      </w:r>
      <w:r>
        <w:t>32</w:t>
      </w:r>
      <w:r>
        <w:fldChar w:fldCharType="end"/>
      </w:r>
    </w:p>
    <w:p w14:paraId="209D96D8" w14:textId="3EC57A80" w:rsidR="00B209CD" w:rsidRDefault="00B209CD">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r>
      <w:r>
        <w:instrText xml:space="preserve"> PAGEREF _Toc218437004 \h </w:instrText>
      </w:r>
      <w:r>
        <w:fldChar w:fldCharType="separate"/>
      </w:r>
      <w:r>
        <w:t>32</w:t>
      </w:r>
      <w:r>
        <w:fldChar w:fldCharType="end"/>
      </w:r>
    </w:p>
    <w:p w14:paraId="58B0A2C0" w14:textId="554EA39D" w:rsidR="00B209CD" w:rsidRDefault="00B209CD">
      <w:pPr>
        <w:pStyle w:val="TOC3"/>
        <w:rPr>
          <w:rFonts w:ascii="Calibri" w:eastAsia="DengXian" w:hAnsi="Calibri"/>
          <w:kern w:val="2"/>
          <w:sz w:val="24"/>
          <w:szCs w:val="24"/>
          <w:lang w:eastAsia="en-GB"/>
        </w:rPr>
      </w:pPr>
      <w:r w:rsidRPr="00F12A24">
        <w:rPr>
          <w:lang w:val="en-US"/>
        </w:rPr>
        <w:t>6.1.10</w:t>
      </w:r>
      <w:r>
        <w:rPr>
          <w:rFonts w:ascii="Calibri" w:eastAsia="DengXian" w:hAnsi="Calibri"/>
          <w:kern w:val="2"/>
          <w:sz w:val="24"/>
          <w:szCs w:val="24"/>
          <w:lang w:eastAsia="en-GB"/>
        </w:rPr>
        <w:tab/>
      </w:r>
      <w:r w:rsidRPr="00F12A24">
        <w:rPr>
          <w:lang w:val="en-US"/>
        </w:rPr>
        <w:t>HTTP redirection</w:t>
      </w:r>
      <w:r>
        <w:tab/>
      </w:r>
      <w:r>
        <w:fldChar w:fldCharType="begin"/>
      </w:r>
      <w:r>
        <w:instrText xml:space="preserve"> PAGEREF _Toc218437005 \h </w:instrText>
      </w:r>
      <w:r>
        <w:fldChar w:fldCharType="separate"/>
      </w:r>
      <w:r>
        <w:t>32</w:t>
      </w:r>
      <w:r>
        <w:fldChar w:fldCharType="end"/>
      </w:r>
    </w:p>
    <w:p w14:paraId="0B608821" w14:textId="4A6341E3" w:rsidR="00B209CD" w:rsidRDefault="00B209CD">
      <w:pPr>
        <w:pStyle w:val="TOC2"/>
        <w:rPr>
          <w:rFonts w:ascii="Calibri" w:eastAsia="DengXian" w:hAnsi="Calibri"/>
          <w:kern w:val="2"/>
          <w:sz w:val="24"/>
          <w:szCs w:val="24"/>
          <w:lang w:eastAsia="en-GB"/>
        </w:rPr>
      </w:pPr>
      <w:r>
        <w:t>6.2</w:t>
      </w:r>
      <w:r>
        <w:rPr>
          <w:rFonts w:ascii="Calibri" w:eastAsia="DengXian" w:hAnsi="Calibri"/>
          <w:kern w:val="2"/>
          <w:sz w:val="24"/>
          <w:szCs w:val="24"/>
          <w:lang w:eastAsia="en-GB"/>
        </w:rPr>
        <w:tab/>
      </w:r>
      <w:r>
        <w:t>Nnef_</w:t>
      </w:r>
      <w:r>
        <w:rPr>
          <w:lang w:eastAsia="zh-CN"/>
        </w:rPr>
        <w:t>SMService</w:t>
      </w:r>
      <w:r>
        <w:t xml:space="preserve"> Service API</w:t>
      </w:r>
      <w:r>
        <w:tab/>
      </w:r>
      <w:r>
        <w:fldChar w:fldCharType="begin"/>
      </w:r>
      <w:r>
        <w:instrText xml:space="preserve"> PAGEREF _Toc218437006 \h </w:instrText>
      </w:r>
      <w:r>
        <w:fldChar w:fldCharType="separate"/>
      </w:r>
      <w:r>
        <w:t>33</w:t>
      </w:r>
      <w:r>
        <w:fldChar w:fldCharType="end"/>
      </w:r>
    </w:p>
    <w:p w14:paraId="11530E71" w14:textId="74A7850F" w:rsidR="00B209CD" w:rsidRDefault="00B209CD">
      <w:pPr>
        <w:pStyle w:val="TOC3"/>
        <w:rPr>
          <w:rFonts w:ascii="Calibri" w:eastAsia="DengXian" w:hAnsi="Calibri"/>
          <w:kern w:val="2"/>
          <w:sz w:val="24"/>
          <w:szCs w:val="24"/>
          <w:lang w:eastAsia="en-GB"/>
        </w:rPr>
      </w:pPr>
      <w:r>
        <w:t>6.2.1</w:t>
      </w:r>
      <w:r>
        <w:rPr>
          <w:rFonts w:ascii="Calibri" w:eastAsia="DengXian" w:hAnsi="Calibri"/>
          <w:kern w:val="2"/>
          <w:sz w:val="24"/>
          <w:szCs w:val="24"/>
          <w:lang w:eastAsia="en-GB"/>
        </w:rPr>
        <w:tab/>
      </w:r>
      <w:r>
        <w:t>Introduction</w:t>
      </w:r>
      <w:r>
        <w:tab/>
      </w:r>
      <w:r>
        <w:fldChar w:fldCharType="begin"/>
      </w:r>
      <w:r>
        <w:instrText xml:space="preserve"> PAGEREF _Toc218437007 \h </w:instrText>
      </w:r>
      <w:r>
        <w:fldChar w:fldCharType="separate"/>
      </w:r>
      <w:r>
        <w:t>33</w:t>
      </w:r>
      <w:r>
        <w:fldChar w:fldCharType="end"/>
      </w:r>
    </w:p>
    <w:p w14:paraId="3A5DBE39" w14:textId="7B53CAE4" w:rsidR="00B209CD" w:rsidRDefault="00B209CD">
      <w:pPr>
        <w:pStyle w:val="TOC3"/>
        <w:rPr>
          <w:rFonts w:ascii="Calibri" w:eastAsia="DengXian" w:hAnsi="Calibri"/>
          <w:kern w:val="2"/>
          <w:sz w:val="24"/>
          <w:szCs w:val="24"/>
          <w:lang w:eastAsia="en-GB"/>
        </w:rPr>
      </w:pPr>
      <w:r>
        <w:t>6.2.2</w:t>
      </w:r>
      <w:r>
        <w:rPr>
          <w:rFonts w:ascii="Calibri" w:eastAsia="DengXian" w:hAnsi="Calibri"/>
          <w:kern w:val="2"/>
          <w:sz w:val="24"/>
          <w:szCs w:val="24"/>
          <w:lang w:eastAsia="en-GB"/>
        </w:rPr>
        <w:tab/>
      </w:r>
      <w:r>
        <w:t>Usage of HTTP</w:t>
      </w:r>
      <w:r>
        <w:tab/>
      </w:r>
      <w:r>
        <w:fldChar w:fldCharType="begin"/>
      </w:r>
      <w:r>
        <w:instrText xml:space="preserve"> PAGEREF _Toc218437008 \h </w:instrText>
      </w:r>
      <w:r>
        <w:fldChar w:fldCharType="separate"/>
      </w:r>
      <w:r>
        <w:t>33</w:t>
      </w:r>
      <w:r>
        <w:fldChar w:fldCharType="end"/>
      </w:r>
    </w:p>
    <w:p w14:paraId="39575AE3" w14:textId="4BD97B24" w:rsidR="00B209CD" w:rsidRDefault="00B209CD">
      <w:pPr>
        <w:pStyle w:val="TOC4"/>
        <w:rPr>
          <w:rFonts w:ascii="Calibri" w:eastAsia="DengXian" w:hAnsi="Calibri"/>
          <w:kern w:val="2"/>
          <w:sz w:val="24"/>
          <w:szCs w:val="24"/>
          <w:lang w:eastAsia="en-GB"/>
        </w:rPr>
      </w:pPr>
      <w:r>
        <w:t>6.2.2.1</w:t>
      </w:r>
      <w:r>
        <w:rPr>
          <w:rFonts w:ascii="Calibri" w:eastAsia="DengXian" w:hAnsi="Calibri"/>
          <w:kern w:val="2"/>
          <w:sz w:val="24"/>
          <w:szCs w:val="24"/>
          <w:lang w:eastAsia="en-GB"/>
        </w:rPr>
        <w:tab/>
      </w:r>
      <w:r>
        <w:t>General</w:t>
      </w:r>
      <w:r>
        <w:tab/>
      </w:r>
      <w:r>
        <w:fldChar w:fldCharType="begin"/>
      </w:r>
      <w:r>
        <w:instrText xml:space="preserve"> PAGEREF _Toc218437009 \h </w:instrText>
      </w:r>
      <w:r>
        <w:fldChar w:fldCharType="separate"/>
      </w:r>
      <w:r>
        <w:t>33</w:t>
      </w:r>
      <w:r>
        <w:fldChar w:fldCharType="end"/>
      </w:r>
    </w:p>
    <w:p w14:paraId="6746898F" w14:textId="67EF6BFB" w:rsidR="00B209CD" w:rsidRDefault="00B209CD">
      <w:pPr>
        <w:pStyle w:val="TOC4"/>
        <w:rPr>
          <w:rFonts w:ascii="Calibri" w:eastAsia="DengXian" w:hAnsi="Calibri"/>
          <w:kern w:val="2"/>
          <w:sz w:val="24"/>
          <w:szCs w:val="24"/>
          <w:lang w:eastAsia="en-GB"/>
        </w:rPr>
      </w:pPr>
      <w:r>
        <w:t>6.2.2.2</w:t>
      </w:r>
      <w:r>
        <w:rPr>
          <w:rFonts w:ascii="Calibri" w:eastAsia="DengXian" w:hAnsi="Calibri"/>
          <w:kern w:val="2"/>
          <w:sz w:val="24"/>
          <w:szCs w:val="24"/>
          <w:lang w:eastAsia="en-GB"/>
        </w:rPr>
        <w:tab/>
      </w:r>
      <w:r>
        <w:t>HTTP standard headers</w:t>
      </w:r>
      <w:r>
        <w:tab/>
      </w:r>
      <w:r>
        <w:fldChar w:fldCharType="begin"/>
      </w:r>
      <w:r>
        <w:instrText xml:space="preserve"> PAGEREF _Toc218437010 \h </w:instrText>
      </w:r>
      <w:r>
        <w:fldChar w:fldCharType="separate"/>
      </w:r>
      <w:r>
        <w:t>33</w:t>
      </w:r>
      <w:r>
        <w:fldChar w:fldCharType="end"/>
      </w:r>
    </w:p>
    <w:p w14:paraId="18181DA6" w14:textId="17B64585" w:rsidR="00B209CD" w:rsidRDefault="00B209CD">
      <w:pPr>
        <w:pStyle w:val="TOC5"/>
        <w:rPr>
          <w:rFonts w:ascii="Calibri" w:eastAsia="DengXian" w:hAnsi="Calibri"/>
          <w:kern w:val="2"/>
          <w:sz w:val="24"/>
          <w:szCs w:val="24"/>
          <w:lang w:eastAsia="en-GB"/>
        </w:rPr>
      </w:pPr>
      <w:r>
        <w:t>6.2.2.2.1</w:t>
      </w:r>
      <w:r>
        <w:rPr>
          <w:rFonts w:ascii="Calibri" w:eastAsia="DengXian" w:hAnsi="Calibri"/>
          <w:kern w:val="2"/>
          <w:sz w:val="24"/>
          <w:szCs w:val="24"/>
          <w:lang w:eastAsia="en-GB"/>
        </w:rPr>
        <w:tab/>
      </w:r>
      <w:r>
        <w:rPr>
          <w:lang w:eastAsia="zh-CN"/>
        </w:rPr>
        <w:t>General</w:t>
      </w:r>
      <w:r>
        <w:tab/>
      </w:r>
      <w:r>
        <w:fldChar w:fldCharType="begin"/>
      </w:r>
      <w:r>
        <w:instrText xml:space="preserve"> PAGEREF _Toc218437011 \h </w:instrText>
      </w:r>
      <w:r>
        <w:fldChar w:fldCharType="separate"/>
      </w:r>
      <w:r>
        <w:t>33</w:t>
      </w:r>
      <w:r>
        <w:fldChar w:fldCharType="end"/>
      </w:r>
    </w:p>
    <w:p w14:paraId="703635F4" w14:textId="10BBDFD5" w:rsidR="00B209CD" w:rsidRDefault="00B209CD">
      <w:pPr>
        <w:pStyle w:val="TOC5"/>
        <w:rPr>
          <w:rFonts w:ascii="Calibri" w:eastAsia="DengXian" w:hAnsi="Calibri"/>
          <w:kern w:val="2"/>
          <w:sz w:val="24"/>
          <w:szCs w:val="24"/>
          <w:lang w:eastAsia="en-GB"/>
        </w:rPr>
      </w:pPr>
      <w:r>
        <w:t>6.2.2.2.2</w:t>
      </w:r>
      <w:r>
        <w:rPr>
          <w:rFonts w:ascii="Calibri" w:eastAsia="DengXian" w:hAnsi="Calibri"/>
          <w:kern w:val="2"/>
          <w:sz w:val="24"/>
          <w:szCs w:val="24"/>
          <w:lang w:eastAsia="en-GB"/>
        </w:rPr>
        <w:tab/>
      </w:r>
      <w:r>
        <w:t>Content type</w:t>
      </w:r>
      <w:r>
        <w:tab/>
      </w:r>
      <w:r>
        <w:fldChar w:fldCharType="begin"/>
      </w:r>
      <w:r>
        <w:instrText xml:space="preserve"> PAGEREF _Toc218437012 \h </w:instrText>
      </w:r>
      <w:r>
        <w:fldChar w:fldCharType="separate"/>
      </w:r>
      <w:r>
        <w:t>33</w:t>
      </w:r>
      <w:r>
        <w:fldChar w:fldCharType="end"/>
      </w:r>
    </w:p>
    <w:p w14:paraId="6AC0CADF" w14:textId="12CB327F" w:rsidR="00B209CD" w:rsidRDefault="00B209CD">
      <w:pPr>
        <w:pStyle w:val="TOC4"/>
        <w:rPr>
          <w:rFonts w:ascii="Calibri" w:eastAsia="DengXian" w:hAnsi="Calibri"/>
          <w:kern w:val="2"/>
          <w:sz w:val="24"/>
          <w:szCs w:val="24"/>
          <w:lang w:eastAsia="en-GB"/>
        </w:rPr>
      </w:pPr>
      <w:r>
        <w:t>6.2.2.3</w:t>
      </w:r>
      <w:r>
        <w:rPr>
          <w:rFonts w:ascii="Calibri" w:eastAsia="DengXian" w:hAnsi="Calibri"/>
          <w:kern w:val="2"/>
          <w:sz w:val="24"/>
          <w:szCs w:val="24"/>
          <w:lang w:eastAsia="en-GB"/>
        </w:rPr>
        <w:tab/>
      </w:r>
      <w:r>
        <w:t>HTTP custom headers</w:t>
      </w:r>
      <w:r>
        <w:tab/>
      </w:r>
      <w:r>
        <w:fldChar w:fldCharType="begin"/>
      </w:r>
      <w:r>
        <w:instrText xml:space="preserve"> PAGEREF _Toc218437013 \h </w:instrText>
      </w:r>
      <w:r>
        <w:fldChar w:fldCharType="separate"/>
      </w:r>
      <w:r>
        <w:t>34</w:t>
      </w:r>
      <w:r>
        <w:fldChar w:fldCharType="end"/>
      </w:r>
    </w:p>
    <w:p w14:paraId="0133C952" w14:textId="4E24B15F" w:rsidR="00B209CD" w:rsidRDefault="00B209CD">
      <w:pPr>
        <w:pStyle w:val="TOC4"/>
        <w:rPr>
          <w:rFonts w:ascii="Calibri" w:eastAsia="DengXian" w:hAnsi="Calibri"/>
          <w:kern w:val="2"/>
          <w:sz w:val="24"/>
          <w:szCs w:val="24"/>
          <w:lang w:eastAsia="en-GB"/>
        </w:rPr>
      </w:pPr>
      <w:r>
        <w:t>6.2.2.4</w:t>
      </w:r>
      <w:r>
        <w:rPr>
          <w:rFonts w:ascii="Calibri" w:eastAsia="DengXian" w:hAnsi="Calibri"/>
          <w:kern w:val="2"/>
          <w:sz w:val="24"/>
          <w:szCs w:val="24"/>
          <w:lang w:eastAsia="en-GB"/>
        </w:rPr>
        <w:tab/>
      </w:r>
      <w:r>
        <w:t>HTTP multipart messages</w:t>
      </w:r>
      <w:r>
        <w:tab/>
      </w:r>
      <w:r>
        <w:fldChar w:fldCharType="begin"/>
      </w:r>
      <w:r>
        <w:instrText xml:space="preserve"> PAGEREF _Toc218437014 \h </w:instrText>
      </w:r>
      <w:r>
        <w:fldChar w:fldCharType="separate"/>
      </w:r>
      <w:r>
        <w:t>34</w:t>
      </w:r>
      <w:r>
        <w:fldChar w:fldCharType="end"/>
      </w:r>
    </w:p>
    <w:p w14:paraId="3ABF0F61" w14:textId="595C33D2" w:rsidR="00B209CD" w:rsidRDefault="00B209CD">
      <w:pPr>
        <w:pStyle w:val="TOC3"/>
        <w:rPr>
          <w:rFonts w:ascii="Calibri" w:eastAsia="DengXian" w:hAnsi="Calibri"/>
          <w:kern w:val="2"/>
          <w:sz w:val="24"/>
          <w:szCs w:val="24"/>
          <w:lang w:eastAsia="en-GB"/>
        </w:rPr>
      </w:pPr>
      <w:r>
        <w:t>6.2.3</w:t>
      </w:r>
      <w:r>
        <w:rPr>
          <w:rFonts w:ascii="Calibri" w:eastAsia="DengXian" w:hAnsi="Calibri"/>
          <w:kern w:val="2"/>
          <w:sz w:val="24"/>
          <w:szCs w:val="24"/>
          <w:lang w:eastAsia="en-GB"/>
        </w:rPr>
        <w:tab/>
      </w:r>
      <w:r>
        <w:t>Resources</w:t>
      </w:r>
      <w:r>
        <w:tab/>
      </w:r>
      <w:r>
        <w:fldChar w:fldCharType="begin"/>
      </w:r>
      <w:r>
        <w:instrText xml:space="preserve"> PAGEREF _Toc218437015 \h </w:instrText>
      </w:r>
      <w:r>
        <w:fldChar w:fldCharType="separate"/>
      </w:r>
      <w:r>
        <w:t>34</w:t>
      </w:r>
      <w:r>
        <w:fldChar w:fldCharType="end"/>
      </w:r>
    </w:p>
    <w:p w14:paraId="4EBDC5BE" w14:textId="69BF10EB" w:rsidR="00B209CD" w:rsidRDefault="00B209CD">
      <w:pPr>
        <w:pStyle w:val="TOC4"/>
        <w:rPr>
          <w:rFonts w:ascii="Calibri" w:eastAsia="DengXian" w:hAnsi="Calibri"/>
          <w:kern w:val="2"/>
          <w:sz w:val="24"/>
          <w:szCs w:val="24"/>
          <w:lang w:eastAsia="en-GB"/>
        </w:rPr>
      </w:pPr>
      <w:r>
        <w:t>6.2.3.1</w:t>
      </w:r>
      <w:r>
        <w:rPr>
          <w:rFonts w:ascii="Calibri" w:eastAsia="DengXian" w:hAnsi="Calibri"/>
          <w:kern w:val="2"/>
          <w:sz w:val="24"/>
          <w:szCs w:val="24"/>
          <w:lang w:eastAsia="en-GB"/>
        </w:rPr>
        <w:tab/>
      </w:r>
      <w:r>
        <w:t>Overview</w:t>
      </w:r>
      <w:r>
        <w:tab/>
      </w:r>
      <w:r>
        <w:fldChar w:fldCharType="begin"/>
      </w:r>
      <w:r>
        <w:instrText xml:space="preserve"> PAGEREF _Toc218437016 \h </w:instrText>
      </w:r>
      <w:r>
        <w:fldChar w:fldCharType="separate"/>
      </w:r>
      <w:r>
        <w:t>34</w:t>
      </w:r>
      <w:r>
        <w:fldChar w:fldCharType="end"/>
      </w:r>
    </w:p>
    <w:p w14:paraId="6157F698" w14:textId="2A98EDDF" w:rsidR="00B209CD" w:rsidRDefault="00B209CD">
      <w:pPr>
        <w:pStyle w:val="TOC4"/>
        <w:rPr>
          <w:rFonts w:ascii="Calibri" w:eastAsia="DengXian" w:hAnsi="Calibri"/>
          <w:kern w:val="2"/>
          <w:sz w:val="24"/>
          <w:szCs w:val="24"/>
          <w:lang w:eastAsia="en-GB"/>
        </w:rPr>
      </w:pPr>
      <w:r>
        <w:t>6.2.3.2</w:t>
      </w:r>
      <w:r>
        <w:rPr>
          <w:rFonts w:ascii="Calibri" w:eastAsia="DengXian" w:hAnsi="Calibri"/>
          <w:kern w:val="2"/>
          <w:sz w:val="24"/>
          <w:szCs w:val="24"/>
          <w:lang w:eastAsia="en-GB"/>
        </w:rPr>
        <w:tab/>
      </w:r>
      <w:r>
        <w:t>Resource: MoSmInfo</w:t>
      </w:r>
      <w:r>
        <w:tab/>
      </w:r>
      <w:r>
        <w:fldChar w:fldCharType="begin"/>
      </w:r>
      <w:r>
        <w:instrText xml:space="preserve"> PAGEREF _Toc218437017 \h </w:instrText>
      </w:r>
      <w:r>
        <w:fldChar w:fldCharType="separate"/>
      </w:r>
      <w:r>
        <w:t>35</w:t>
      </w:r>
      <w:r>
        <w:fldChar w:fldCharType="end"/>
      </w:r>
    </w:p>
    <w:p w14:paraId="069C06A1" w14:textId="7F0297DD" w:rsidR="00B209CD" w:rsidRDefault="00B209CD">
      <w:pPr>
        <w:pStyle w:val="TOC5"/>
        <w:rPr>
          <w:rFonts w:ascii="Calibri" w:eastAsia="DengXian" w:hAnsi="Calibri"/>
          <w:kern w:val="2"/>
          <w:sz w:val="24"/>
          <w:szCs w:val="24"/>
          <w:lang w:eastAsia="en-GB"/>
        </w:rPr>
      </w:pPr>
      <w:r>
        <w:t>6.2.3.2.1</w:t>
      </w:r>
      <w:r>
        <w:rPr>
          <w:rFonts w:ascii="Calibri" w:eastAsia="DengXian" w:hAnsi="Calibri"/>
          <w:kern w:val="2"/>
          <w:sz w:val="24"/>
          <w:szCs w:val="24"/>
          <w:lang w:eastAsia="en-GB"/>
        </w:rPr>
        <w:tab/>
      </w:r>
      <w:r>
        <w:t>Description</w:t>
      </w:r>
      <w:r>
        <w:tab/>
      </w:r>
      <w:r>
        <w:fldChar w:fldCharType="begin"/>
      </w:r>
      <w:r>
        <w:instrText xml:space="preserve"> PAGEREF _Toc218437018 \h </w:instrText>
      </w:r>
      <w:r>
        <w:fldChar w:fldCharType="separate"/>
      </w:r>
      <w:r>
        <w:t>35</w:t>
      </w:r>
      <w:r>
        <w:fldChar w:fldCharType="end"/>
      </w:r>
    </w:p>
    <w:p w14:paraId="2AB70710" w14:textId="40607445" w:rsidR="00B209CD" w:rsidRDefault="00B209CD">
      <w:pPr>
        <w:pStyle w:val="TOC5"/>
        <w:rPr>
          <w:rFonts w:ascii="Calibri" w:eastAsia="DengXian" w:hAnsi="Calibri"/>
          <w:kern w:val="2"/>
          <w:sz w:val="24"/>
          <w:szCs w:val="24"/>
          <w:lang w:eastAsia="en-GB"/>
        </w:rPr>
      </w:pPr>
      <w:r>
        <w:t>6.2.3.2.2</w:t>
      </w:r>
      <w:r>
        <w:rPr>
          <w:rFonts w:ascii="Calibri" w:eastAsia="DengXian" w:hAnsi="Calibri"/>
          <w:kern w:val="2"/>
          <w:sz w:val="24"/>
          <w:szCs w:val="24"/>
          <w:lang w:eastAsia="en-GB"/>
        </w:rPr>
        <w:tab/>
      </w:r>
      <w:r>
        <w:t>Resource Definition</w:t>
      </w:r>
      <w:r>
        <w:tab/>
      </w:r>
      <w:r>
        <w:fldChar w:fldCharType="begin"/>
      </w:r>
      <w:r>
        <w:instrText xml:space="preserve"> PAGEREF _Toc218437019 \h </w:instrText>
      </w:r>
      <w:r>
        <w:fldChar w:fldCharType="separate"/>
      </w:r>
      <w:r>
        <w:t>35</w:t>
      </w:r>
      <w:r>
        <w:fldChar w:fldCharType="end"/>
      </w:r>
    </w:p>
    <w:p w14:paraId="4A96A99C" w14:textId="6663403D" w:rsidR="00B209CD" w:rsidRDefault="00B209CD">
      <w:pPr>
        <w:pStyle w:val="TOC5"/>
        <w:rPr>
          <w:rFonts w:ascii="Calibri" w:eastAsia="DengXian" w:hAnsi="Calibri"/>
          <w:kern w:val="2"/>
          <w:sz w:val="24"/>
          <w:szCs w:val="24"/>
          <w:lang w:eastAsia="en-GB"/>
        </w:rPr>
      </w:pPr>
      <w:r>
        <w:t>6.2.3.2.3</w:t>
      </w:r>
      <w:r>
        <w:rPr>
          <w:rFonts w:ascii="Calibri" w:eastAsia="DengXian" w:hAnsi="Calibri"/>
          <w:kern w:val="2"/>
          <w:sz w:val="24"/>
          <w:szCs w:val="24"/>
          <w:lang w:eastAsia="en-GB"/>
        </w:rPr>
        <w:tab/>
      </w:r>
      <w:r>
        <w:t>Resource Standard Methods</w:t>
      </w:r>
      <w:r>
        <w:tab/>
      </w:r>
      <w:r>
        <w:fldChar w:fldCharType="begin"/>
      </w:r>
      <w:r>
        <w:instrText xml:space="preserve"> PAGEREF _Toc218437020 \h </w:instrText>
      </w:r>
      <w:r>
        <w:fldChar w:fldCharType="separate"/>
      </w:r>
      <w:r>
        <w:t>35</w:t>
      </w:r>
      <w:r>
        <w:fldChar w:fldCharType="end"/>
      </w:r>
    </w:p>
    <w:p w14:paraId="10F59360" w14:textId="2D9B3BF0" w:rsidR="00B209CD" w:rsidRDefault="00B209CD">
      <w:pPr>
        <w:pStyle w:val="TOC5"/>
        <w:rPr>
          <w:rFonts w:ascii="Calibri" w:eastAsia="DengXian" w:hAnsi="Calibri"/>
          <w:kern w:val="2"/>
          <w:sz w:val="24"/>
          <w:szCs w:val="24"/>
          <w:lang w:eastAsia="en-GB"/>
        </w:rPr>
      </w:pPr>
      <w:r>
        <w:t>6.2.3.2.4</w:t>
      </w:r>
      <w:r>
        <w:rPr>
          <w:rFonts w:ascii="Calibri" w:eastAsia="DengXian" w:hAnsi="Calibri"/>
          <w:kern w:val="2"/>
          <w:sz w:val="24"/>
          <w:szCs w:val="24"/>
          <w:lang w:eastAsia="en-GB"/>
        </w:rPr>
        <w:tab/>
      </w:r>
      <w:r>
        <w:t>Resource Custom Operations</w:t>
      </w:r>
      <w:r>
        <w:tab/>
      </w:r>
      <w:r>
        <w:fldChar w:fldCharType="begin"/>
      </w:r>
      <w:r>
        <w:instrText xml:space="preserve"> PAGEREF _Toc218437021 \h </w:instrText>
      </w:r>
      <w:r>
        <w:fldChar w:fldCharType="separate"/>
      </w:r>
      <w:r>
        <w:t>36</w:t>
      </w:r>
      <w:r>
        <w:fldChar w:fldCharType="end"/>
      </w:r>
    </w:p>
    <w:p w14:paraId="38238B37" w14:textId="5B1EC58D" w:rsidR="00B209CD" w:rsidRDefault="00B209CD">
      <w:pPr>
        <w:pStyle w:val="TOC3"/>
        <w:rPr>
          <w:rFonts w:ascii="Calibri" w:eastAsia="DengXian" w:hAnsi="Calibri"/>
          <w:kern w:val="2"/>
          <w:sz w:val="24"/>
          <w:szCs w:val="24"/>
          <w:lang w:eastAsia="en-GB"/>
        </w:rPr>
      </w:pPr>
      <w:r>
        <w:t>6.2.4</w:t>
      </w:r>
      <w:r>
        <w:rPr>
          <w:rFonts w:ascii="Calibri" w:eastAsia="DengXian" w:hAnsi="Calibri"/>
          <w:kern w:val="2"/>
          <w:sz w:val="24"/>
          <w:szCs w:val="24"/>
          <w:lang w:eastAsia="en-GB"/>
        </w:rPr>
        <w:tab/>
      </w:r>
      <w:r>
        <w:t>Custom Operations without associated resources</w:t>
      </w:r>
      <w:r>
        <w:tab/>
      </w:r>
      <w:r>
        <w:fldChar w:fldCharType="begin"/>
      </w:r>
      <w:r>
        <w:instrText xml:space="preserve"> PAGEREF _Toc218437022 \h </w:instrText>
      </w:r>
      <w:r>
        <w:fldChar w:fldCharType="separate"/>
      </w:r>
      <w:r>
        <w:t>38</w:t>
      </w:r>
      <w:r>
        <w:fldChar w:fldCharType="end"/>
      </w:r>
    </w:p>
    <w:p w14:paraId="46A07F71" w14:textId="1CCAB156" w:rsidR="00B209CD" w:rsidRDefault="00B209CD">
      <w:pPr>
        <w:pStyle w:val="TOC3"/>
        <w:rPr>
          <w:rFonts w:ascii="Calibri" w:eastAsia="DengXian" w:hAnsi="Calibri"/>
          <w:kern w:val="2"/>
          <w:sz w:val="24"/>
          <w:szCs w:val="24"/>
          <w:lang w:eastAsia="en-GB"/>
        </w:rPr>
      </w:pPr>
      <w:r>
        <w:t>6.2.5</w:t>
      </w:r>
      <w:r>
        <w:rPr>
          <w:rFonts w:ascii="Calibri" w:eastAsia="DengXian" w:hAnsi="Calibri"/>
          <w:kern w:val="2"/>
          <w:sz w:val="24"/>
          <w:szCs w:val="24"/>
          <w:lang w:eastAsia="en-GB"/>
        </w:rPr>
        <w:tab/>
      </w:r>
      <w:r>
        <w:t>Notifications</w:t>
      </w:r>
      <w:r>
        <w:tab/>
      </w:r>
      <w:r>
        <w:fldChar w:fldCharType="begin"/>
      </w:r>
      <w:r>
        <w:instrText xml:space="preserve"> PAGEREF _Toc218437023 \h </w:instrText>
      </w:r>
      <w:r>
        <w:fldChar w:fldCharType="separate"/>
      </w:r>
      <w:r>
        <w:t>38</w:t>
      </w:r>
      <w:r>
        <w:fldChar w:fldCharType="end"/>
      </w:r>
    </w:p>
    <w:p w14:paraId="1645F050" w14:textId="5FAA16BF" w:rsidR="00B209CD" w:rsidRDefault="00B209CD">
      <w:pPr>
        <w:pStyle w:val="TOC3"/>
        <w:rPr>
          <w:rFonts w:ascii="Calibri" w:eastAsia="DengXian" w:hAnsi="Calibri"/>
          <w:kern w:val="2"/>
          <w:sz w:val="24"/>
          <w:szCs w:val="24"/>
          <w:lang w:eastAsia="en-GB"/>
        </w:rPr>
      </w:pPr>
      <w:r>
        <w:t>6.2.6</w:t>
      </w:r>
      <w:r>
        <w:rPr>
          <w:rFonts w:ascii="Calibri" w:eastAsia="DengXian" w:hAnsi="Calibri"/>
          <w:kern w:val="2"/>
          <w:sz w:val="24"/>
          <w:szCs w:val="24"/>
          <w:lang w:eastAsia="en-GB"/>
        </w:rPr>
        <w:tab/>
      </w:r>
      <w:r>
        <w:t>Data Model</w:t>
      </w:r>
      <w:r>
        <w:tab/>
      </w:r>
      <w:r>
        <w:fldChar w:fldCharType="begin"/>
      </w:r>
      <w:r>
        <w:instrText xml:space="preserve"> PAGEREF _Toc218437024 \h </w:instrText>
      </w:r>
      <w:r>
        <w:fldChar w:fldCharType="separate"/>
      </w:r>
      <w:r>
        <w:t>38</w:t>
      </w:r>
      <w:r>
        <w:fldChar w:fldCharType="end"/>
      </w:r>
    </w:p>
    <w:p w14:paraId="1420F3DF" w14:textId="239D2669" w:rsidR="00B209CD" w:rsidRDefault="00B209CD">
      <w:pPr>
        <w:pStyle w:val="TOC4"/>
        <w:rPr>
          <w:rFonts w:ascii="Calibri" w:eastAsia="DengXian" w:hAnsi="Calibri"/>
          <w:kern w:val="2"/>
          <w:sz w:val="24"/>
          <w:szCs w:val="24"/>
          <w:lang w:eastAsia="en-GB"/>
        </w:rPr>
      </w:pPr>
      <w:r>
        <w:t>6.2.6.1</w:t>
      </w:r>
      <w:r>
        <w:rPr>
          <w:rFonts w:ascii="Calibri" w:eastAsia="DengXian" w:hAnsi="Calibri"/>
          <w:kern w:val="2"/>
          <w:sz w:val="24"/>
          <w:szCs w:val="24"/>
          <w:lang w:eastAsia="en-GB"/>
        </w:rPr>
        <w:tab/>
      </w:r>
      <w:r>
        <w:t>General</w:t>
      </w:r>
      <w:r>
        <w:tab/>
      </w:r>
      <w:r>
        <w:fldChar w:fldCharType="begin"/>
      </w:r>
      <w:r>
        <w:instrText xml:space="preserve"> PAGEREF _Toc218437025 \h </w:instrText>
      </w:r>
      <w:r>
        <w:fldChar w:fldCharType="separate"/>
      </w:r>
      <w:r>
        <w:t>38</w:t>
      </w:r>
      <w:r>
        <w:fldChar w:fldCharType="end"/>
      </w:r>
    </w:p>
    <w:p w14:paraId="4F387E70" w14:textId="695A7B97" w:rsidR="00B209CD" w:rsidRDefault="00B209CD">
      <w:pPr>
        <w:pStyle w:val="TOC4"/>
        <w:rPr>
          <w:rFonts w:ascii="Calibri" w:eastAsia="DengXian" w:hAnsi="Calibri"/>
          <w:kern w:val="2"/>
          <w:sz w:val="24"/>
          <w:szCs w:val="24"/>
          <w:lang w:eastAsia="en-GB"/>
        </w:rPr>
      </w:pPr>
      <w:r w:rsidRPr="00F12A24">
        <w:rPr>
          <w:lang w:val="en-US"/>
        </w:rPr>
        <w:t>6.2.6.2</w:t>
      </w:r>
      <w:r>
        <w:rPr>
          <w:rFonts w:ascii="Calibri" w:eastAsia="DengXian" w:hAnsi="Calibri"/>
          <w:kern w:val="2"/>
          <w:sz w:val="24"/>
          <w:szCs w:val="24"/>
          <w:lang w:eastAsia="en-GB"/>
        </w:rPr>
        <w:tab/>
      </w:r>
      <w:r w:rsidRPr="00F12A24">
        <w:rPr>
          <w:lang w:val="en-US"/>
        </w:rPr>
        <w:t>Structured data types</w:t>
      </w:r>
      <w:r>
        <w:tab/>
      </w:r>
      <w:r>
        <w:fldChar w:fldCharType="begin"/>
      </w:r>
      <w:r>
        <w:instrText xml:space="preserve"> PAGEREF _Toc218437026 \h </w:instrText>
      </w:r>
      <w:r>
        <w:fldChar w:fldCharType="separate"/>
      </w:r>
      <w:r>
        <w:t>38</w:t>
      </w:r>
      <w:r>
        <w:fldChar w:fldCharType="end"/>
      </w:r>
    </w:p>
    <w:p w14:paraId="45577304" w14:textId="56C3E043" w:rsidR="00B209CD" w:rsidRDefault="00B209CD">
      <w:pPr>
        <w:pStyle w:val="TOC4"/>
        <w:rPr>
          <w:rFonts w:ascii="Calibri" w:eastAsia="DengXian" w:hAnsi="Calibri"/>
          <w:kern w:val="2"/>
          <w:sz w:val="24"/>
          <w:szCs w:val="24"/>
          <w:lang w:eastAsia="en-GB"/>
        </w:rPr>
      </w:pPr>
      <w:r w:rsidRPr="00F12A24">
        <w:rPr>
          <w:lang w:val="en-US"/>
        </w:rPr>
        <w:t>6.2.6.3</w:t>
      </w:r>
      <w:r>
        <w:rPr>
          <w:rFonts w:ascii="Calibri" w:eastAsia="DengXian" w:hAnsi="Calibri"/>
          <w:kern w:val="2"/>
          <w:sz w:val="24"/>
          <w:szCs w:val="24"/>
          <w:lang w:eastAsia="en-GB"/>
        </w:rPr>
        <w:tab/>
      </w:r>
      <w:r w:rsidRPr="00F12A24">
        <w:rPr>
          <w:lang w:val="en-US"/>
        </w:rPr>
        <w:t>Simple data types and enumerations</w:t>
      </w:r>
      <w:r>
        <w:tab/>
      </w:r>
      <w:r>
        <w:fldChar w:fldCharType="begin"/>
      </w:r>
      <w:r>
        <w:instrText xml:space="preserve"> PAGEREF _Toc218437027 \h </w:instrText>
      </w:r>
      <w:r>
        <w:fldChar w:fldCharType="separate"/>
      </w:r>
      <w:r>
        <w:t>39</w:t>
      </w:r>
      <w:r>
        <w:fldChar w:fldCharType="end"/>
      </w:r>
    </w:p>
    <w:p w14:paraId="46E4429C" w14:textId="23E23862" w:rsidR="00B209CD" w:rsidRDefault="00B209CD">
      <w:pPr>
        <w:pStyle w:val="TOC5"/>
        <w:rPr>
          <w:rFonts w:ascii="Calibri" w:eastAsia="DengXian" w:hAnsi="Calibri"/>
          <w:kern w:val="2"/>
          <w:sz w:val="24"/>
          <w:szCs w:val="24"/>
          <w:lang w:eastAsia="en-GB"/>
        </w:rPr>
      </w:pPr>
      <w:r>
        <w:t>6.2.6.3.1</w:t>
      </w:r>
      <w:r>
        <w:rPr>
          <w:rFonts w:ascii="Calibri" w:eastAsia="DengXian" w:hAnsi="Calibri"/>
          <w:kern w:val="2"/>
          <w:sz w:val="24"/>
          <w:szCs w:val="24"/>
          <w:lang w:eastAsia="en-GB"/>
        </w:rPr>
        <w:tab/>
      </w:r>
      <w:r>
        <w:t>Introduction</w:t>
      </w:r>
      <w:r>
        <w:tab/>
      </w:r>
      <w:r>
        <w:fldChar w:fldCharType="begin"/>
      </w:r>
      <w:r>
        <w:instrText xml:space="preserve"> PAGEREF _Toc218437028 \h </w:instrText>
      </w:r>
      <w:r>
        <w:fldChar w:fldCharType="separate"/>
      </w:r>
      <w:r>
        <w:t>39</w:t>
      </w:r>
      <w:r>
        <w:fldChar w:fldCharType="end"/>
      </w:r>
    </w:p>
    <w:p w14:paraId="3DDC3290" w14:textId="4121C17E" w:rsidR="00B209CD" w:rsidRDefault="00B209CD">
      <w:pPr>
        <w:pStyle w:val="TOC5"/>
        <w:rPr>
          <w:rFonts w:ascii="Calibri" w:eastAsia="DengXian" w:hAnsi="Calibri"/>
          <w:kern w:val="2"/>
          <w:sz w:val="24"/>
          <w:szCs w:val="24"/>
          <w:lang w:eastAsia="en-GB"/>
        </w:rPr>
      </w:pPr>
      <w:r>
        <w:t>6.2.6.3.2</w:t>
      </w:r>
      <w:r>
        <w:rPr>
          <w:rFonts w:ascii="Calibri" w:eastAsia="DengXian" w:hAnsi="Calibri"/>
          <w:kern w:val="2"/>
          <w:sz w:val="24"/>
          <w:szCs w:val="24"/>
          <w:lang w:eastAsia="en-GB"/>
        </w:rPr>
        <w:tab/>
      </w:r>
      <w:r>
        <w:t>Simple data types</w:t>
      </w:r>
      <w:r>
        <w:tab/>
      </w:r>
      <w:r>
        <w:fldChar w:fldCharType="begin"/>
      </w:r>
      <w:r>
        <w:instrText xml:space="preserve"> PAGEREF _Toc218437029 \h </w:instrText>
      </w:r>
      <w:r>
        <w:fldChar w:fldCharType="separate"/>
      </w:r>
      <w:r>
        <w:t>39</w:t>
      </w:r>
      <w:r>
        <w:fldChar w:fldCharType="end"/>
      </w:r>
    </w:p>
    <w:p w14:paraId="438C9AA0" w14:textId="73A00B82" w:rsidR="00B209CD" w:rsidRDefault="00B209CD">
      <w:pPr>
        <w:pStyle w:val="TOC4"/>
        <w:rPr>
          <w:rFonts w:ascii="Calibri" w:eastAsia="DengXian" w:hAnsi="Calibri"/>
          <w:kern w:val="2"/>
          <w:sz w:val="24"/>
          <w:szCs w:val="24"/>
          <w:lang w:eastAsia="en-GB"/>
        </w:rPr>
      </w:pPr>
      <w:r w:rsidRPr="00F12A24">
        <w:rPr>
          <w:lang w:val="en-US"/>
        </w:rPr>
        <w:lastRenderedPageBreak/>
        <w:t>6.2.6.4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r>
      <w:r>
        <w:instrText xml:space="preserve"> PAGEREF _Toc218437030 \h </w:instrText>
      </w:r>
      <w:r>
        <w:fldChar w:fldCharType="separate"/>
      </w:r>
      <w:r>
        <w:t>39</w:t>
      </w:r>
      <w:r>
        <w:fldChar w:fldCharType="end"/>
      </w:r>
    </w:p>
    <w:p w14:paraId="0414BD93" w14:textId="3439E212" w:rsidR="00B209CD" w:rsidRDefault="00B209CD">
      <w:pPr>
        <w:pStyle w:val="TOC4"/>
        <w:rPr>
          <w:rFonts w:ascii="Calibri" w:eastAsia="DengXian" w:hAnsi="Calibri"/>
          <w:kern w:val="2"/>
          <w:sz w:val="24"/>
          <w:szCs w:val="24"/>
          <w:lang w:eastAsia="en-GB"/>
        </w:rPr>
      </w:pPr>
      <w:r>
        <w:t>6.2.6.5</w:t>
      </w:r>
      <w:r>
        <w:rPr>
          <w:rFonts w:ascii="Calibri" w:eastAsia="DengXian" w:hAnsi="Calibri"/>
          <w:kern w:val="2"/>
          <w:sz w:val="24"/>
          <w:szCs w:val="24"/>
          <w:lang w:eastAsia="en-GB"/>
        </w:rPr>
        <w:tab/>
      </w:r>
      <w:r>
        <w:t>Binary data</w:t>
      </w:r>
      <w:r>
        <w:tab/>
      </w:r>
      <w:r>
        <w:fldChar w:fldCharType="begin"/>
      </w:r>
      <w:r>
        <w:instrText xml:space="preserve"> PAGEREF _Toc218437031 \h </w:instrText>
      </w:r>
      <w:r>
        <w:fldChar w:fldCharType="separate"/>
      </w:r>
      <w:r>
        <w:t>39</w:t>
      </w:r>
      <w:r>
        <w:fldChar w:fldCharType="end"/>
      </w:r>
    </w:p>
    <w:p w14:paraId="2AB974E3" w14:textId="428A7CE9" w:rsidR="00B209CD" w:rsidRDefault="00B209CD">
      <w:pPr>
        <w:pStyle w:val="TOC5"/>
        <w:rPr>
          <w:rFonts w:ascii="Calibri" w:eastAsia="DengXian" w:hAnsi="Calibri"/>
          <w:kern w:val="2"/>
          <w:sz w:val="24"/>
          <w:szCs w:val="24"/>
          <w:lang w:eastAsia="en-GB"/>
        </w:rPr>
      </w:pPr>
      <w:r>
        <w:t>6.1.6.5.1</w:t>
      </w:r>
      <w:r>
        <w:rPr>
          <w:rFonts w:ascii="Calibri" w:eastAsia="DengXian" w:hAnsi="Calibri"/>
          <w:kern w:val="2"/>
          <w:sz w:val="24"/>
          <w:szCs w:val="24"/>
          <w:lang w:eastAsia="en-GB"/>
        </w:rPr>
        <w:tab/>
      </w:r>
      <w:r>
        <w:t>Binary Data Types</w:t>
      </w:r>
      <w:r>
        <w:tab/>
      </w:r>
      <w:r>
        <w:fldChar w:fldCharType="begin"/>
      </w:r>
      <w:r>
        <w:instrText xml:space="preserve"> PAGEREF _Toc218437032 \h </w:instrText>
      </w:r>
      <w:r>
        <w:fldChar w:fldCharType="separate"/>
      </w:r>
      <w:r>
        <w:t>39</w:t>
      </w:r>
      <w:r>
        <w:fldChar w:fldCharType="end"/>
      </w:r>
    </w:p>
    <w:p w14:paraId="27C6030E" w14:textId="28DB218E" w:rsidR="00B209CD" w:rsidRDefault="00B209CD">
      <w:pPr>
        <w:pStyle w:val="TOC5"/>
        <w:rPr>
          <w:rFonts w:ascii="Calibri" w:eastAsia="DengXian" w:hAnsi="Calibri"/>
          <w:kern w:val="2"/>
          <w:sz w:val="24"/>
          <w:szCs w:val="24"/>
          <w:lang w:eastAsia="en-GB"/>
        </w:rPr>
      </w:pPr>
      <w:r>
        <w:t>6.2.6.5.2</w:t>
      </w:r>
      <w:r>
        <w:rPr>
          <w:rFonts w:ascii="Calibri" w:eastAsia="DengXian" w:hAnsi="Calibri"/>
          <w:kern w:val="2"/>
          <w:sz w:val="24"/>
          <w:szCs w:val="24"/>
          <w:lang w:eastAsia="en-GB"/>
        </w:rPr>
        <w:tab/>
      </w:r>
      <w:r w:rsidRPr="00F12A24">
        <w:rPr>
          <w:lang w:val="en-US" w:eastAsia="zh-CN"/>
        </w:rPr>
        <w:t>SMS Payload</w:t>
      </w:r>
      <w:r w:rsidRPr="00F12A24">
        <w:rPr>
          <w:lang w:val="en-US"/>
        </w:rPr>
        <w:t xml:space="preserve"> </w:t>
      </w:r>
      <w:r w:rsidRPr="00F12A24">
        <w:rPr>
          <w:lang w:val="en-US" w:eastAsia="zh-CN"/>
        </w:rPr>
        <w:t>Information</w:t>
      </w:r>
      <w:r>
        <w:tab/>
      </w:r>
      <w:r>
        <w:fldChar w:fldCharType="begin"/>
      </w:r>
      <w:r>
        <w:instrText xml:space="preserve"> PAGEREF _Toc218437033 \h </w:instrText>
      </w:r>
      <w:r>
        <w:fldChar w:fldCharType="separate"/>
      </w:r>
      <w:r>
        <w:t>39</w:t>
      </w:r>
      <w:r>
        <w:fldChar w:fldCharType="end"/>
      </w:r>
    </w:p>
    <w:p w14:paraId="726FFAB6" w14:textId="6F89110B" w:rsidR="00B209CD" w:rsidRDefault="00B209CD">
      <w:pPr>
        <w:pStyle w:val="TOC3"/>
        <w:rPr>
          <w:rFonts w:ascii="Calibri" w:eastAsia="DengXian" w:hAnsi="Calibri"/>
          <w:kern w:val="2"/>
          <w:sz w:val="24"/>
          <w:szCs w:val="24"/>
          <w:lang w:eastAsia="en-GB"/>
        </w:rPr>
      </w:pPr>
      <w:r>
        <w:t>6.2.7</w:t>
      </w:r>
      <w:r>
        <w:rPr>
          <w:rFonts w:ascii="Calibri" w:eastAsia="DengXian" w:hAnsi="Calibri"/>
          <w:kern w:val="2"/>
          <w:sz w:val="24"/>
          <w:szCs w:val="24"/>
          <w:lang w:eastAsia="en-GB"/>
        </w:rPr>
        <w:tab/>
      </w:r>
      <w:r>
        <w:t>Error Handling</w:t>
      </w:r>
      <w:r>
        <w:tab/>
      </w:r>
      <w:r>
        <w:fldChar w:fldCharType="begin"/>
      </w:r>
      <w:r>
        <w:instrText xml:space="preserve"> PAGEREF _Toc218437034 \h </w:instrText>
      </w:r>
      <w:r>
        <w:fldChar w:fldCharType="separate"/>
      </w:r>
      <w:r>
        <w:t>39</w:t>
      </w:r>
      <w:r>
        <w:fldChar w:fldCharType="end"/>
      </w:r>
    </w:p>
    <w:p w14:paraId="4CF21506" w14:textId="263023FE" w:rsidR="00B209CD" w:rsidRDefault="00B209CD">
      <w:pPr>
        <w:pStyle w:val="TOC4"/>
        <w:rPr>
          <w:rFonts w:ascii="Calibri" w:eastAsia="DengXian" w:hAnsi="Calibri"/>
          <w:kern w:val="2"/>
          <w:sz w:val="24"/>
          <w:szCs w:val="24"/>
          <w:lang w:eastAsia="en-GB"/>
        </w:rPr>
      </w:pPr>
      <w:r>
        <w:t>6.2.7.1</w:t>
      </w:r>
      <w:r>
        <w:rPr>
          <w:rFonts w:ascii="Calibri" w:eastAsia="DengXian" w:hAnsi="Calibri"/>
          <w:kern w:val="2"/>
          <w:sz w:val="24"/>
          <w:szCs w:val="24"/>
          <w:lang w:eastAsia="en-GB"/>
        </w:rPr>
        <w:tab/>
      </w:r>
      <w:r>
        <w:t>General</w:t>
      </w:r>
      <w:r>
        <w:tab/>
      </w:r>
      <w:r>
        <w:fldChar w:fldCharType="begin"/>
      </w:r>
      <w:r>
        <w:instrText xml:space="preserve"> PAGEREF _Toc218437035 \h </w:instrText>
      </w:r>
      <w:r>
        <w:fldChar w:fldCharType="separate"/>
      </w:r>
      <w:r>
        <w:t>39</w:t>
      </w:r>
      <w:r>
        <w:fldChar w:fldCharType="end"/>
      </w:r>
    </w:p>
    <w:p w14:paraId="7E1D5939" w14:textId="3FC8976F" w:rsidR="00B209CD" w:rsidRDefault="00B209CD">
      <w:pPr>
        <w:pStyle w:val="TOC4"/>
        <w:rPr>
          <w:rFonts w:ascii="Calibri" w:eastAsia="DengXian" w:hAnsi="Calibri"/>
          <w:kern w:val="2"/>
          <w:sz w:val="24"/>
          <w:szCs w:val="24"/>
          <w:lang w:eastAsia="en-GB"/>
        </w:rPr>
      </w:pPr>
      <w:r>
        <w:t>6.2.7.2</w:t>
      </w:r>
      <w:r>
        <w:rPr>
          <w:rFonts w:ascii="Calibri" w:eastAsia="DengXian" w:hAnsi="Calibri"/>
          <w:kern w:val="2"/>
          <w:sz w:val="24"/>
          <w:szCs w:val="24"/>
          <w:lang w:eastAsia="en-GB"/>
        </w:rPr>
        <w:tab/>
      </w:r>
      <w:r>
        <w:t>Protocol Errors</w:t>
      </w:r>
      <w:r>
        <w:tab/>
      </w:r>
      <w:r>
        <w:fldChar w:fldCharType="begin"/>
      </w:r>
      <w:r>
        <w:instrText xml:space="preserve"> PAGEREF _Toc218437036 \h </w:instrText>
      </w:r>
      <w:r>
        <w:fldChar w:fldCharType="separate"/>
      </w:r>
      <w:r>
        <w:t>39</w:t>
      </w:r>
      <w:r>
        <w:fldChar w:fldCharType="end"/>
      </w:r>
    </w:p>
    <w:p w14:paraId="46F4DBF0" w14:textId="41F81AC9" w:rsidR="00B209CD" w:rsidRDefault="00B209CD">
      <w:pPr>
        <w:pStyle w:val="TOC4"/>
        <w:rPr>
          <w:rFonts w:ascii="Calibri" w:eastAsia="DengXian" w:hAnsi="Calibri"/>
          <w:kern w:val="2"/>
          <w:sz w:val="24"/>
          <w:szCs w:val="24"/>
          <w:lang w:eastAsia="en-GB"/>
        </w:rPr>
      </w:pPr>
      <w:r>
        <w:t>6.2.7.3</w:t>
      </w:r>
      <w:r>
        <w:rPr>
          <w:rFonts w:ascii="Calibri" w:eastAsia="DengXian" w:hAnsi="Calibri"/>
          <w:kern w:val="2"/>
          <w:sz w:val="24"/>
          <w:szCs w:val="24"/>
          <w:lang w:eastAsia="en-GB"/>
        </w:rPr>
        <w:tab/>
      </w:r>
      <w:r>
        <w:t>Application Errors</w:t>
      </w:r>
      <w:r>
        <w:tab/>
      </w:r>
      <w:r>
        <w:fldChar w:fldCharType="begin"/>
      </w:r>
      <w:r>
        <w:instrText xml:space="preserve"> PAGEREF _Toc218437037 \h </w:instrText>
      </w:r>
      <w:r>
        <w:fldChar w:fldCharType="separate"/>
      </w:r>
      <w:r>
        <w:t>39</w:t>
      </w:r>
      <w:r>
        <w:fldChar w:fldCharType="end"/>
      </w:r>
    </w:p>
    <w:p w14:paraId="3AA66652" w14:textId="27481642" w:rsidR="00B209CD" w:rsidRDefault="00B209CD">
      <w:pPr>
        <w:pStyle w:val="TOC3"/>
        <w:rPr>
          <w:rFonts w:ascii="Calibri" w:eastAsia="DengXian" w:hAnsi="Calibri"/>
          <w:kern w:val="2"/>
          <w:sz w:val="24"/>
          <w:szCs w:val="24"/>
          <w:lang w:eastAsia="en-GB"/>
        </w:rPr>
      </w:pPr>
      <w:r>
        <w:t>6.2.8</w:t>
      </w:r>
      <w:r>
        <w:rPr>
          <w:rFonts w:ascii="Calibri" w:eastAsia="DengXian" w:hAnsi="Calibri"/>
          <w:kern w:val="2"/>
          <w:sz w:val="24"/>
          <w:szCs w:val="24"/>
          <w:lang w:eastAsia="en-GB"/>
        </w:rPr>
        <w:tab/>
      </w:r>
      <w:r>
        <w:rPr>
          <w:lang w:eastAsia="zh-CN"/>
        </w:rPr>
        <w:t>Feature negotiation</w:t>
      </w:r>
      <w:r>
        <w:tab/>
      </w:r>
      <w:r>
        <w:fldChar w:fldCharType="begin"/>
      </w:r>
      <w:r>
        <w:instrText xml:space="preserve"> PAGEREF _Toc218437038 \h </w:instrText>
      </w:r>
      <w:r>
        <w:fldChar w:fldCharType="separate"/>
      </w:r>
      <w:r>
        <w:t>40</w:t>
      </w:r>
      <w:r>
        <w:fldChar w:fldCharType="end"/>
      </w:r>
    </w:p>
    <w:p w14:paraId="1CB0335B" w14:textId="2B7CB51E" w:rsidR="00B209CD" w:rsidRDefault="00B209CD">
      <w:pPr>
        <w:pStyle w:val="TOC3"/>
        <w:rPr>
          <w:rFonts w:ascii="Calibri" w:eastAsia="DengXian" w:hAnsi="Calibri"/>
          <w:kern w:val="2"/>
          <w:sz w:val="24"/>
          <w:szCs w:val="24"/>
          <w:lang w:eastAsia="en-GB"/>
        </w:rPr>
      </w:pPr>
      <w:r>
        <w:t>6.2.9</w:t>
      </w:r>
      <w:r>
        <w:rPr>
          <w:rFonts w:ascii="Calibri" w:eastAsia="DengXian" w:hAnsi="Calibri"/>
          <w:kern w:val="2"/>
          <w:sz w:val="24"/>
          <w:szCs w:val="24"/>
          <w:lang w:eastAsia="en-GB"/>
        </w:rPr>
        <w:tab/>
      </w:r>
      <w:r>
        <w:t>Security</w:t>
      </w:r>
      <w:r>
        <w:tab/>
      </w:r>
      <w:r>
        <w:fldChar w:fldCharType="begin"/>
      </w:r>
      <w:r>
        <w:instrText xml:space="preserve"> PAGEREF _Toc218437039 \h </w:instrText>
      </w:r>
      <w:r>
        <w:fldChar w:fldCharType="separate"/>
      </w:r>
      <w:r>
        <w:t>40</w:t>
      </w:r>
      <w:r>
        <w:fldChar w:fldCharType="end"/>
      </w:r>
    </w:p>
    <w:p w14:paraId="2EAEDC30" w14:textId="49657274" w:rsidR="00B209CD" w:rsidRDefault="00B209CD">
      <w:pPr>
        <w:pStyle w:val="TOC8"/>
        <w:rPr>
          <w:rFonts w:ascii="Calibri" w:eastAsia="DengXian" w:hAnsi="Calibri"/>
          <w:b w:val="0"/>
          <w:kern w:val="2"/>
          <w:sz w:val="24"/>
          <w:szCs w:val="24"/>
          <w:lang w:eastAsia="en-GB"/>
        </w:rPr>
      </w:pPr>
      <w:r>
        <w:t>Annex A (normative):</w:t>
      </w:r>
      <w:r>
        <w:tab/>
        <w:t>OpenAPI specification</w:t>
      </w:r>
      <w:r>
        <w:tab/>
      </w:r>
      <w:r>
        <w:fldChar w:fldCharType="begin"/>
      </w:r>
      <w:r>
        <w:instrText xml:space="preserve"> PAGEREF _Toc218437040 \h </w:instrText>
      </w:r>
      <w:r>
        <w:fldChar w:fldCharType="separate"/>
      </w:r>
      <w:r>
        <w:t>40</w:t>
      </w:r>
      <w:r>
        <w:fldChar w:fldCharType="end"/>
      </w:r>
    </w:p>
    <w:p w14:paraId="0541E4C6" w14:textId="66BC524D" w:rsidR="00B209CD" w:rsidRDefault="00B209CD">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r>
      <w:r>
        <w:instrText xml:space="preserve"> PAGEREF _Toc218437041 \h </w:instrText>
      </w:r>
      <w:r>
        <w:fldChar w:fldCharType="separate"/>
      </w:r>
      <w:r>
        <w:t>40</w:t>
      </w:r>
      <w:r>
        <w:fldChar w:fldCharType="end"/>
      </w:r>
    </w:p>
    <w:p w14:paraId="4BF23068" w14:textId="17DEF22D" w:rsidR="00B209CD" w:rsidRDefault="00B209CD">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Nnef_SMContext API</w:t>
      </w:r>
      <w:r>
        <w:tab/>
      </w:r>
      <w:r>
        <w:fldChar w:fldCharType="begin"/>
      </w:r>
      <w:r>
        <w:instrText xml:space="preserve"> PAGEREF _Toc218437042 \h </w:instrText>
      </w:r>
      <w:r>
        <w:fldChar w:fldCharType="separate"/>
      </w:r>
      <w:r>
        <w:t>41</w:t>
      </w:r>
      <w:r>
        <w:fldChar w:fldCharType="end"/>
      </w:r>
    </w:p>
    <w:p w14:paraId="2537F3A1" w14:textId="32ABEA3A" w:rsidR="00B209CD" w:rsidRDefault="00B209CD">
      <w:pPr>
        <w:pStyle w:val="TOC1"/>
        <w:rPr>
          <w:rFonts w:ascii="Calibri" w:eastAsia="DengXian" w:hAnsi="Calibri"/>
          <w:kern w:val="2"/>
          <w:sz w:val="24"/>
          <w:szCs w:val="24"/>
          <w:lang w:eastAsia="en-GB"/>
        </w:rPr>
      </w:pPr>
      <w:r>
        <w:t>A.3</w:t>
      </w:r>
      <w:r>
        <w:rPr>
          <w:rFonts w:ascii="Calibri" w:eastAsia="DengXian" w:hAnsi="Calibri"/>
          <w:kern w:val="2"/>
          <w:sz w:val="24"/>
          <w:szCs w:val="24"/>
          <w:lang w:eastAsia="en-GB"/>
        </w:rPr>
        <w:tab/>
      </w:r>
      <w:r>
        <w:t>Nnef_SMService API</w:t>
      </w:r>
      <w:r>
        <w:tab/>
      </w:r>
      <w:r>
        <w:fldChar w:fldCharType="begin"/>
      </w:r>
      <w:r>
        <w:instrText xml:space="preserve"> PAGEREF _Toc218437043 \h </w:instrText>
      </w:r>
      <w:r>
        <w:fldChar w:fldCharType="separate"/>
      </w:r>
      <w:r>
        <w:t>48</w:t>
      </w:r>
      <w:r>
        <w:fldChar w:fldCharType="end"/>
      </w:r>
    </w:p>
    <w:p w14:paraId="6E8A25E7" w14:textId="079D8A64" w:rsidR="00B209CD" w:rsidRDefault="00B209CD">
      <w:pPr>
        <w:pStyle w:val="TOC8"/>
        <w:rPr>
          <w:rFonts w:ascii="Calibri" w:eastAsia="DengXian" w:hAnsi="Calibri"/>
          <w:b w:val="0"/>
          <w:kern w:val="2"/>
          <w:sz w:val="24"/>
          <w:szCs w:val="24"/>
          <w:lang w:eastAsia="en-GB"/>
        </w:rPr>
      </w:pPr>
      <w:r>
        <w:t>Annex B (informative):</w:t>
      </w:r>
      <w:r>
        <w:tab/>
        <w:t>Change history</w:t>
      </w:r>
      <w:r>
        <w:tab/>
      </w:r>
      <w:r>
        <w:fldChar w:fldCharType="begin"/>
      </w:r>
      <w:r>
        <w:instrText xml:space="preserve"> PAGEREF _Toc218437044 \h </w:instrText>
      </w:r>
      <w:r>
        <w:fldChar w:fldCharType="separate"/>
      </w:r>
      <w:r>
        <w:t>51</w:t>
      </w:r>
      <w:r>
        <w:fldChar w:fldCharType="end"/>
      </w:r>
    </w:p>
    <w:p w14:paraId="511E77E5" w14:textId="44DCF485" w:rsidR="00080512" w:rsidRPr="004D3578" w:rsidRDefault="00657AE7">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1843691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1E77E7" w14:textId="77777777" w:rsidR="00080512" w:rsidRPr="004D3578" w:rsidRDefault="00080512">
      <w:r w:rsidRPr="004D3578">
        <w:t xml:space="preserve">This Technical </w:t>
      </w:r>
      <w:bookmarkStart w:id="40" w:name="spectype3"/>
      <w:r w:rsidRPr="00231500">
        <w:t>Specification</w:t>
      </w:r>
      <w:bookmarkEnd w:id="4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1" w:name="introduction"/>
      <w:bookmarkStart w:id="42" w:name="_Toc18837078"/>
      <w:bookmarkStart w:id="43" w:name="_Toc22039888"/>
      <w:bookmarkStart w:id="44" w:name="_Toc22625342"/>
      <w:bookmarkStart w:id="45" w:name="_Toc25075670"/>
      <w:bookmarkStart w:id="46" w:name="_Toc26198889"/>
      <w:bookmarkStart w:id="47" w:name="_Toc34167766"/>
      <w:bookmarkStart w:id="48" w:name="_Toc34737229"/>
      <w:bookmarkStart w:id="49" w:name="_Toc34737326"/>
      <w:bookmarkStart w:id="50" w:name="_Toc34737511"/>
      <w:bookmarkStart w:id="51" w:name="_Toc34738478"/>
      <w:bookmarkStart w:id="52" w:name="_Toc34748782"/>
      <w:bookmarkStart w:id="53" w:name="_Toc36462341"/>
      <w:bookmarkStart w:id="54" w:name="_Toc43206552"/>
      <w:bookmarkStart w:id="55" w:name="_Toc45030920"/>
      <w:bookmarkStart w:id="56" w:name="_Toc56516049"/>
      <w:bookmarkStart w:id="57" w:name="_Toc58594174"/>
      <w:bookmarkStart w:id="58" w:name="_Toc67685396"/>
      <w:bookmarkStart w:id="59" w:name="_Toc73367205"/>
      <w:bookmarkStart w:id="60" w:name="_Toc74990713"/>
      <w:bookmarkStart w:id="61" w:name="_Toc82711742"/>
      <w:bookmarkStart w:id="62" w:name="_Toc98501796"/>
      <w:bookmarkStart w:id="63" w:name="_Toc106635087"/>
      <w:bookmarkStart w:id="64" w:name="_Toc114776151"/>
      <w:bookmarkStart w:id="65" w:name="_Toc122089750"/>
      <w:bookmarkStart w:id="66" w:name="_Toc138348925"/>
      <w:bookmarkStart w:id="67" w:name="_Toc170207494"/>
      <w:bookmarkStart w:id="68" w:name="_Toc177513128"/>
      <w:bookmarkStart w:id="69" w:name="_Toc200619720"/>
      <w:bookmarkStart w:id="70" w:name="_Toc218436916"/>
      <w:bookmarkEnd w:id="41"/>
      <w:r w:rsidRPr="004D3578">
        <w:t>1</w:t>
      </w:r>
      <w:r w:rsidRPr="004D3578">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70207495"/>
      <w:bookmarkStart w:id="97" w:name="_Toc177513129"/>
      <w:bookmarkStart w:id="98" w:name="_Toc200619721"/>
      <w:bookmarkStart w:id="99" w:name="_Toc218436917"/>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0" w:name="OLE_LINK1"/>
      <w:bookmarkStart w:id="101" w:name="OLE_LINK2"/>
      <w:bookmarkStart w:id="102" w:name="OLE_LINK3"/>
      <w:bookmarkStart w:id="10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0"/>
    <w:bookmarkEnd w:id="101"/>
    <w:bookmarkEnd w:id="102"/>
    <w:bookmarkEnd w:id="103"/>
    <w:p w14:paraId="511E780F" w14:textId="77777777" w:rsidR="00231500" w:rsidRDefault="00231500" w:rsidP="00231500">
      <w:pPr>
        <w:pStyle w:val="EX"/>
      </w:pPr>
      <w:r w:rsidRPr="004D3578">
        <w:t>[1]</w:t>
      </w:r>
      <w:r w:rsidRPr="004D3578">
        <w:tab/>
        <w:t>3GPP TR 21.905: "Vocabulary for 3GPP Specifications".</w:t>
      </w:r>
    </w:p>
    <w:p w14:paraId="511E7810" w14:textId="34E3433D" w:rsidR="00231500" w:rsidRPr="005E4D39" w:rsidRDefault="00231500" w:rsidP="00231500">
      <w:pPr>
        <w:pStyle w:val="EX"/>
      </w:pPr>
      <w:r>
        <w:t>[2</w:t>
      </w:r>
      <w:r w:rsidRPr="005E4D39">
        <w:t>]</w:t>
      </w:r>
      <w:r w:rsidRPr="005E4D39">
        <w:tab/>
        <w:t xml:space="preserve">3GPP </w:t>
      </w:r>
      <w:r w:rsidR="00B209CD" w:rsidRPr="005E4D39">
        <w:t>TS</w:t>
      </w:r>
      <w:r w:rsidR="00B209CD">
        <w:t> </w:t>
      </w:r>
      <w:r w:rsidR="00B209CD" w:rsidRPr="005E4D39">
        <w:t>2</w:t>
      </w:r>
      <w:r w:rsidRPr="005E4D39">
        <w:t>3.501: "System Architecture for the 5G System; Stage 2".</w:t>
      </w:r>
    </w:p>
    <w:p w14:paraId="511E7811" w14:textId="272CAA2C" w:rsidR="00231500" w:rsidRPr="005E4D39" w:rsidRDefault="00231500" w:rsidP="00231500">
      <w:pPr>
        <w:pStyle w:val="EX"/>
      </w:pPr>
      <w:r w:rsidRPr="005E4D39">
        <w:t>[</w:t>
      </w:r>
      <w:r>
        <w:t>3</w:t>
      </w:r>
      <w:r w:rsidRPr="005E4D39">
        <w:t>]</w:t>
      </w:r>
      <w:r w:rsidRPr="005E4D39">
        <w:tab/>
        <w:t xml:space="preserve">3GPP </w:t>
      </w:r>
      <w:r w:rsidR="00B209CD" w:rsidRPr="005E4D39">
        <w:t>TS</w:t>
      </w:r>
      <w:r w:rsidR="00B209CD">
        <w:t> </w:t>
      </w:r>
      <w:r w:rsidR="00B209CD" w:rsidRPr="005E4D39">
        <w:t>2</w:t>
      </w:r>
      <w:r w:rsidRPr="005E4D39">
        <w:t>3.502: "Procedures for the 5G System; Stage 2".</w:t>
      </w:r>
    </w:p>
    <w:p w14:paraId="511E7812" w14:textId="70B25C1A" w:rsidR="00231500" w:rsidRPr="005E4D39" w:rsidRDefault="00231500" w:rsidP="00231500">
      <w:pPr>
        <w:pStyle w:val="EX"/>
      </w:pPr>
      <w:r w:rsidRPr="005E4D39">
        <w:t>[</w:t>
      </w:r>
      <w:r>
        <w:t>4</w:t>
      </w:r>
      <w:r w:rsidRPr="005E4D39">
        <w:t>]</w:t>
      </w:r>
      <w:r w:rsidRPr="005E4D39">
        <w:tab/>
        <w:t xml:space="preserve">3GPP </w:t>
      </w:r>
      <w:r w:rsidR="00B209CD" w:rsidRPr="005E4D39">
        <w:t>TS</w:t>
      </w:r>
      <w:r w:rsidR="00B209CD">
        <w:t> </w:t>
      </w:r>
      <w:r w:rsidR="00B209CD" w:rsidRPr="005E4D39">
        <w:t>2</w:t>
      </w:r>
      <w:r w:rsidRPr="005E4D39">
        <w:t>9.500: "5G System; Technical Realization of Service Based Architecture; Stage 3".</w:t>
      </w:r>
    </w:p>
    <w:p w14:paraId="511E7813" w14:textId="1C2B167F" w:rsidR="00231500" w:rsidRDefault="00231500" w:rsidP="00231500">
      <w:pPr>
        <w:pStyle w:val="EX"/>
      </w:pPr>
      <w:r w:rsidRPr="005E4D39">
        <w:t>[</w:t>
      </w:r>
      <w:r>
        <w:t>5</w:t>
      </w:r>
      <w:r w:rsidRPr="005E4D39">
        <w:t>]</w:t>
      </w:r>
      <w:r w:rsidRPr="005E4D39">
        <w:tab/>
        <w:t xml:space="preserve">3GPP </w:t>
      </w:r>
      <w:r w:rsidR="00B209CD" w:rsidRPr="005E4D39">
        <w:t>TS</w:t>
      </w:r>
      <w:r w:rsidR="00B209CD">
        <w:t> </w:t>
      </w:r>
      <w:r w:rsidR="00B209CD" w:rsidRPr="005E4D39">
        <w:t>2</w:t>
      </w:r>
      <w:r w:rsidRPr="005E4D39">
        <w:t>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4" w:name="_Toc18837080"/>
      <w:bookmarkStart w:id="105" w:name="_Toc22039890"/>
      <w:bookmarkStart w:id="106" w:name="_Toc22625344"/>
      <w:bookmarkStart w:id="107" w:name="_Toc25075672"/>
      <w:bookmarkStart w:id="10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9" w:name="_Toc34167768"/>
      <w:bookmarkStart w:id="110" w:name="_Toc34737231"/>
      <w:bookmarkStart w:id="111" w:name="_Toc34737328"/>
      <w:bookmarkStart w:id="112" w:name="_Toc34737513"/>
      <w:bookmarkStart w:id="113" w:name="_Toc34738480"/>
      <w:bookmarkStart w:id="114" w:name="_Toc34748784"/>
      <w:bookmarkStart w:id="115" w:name="_Toc36462343"/>
      <w:bookmarkStart w:id="116" w:name="_Toc43206554"/>
      <w:bookmarkStart w:id="117" w:name="_Toc45030922"/>
      <w:bookmarkStart w:id="118" w:name="_Toc56516051"/>
      <w:bookmarkStart w:id="119" w:name="_Toc58594176"/>
      <w:bookmarkStart w:id="120" w:name="_Toc67685398"/>
      <w:bookmarkStart w:id="121" w:name="_Toc73367207"/>
      <w:bookmarkStart w:id="122" w:name="_Toc74990715"/>
      <w:bookmarkStart w:id="123" w:name="_Toc82711744"/>
      <w:bookmarkStart w:id="124" w:name="_Toc98501798"/>
      <w:bookmarkStart w:id="125" w:name="_Toc106635089"/>
      <w:bookmarkStart w:id="126" w:name="_Toc114776153"/>
      <w:bookmarkStart w:id="127" w:name="_Toc122089752"/>
      <w:bookmarkStart w:id="128" w:name="_Toc138348927"/>
      <w:bookmarkStart w:id="129" w:name="_Toc170207496"/>
      <w:bookmarkStart w:id="130" w:name="_Toc177513130"/>
      <w:bookmarkStart w:id="131" w:name="_Toc200619722"/>
      <w:bookmarkStart w:id="132" w:name="_Toc218436918"/>
      <w:r w:rsidRPr="004D3578">
        <w:t>3</w:t>
      </w:r>
      <w:r w:rsidRPr="004D3578">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1E7821" w14:textId="77777777" w:rsidR="007C0BB9" w:rsidRDefault="007C0BB9" w:rsidP="007C0BB9">
      <w:pPr>
        <w:pStyle w:val="Heading2"/>
      </w:pPr>
      <w:bookmarkStart w:id="133" w:name="_Toc34748325"/>
      <w:bookmarkStart w:id="134" w:name="_Toc33835531"/>
      <w:bookmarkStart w:id="135" w:name="_Toc24973357"/>
      <w:bookmarkStart w:id="136" w:name="_Toc21950980"/>
      <w:bookmarkStart w:id="137" w:name="_Toc34748785"/>
      <w:bookmarkStart w:id="138" w:name="_Toc36462344"/>
      <w:bookmarkStart w:id="139" w:name="_Toc43206555"/>
      <w:bookmarkStart w:id="140" w:name="_Toc45030923"/>
      <w:bookmarkStart w:id="141" w:name="_Toc56516052"/>
      <w:bookmarkStart w:id="142" w:name="_Toc58594177"/>
      <w:bookmarkStart w:id="143" w:name="_Toc67685399"/>
      <w:bookmarkStart w:id="144" w:name="_Toc73367208"/>
      <w:bookmarkStart w:id="145" w:name="_Toc74990716"/>
      <w:bookmarkStart w:id="146" w:name="_Toc82711745"/>
      <w:bookmarkStart w:id="147" w:name="_Toc98501799"/>
      <w:bookmarkStart w:id="148" w:name="_Toc106635090"/>
      <w:bookmarkStart w:id="149" w:name="_Toc114776154"/>
      <w:bookmarkStart w:id="150" w:name="_Toc122089753"/>
      <w:bookmarkStart w:id="151" w:name="_Toc138348928"/>
      <w:bookmarkStart w:id="152" w:name="_Toc170207497"/>
      <w:bookmarkStart w:id="153" w:name="_Toc177513131"/>
      <w:bookmarkStart w:id="154" w:name="_Toc200619723"/>
      <w:bookmarkStart w:id="155" w:name="_Toc218436919"/>
      <w:r>
        <w:t>3.1</w:t>
      </w:r>
      <w:r>
        <w:tab/>
        <w:t>Terms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11E7822" w14:textId="77777777" w:rsidR="007C0BB9" w:rsidRDefault="007C0BB9" w:rsidP="007C0BB9">
      <w:r>
        <w:t>Void.</w:t>
      </w:r>
    </w:p>
    <w:p w14:paraId="511E7823" w14:textId="77777777" w:rsidR="007C0BB9" w:rsidRDefault="007C0BB9" w:rsidP="007C0BB9">
      <w:pPr>
        <w:pStyle w:val="Heading2"/>
      </w:pPr>
      <w:bookmarkStart w:id="156" w:name="_Toc34748326"/>
      <w:bookmarkStart w:id="157" w:name="_Toc33835532"/>
      <w:bookmarkStart w:id="158" w:name="_Toc24973358"/>
      <w:bookmarkStart w:id="159" w:name="_Toc21950981"/>
      <w:bookmarkStart w:id="160" w:name="_Toc34748786"/>
      <w:bookmarkStart w:id="161" w:name="_Toc36462345"/>
      <w:bookmarkStart w:id="162" w:name="_Toc43206556"/>
      <w:bookmarkStart w:id="163" w:name="_Toc45030924"/>
      <w:bookmarkStart w:id="164" w:name="_Toc56516053"/>
      <w:bookmarkStart w:id="165" w:name="_Toc58594178"/>
      <w:bookmarkStart w:id="166" w:name="_Toc67685400"/>
      <w:bookmarkStart w:id="167" w:name="_Toc73367209"/>
      <w:bookmarkStart w:id="168" w:name="_Toc74990717"/>
      <w:bookmarkStart w:id="169" w:name="_Toc82711746"/>
      <w:bookmarkStart w:id="170" w:name="_Toc98501800"/>
      <w:bookmarkStart w:id="171" w:name="_Toc106635091"/>
      <w:bookmarkStart w:id="172" w:name="_Toc114776155"/>
      <w:bookmarkStart w:id="173" w:name="_Toc122089754"/>
      <w:bookmarkStart w:id="174" w:name="_Toc138348929"/>
      <w:bookmarkStart w:id="175" w:name="_Toc170207498"/>
      <w:bookmarkStart w:id="176" w:name="_Toc177513132"/>
      <w:bookmarkStart w:id="177" w:name="_Toc200619724"/>
      <w:bookmarkStart w:id="178" w:name="_Toc218436920"/>
      <w:r>
        <w:t>3.2</w:t>
      </w:r>
      <w:r>
        <w:tab/>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1E7824" w14:textId="77777777" w:rsidR="007C0BB9" w:rsidRDefault="007C0BB9" w:rsidP="007C0BB9">
      <w:pPr>
        <w:keepNext/>
      </w:pPr>
      <w:r>
        <w:t>Void.</w:t>
      </w:r>
    </w:p>
    <w:p w14:paraId="511E7825" w14:textId="77777777" w:rsidR="007C0BB9" w:rsidRDefault="007C0BB9" w:rsidP="007C0BB9">
      <w:pPr>
        <w:pStyle w:val="Heading2"/>
      </w:pPr>
      <w:bookmarkStart w:id="179" w:name="_Toc34748327"/>
      <w:bookmarkStart w:id="180" w:name="_Toc33835533"/>
      <w:bookmarkStart w:id="181" w:name="_Toc24973359"/>
      <w:bookmarkStart w:id="182" w:name="_Toc21950982"/>
      <w:bookmarkStart w:id="183" w:name="_Toc34748787"/>
      <w:bookmarkStart w:id="184" w:name="_Toc36462346"/>
      <w:bookmarkStart w:id="185" w:name="_Toc43206557"/>
      <w:bookmarkStart w:id="186" w:name="_Toc45030925"/>
      <w:bookmarkStart w:id="187" w:name="_Toc56516054"/>
      <w:bookmarkStart w:id="188" w:name="_Toc58594179"/>
      <w:bookmarkStart w:id="189" w:name="_Toc67685401"/>
      <w:bookmarkStart w:id="190" w:name="_Toc73367210"/>
      <w:bookmarkStart w:id="191" w:name="_Toc74990718"/>
      <w:bookmarkStart w:id="192" w:name="_Toc82711747"/>
      <w:bookmarkStart w:id="193" w:name="_Toc98501801"/>
      <w:bookmarkStart w:id="194" w:name="_Toc106635092"/>
      <w:bookmarkStart w:id="195" w:name="_Toc114776156"/>
      <w:bookmarkStart w:id="196" w:name="_Toc122089755"/>
      <w:bookmarkStart w:id="197" w:name="_Toc138348930"/>
      <w:bookmarkStart w:id="198" w:name="_Toc170207499"/>
      <w:bookmarkStart w:id="199" w:name="_Toc177513133"/>
      <w:bookmarkStart w:id="200" w:name="_Toc200619725"/>
      <w:bookmarkStart w:id="201" w:name="_Toc218436921"/>
      <w:r>
        <w:t>3.3</w:t>
      </w:r>
      <w: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26" w14:textId="79F595D7" w:rsidR="00231500" w:rsidRPr="004D3578" w:rsidRDefault="00231500" w:rsidP="00231500">
      <w:pPr>
        <w:keepNext/>
      </w:pPr>
      <w:r w:rsidRPr="004D3578">
        <w:t xml:space="preserve">For the purposes of the present document, the abbreviations given in </w:t>
      </w:r>
      <w:r>
        <w:t xml:space="preserve">3GPP </w:t>
      </w:r>
      <w:r w:rsidRPr="004D3578">
        <w:t>TR 21.905</w:t>
      </w:r>
      <w:r w:rsidR="00B209CD">
        <w:t> </w:t>
      </w:r>
      <w:r w:rsidR="00B209CD"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2" w:name="_Toc18837084"/>
      <w:bookmarkStart w:id="203" w:name="_Toc22039894"/>
      <w:bookmarkStart w:id="204" w:name="_Toc22625348"/>
      <w:bookmarkStart w:id="205" w:name="_Toc25075676"/>
      <w:bookmarkStart w:id="206" w:name="_Toc26198895"/>
      <w:bookmarkStart w:id="207" w:name="_Toc34167772"/>
      <w:bookmarkStart w:id="208" w:name="_Toc34737235"/>
      <w:bookmarkStart w:id="209" w:name="_Toc34737332"/>
      <w:bookmarkStart w:id="210" w:name="_Toc34737515"/>
      <w:bookmarkStart w:id="211" w:name="_Toc34738484"/>
      <w:bookmarkStart w:id="212" w:name="_Toc34748788"/>
      <w:bookmarkStart w:id="213" w:name="_Toc36462347"/>
      <w:bookmarkStart w:id="214" w:name="_Toc43206558"/>
      <w:bookmarkStart w:id="215" w:name="_Toc45030926"/>
      <w:bookmarkStart w:id="216" w:name="_Toc56516055"/>
      <w:bookmarkStart w:id="217" w:name="_Toc58594180"/>
      <w:bookmarkStart w:id="218" w:name="_Toc67685402"/>
      <w:bookmarkStart w:id="219" w:name="_Toc73367211"/>
      <w:bookmarkStart w:id="220" w:name="_Toc74990719"/>
      <w:bookmarkStart w:id="221" w:name="_Toc82711748"/>
      <w:bookmarkStart w:id="222" w:name="_Toc98501802"/>
      <w:bookmarkStart w:id="223" w:name="_Toc106635093"/>
      <w:bookmarkStart w:id="224" w:name="_Toc114776157"/>
      <w:bookmarkStart w:id="225" w:name="_Toc122089756"/>
      <w:bookmarkStart w:id="226" w:name="_Toc138348931"/>
      <w:bookmarkStart w:id="227" w:name="_Toc170207500"/>
      <w:bookmarkStart w:id="228" w:name="_Toc177513134"/>
      <w:bookmarkStart w:id="229" w:name="_Toc200619726"/>
      <w:bookmarkStart w:id="230" w:name="_Toc218436922"/>
      <w:r w:rsidRPr="004D3578">
        <w:t>4</w:t>
      </w:r>
      <w:r w:rsidRPr="004D3578">
        <w:tab/>
      </w:r>
      <w: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11E7831" w14:textId="77777777" w:rsidR="00231500" w:rsidRDefault="00231500" w:rsidP="00231500">
      <w:pPr>
        <w:pStyle w:val="Heading2"/>
      </w:pPr>
      <w:bookmarkStart w:id="231" w:name="_Toc18837085"/>
      <w:bookmarkStart w:id="232" w:name="_Toc22039895"/>
      <w:bookmarkStart w:id="233" w:name="_Toc22625349"/>
      <w:bookmarkStart w:id="234" w:name="_Toc25075677"/>
      <w:bookmarkStart w:id="235" w:name="_Toc26198896"/>
      <w:bookmarkStart w:id="236" w:name="_Toc34167773"/>
      <w:bookmarkStart w:id="237" w:name="_Toc34737236"/>
      <w:bookmarkStart w:id="238" w:name="_Toc34737333"/>
      <w:bookmarkStart w:id="239" w:name="_Toc34737516"/>
      <w:bookmarkStart w:id="240" w:name="_Toc34738485"/>
      <w:bookmarkStart w:id="241" w:name="_Toc34748789"/>
      <w:bookmarkStart w:id="242" w:name="_Toc36462348"/>
      <w:bookmarkStart w:id="243" w:name="_Toc43206559"/>
      <w:bookmarkStart w:id="244" w:name="_Toc45030927"/>
      <w:bookmarkStart w:id="245" w:name="_Toc56516056"/>
      <w:bookmarkStart w:id="246" w:name="_Toc58594181"/>
      <w:bookmarkStart w:id="247" w:name="_Toc67685403"/>
      <w:bookmarkStart w:id="248" w:name="_Toc73367212"/>
      <w:bookmarkStart w:id="249" w:name="_Toc74990720"/>
      <w:bookmarkStart w:id="250" w:name="_Toc82711749"/>
      <w:bookmarkStart w:id="251" w:name="_Toc98501803"/>
      <w:bookmarkStart w:id="252" w:name="_Toc106635094"/>
      <w:bookmarkStart w:id="253" w:name="_Toc114776158"/>
      <w:bookmarkStart w:id="254" w:name="_Toc122089757"/>
      <w:bookmarkStart w:id="255" w:name="_Toc138348932"/>
      <w:bookmarkStart w:id="256" w:name="_Toc170207501"/>
      <w:bookmarkStart w:id="257" w:name="_Toc177513135"/>
      <w:bookmarkStart w:id="258" w:name="_Toc200619727"/>
      <w:bookmarkStart w:id="259" w:name="_Toc218436923"/>
      <w:r>
        <w:t>4.1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29049762"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0" w:name="_Toc18837086"/>
      <w:bookmarkStart w:id="261" w:name="_Toc22039896"/>
      <w:bookmarkStart w:id="262" w:name="_Toc22625350"/>
      <w:bookmarkStart w:id="263" w:name="_Toc25075678"/>
      <w:bookmarkStart w:id="264" w:name="_Toc26198897"/>
      <w:bookmarkStart w:id="265" w:name="_Toc34167774"/>
      <w:bookmarkStart w:id="266" w:name="_Toc34737237"/>
      <w:bookmarkStart w:id="267" w:name="_Toc34737334"/>
      <w:bookmarkStart w:id="268" w:name="_Toc34737517"/>
      <w:bookmarkStart w:id="269" w:name="_Toc34738486"/>
      <w:bookmarkStart w:id="270" w:name="_Toc34748790"/>
      <w:bookmarkStart w:id="271" w:name="_Toc36462349"/>
      <w:bookmarkStart w:id="272" w:name="_Toc43206560"/>
      <w:bookmarkStart w:id="273" w:name="_Toc45030928"/>
      <w:bookmarkStart w:id="274" w:name="_Toc56516057"/>
      <w:bookmarkStart w:id="275" w:name="_Toc58594182"/>
      <w:bookmarkStart w:id="276" w:name="_Toc67685404"/>
      <w:bookmarkStart w:id="277" w:name="_Toc73367213"/>
      <w:bookmarkStart w:id="278" w:name="_Toc74990721"/>
      <w:bookmarkStart w:id="279" w:name="_Toc82711750"/>
      <w:bookmarkStart w:id="280" w:name="_Toc98501804"/>
      <w:bookmarkStart w:id="281" w:name="_Toc106635095"/>
      <w:bookmarkStart w:id="282" w:name="_Toc114776159"/>
      <w:bookmarkStart w:id="283" w:name="_Toc122089758"/>
      <w:bookmarkStart w:id="284" w:name="_Toc138348933"/>
      <w:bookmarkStart w:id="285" w:name="_Toc170207502"/>
      <w:bookmarkStart w:id="286" w:name="_Toc177513136"/>
      <w:bookmarkStart w:id="287" w:name="_Toc200619728"/>
      <w:bookmarkStart w:id="288" w:name="_Toc218436924"/>
      <w:r>
        <w:t>5</w:t>
      </w:r>
      <w:r w:rsidRPr="004D3578">
        <w:tab/>
      </w:r>
      <w:r>
        <w:t>Services offered by the NEF for NIDD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D746A0" w:rsidRPr="00CB1653">
        <w:t xml:space="preserve"> and SMS</w:t>
      </w:r>
      <w:bookmarkEnd w:id="282"/>
      <w:bookmarkEnd w:id="283"/>
      <w:bookmarkEnd w:id="284"/>
      <w:bookmarkEnd w:id="285"/>
      <w:bookmarkEnd w:id="286"/>
      <w:bookmarkEnd w:id="287"/>
      <w:bookmarkEnd w:id="288"/>
    </w:p>
    <w:p w14:paraId="511E7839" w14:textId="77777777" w:rsidR="00231500" w:rsidRDefault="00231500" w:rsidP="00231500">
      <w:pPr>
        <w:pStyle w:val="Heading2"/>
      </w:pPr>
      <w:bookmarkStart w:id="289" w:name="_Toc18837087"/>
      <w:bookmarkStart w:id="290" w:name="_Toc22039897"/>
      <w:bookmarkStart w:id="291" w:name="_Toc22625351"/>
      <w:bookmarkStart w:id="292" w:name="_Toc25075679"/>
      <w:bookmarkStart w:id="293" w:name="_Toc26198898"/>
      <w:bookmarkStart w:id="294" w:name="_Toc34167775"/>
      <w:bookmarkStart w:id="295" w:name="_Toc34737238"/>
      <w:bookmarkStart w:id="296" w:name="_Toc34737335"/>
      <w:bookmarkStart w:id="297" w:name="_Toc34737518"/>
      <w:bookmarkStart w:id="298" w:name="_Toc34738487"/>
      <w:bookmarkStart w:id="299" w:name="_Toc34748791"/>
      <w:bookmarkStart w:id="300" w:name="_Toc36462350"/>
      <w:bookmarkStart w:id="301" w:name="_Toc43206561"/>
      <w:bookmarkStart w:id="302" w:name="_Toc45030929"/>
      <w:bookmarkStart w:id="303" w:name="_Toc56516058"/>
      <w:bookmarkStart w:id="304" w:name="_Toc58594183"/>
      <w:bookmarkStart w:id="305" w:name="_Toc67685405"/>
      <w:bookmarkStart w:id="306" w:name="_Toc73367214"/>
      <w:bookmarkStart w:id="307" w:name="_Toc74990722"/>
      <w:bookmarkStart w:id="308" w:name="_Toc82711751"/>
      <w:bookmarkStart w:id="309" w:name="_Toc98501805"/>
      <w:bookmarkStart w:id="310" w:name="_Toc106635096"/>
      <w:bookmarkStart w:id="311" w:name="_Toc114776160"/>
      <w:bookmarkStart w:id="312" w:name="_Toc122089759"/>
      <w:bookmarkStart w:id="313" w:name="_Toc138348934"/>
      <w:bookmarkStart w:id="314" w:name="_Toc170207503"/>
      <w:bookmarkStart w:id="315" w:name="_Toc177513137"/>
      <w:bookmarkStart w:id="316" w:name="_Toc200619729"/>
      <w:bookmarkStart w:id="317" w:name="_Toc218436925"/>
      <w:r>
        <w:t>5.1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18" w:name="_Toc18837088"/>
      <w:bookmarkStart w:id="319" w:name="_Toc22039898"/>
      <w:bookmarkStart w:id="320" w:name="_Toc22625352"/>
      <w:bookmarkStart w:id="321" w:name="_Toc25075680"/>
      <w:bookmarkStart w:id="322" w:name="_Toc26198899"/>
      <w:bookmarkStart w:id="323" w:name="_Toc34167776"/>
      <w:bookmarkStart w:id="324" w:name="_Toc34737239"/>
      <w:bookmarkStart w:id="325" w:name="_Toc34737336"/>
      <w:bookmarkStart w:id="326" w:name="_Toc34737519"/>
      <w:bookmarkStart w:id="327" w:name="_Toc34738488"/>
      <w:bookmarkStart w:id="328" w:name="_Toc34748792"/>
      <w:bookmarkStart w:id="329" w:name="_Toc36462351"/>
      <w:bookmarkStart w:id="330" w:name="_Toc43206562"/>
      <w:bookmarkStart w:id="331" w:name="_Toc45030930"/>
      <w:bookmarkStart w:id="332" w:name="_Toc56516059"/>
      <w:bookmarkStart w:id="333" w:name="_Toc58594184"/>
      <w:bookmarkStart w:id="334" w:name="_Toc67685406"/>
      <w:bookmarkStart w:id="335" w:name="_Toc73367215"/>
      <w:bookmarkStart w:id="336" w:name="_Toc74990723"/>
      <w:bookmarkStart w:id="337" w:name="_Toc82711752"/>
      <w:bookmarkStart w:id="338" w:name="_Toc98501806"/>
      <w:bookmarkStart w:id="339" w:name="_Toc106635097"/>
      <w:bookmarkStart w:id="340" w:name="_Toc114776161"/>
      <w:bookmarkStart w:id="341" w:name="_Toc122089760"/>
      <w:bookmarkStart w:id="342" w:name="_Toc138348935"/>
      <w:bookmarkStart w:id="343" w:name="_Toc170207504"/>
      <w:bookmarkStart w:id="344" w:name="_Toc177513138"/>
      <w:bookmarkStart w:id="345" w:name="_Toc200619730"/>
      <w:bookmarkStart w:id="346" w:name="_Toc218436926"/>
      <w:r>
        <w:lastRenderedPageBreak/>
        <w:t>5.2</w:t>
      </w:r>
      <w:r>
        <w:tab/>
      </w:r>
      <w:proofErr w:type="spellStart"/>
      <w:r>
        <w:t>Nnef_SMContext</w:t>
      </w:r>
      <w:proofErr w:type="spellEnd"/>
      <w:r w:rsidRPr="00AF47A0">
        <w:t xml:space="preserve"> </w:t>
      </w:r>
      <w:r>
        <w:t>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1E7876" w14:textId="77777777" w:rsidR="00231500" w:rsidRDefault="00231500" w:rsidP="00231500">
      <w:pPr>
        <w:pStyle w:val="Heading3"/>
      </w:pPr>
      <w:bookmarkStart w:id="347" w:name="_Toc18837089"/>
      <w:bookmarkStart w:id="348" w:name="_Toc22039899"/>
      <w:bookmarkStart w:id="349" w:name="_Toc22625353"/>
      <w:bookmarkStart w:id="350" w:name="_Toc25075681"/>
      <w:bookmarkStart w:id="351" w:name="_Toc26198900"/>
      <w:bookmarkStart w:id="352" w:name="_Toc34167777"/>
      <w:bookmarkStart w:id="353" w:name="_Toc34737240"/>
      <w:bookmarkStart w:id="354" w:name="_Toc34737337"/>
      <w:bookmarkStart w:id="355" w:name="_Toc34737520"/>
      <w:bookmarkStart w:id="356" w:name="_Toc34738489"/>
      <w:bookmarkStart w:id="357" w:name="_Toc34748793"/>
      <w:bookmarkStart w:id="358" w:name="_Toc36462352"/>
      <w:bookmarkStart w:id="359" w:name="_Toc43206563"/>
      <w:bookmarkStart w:id="360" w:name="_Toc45030931"/>
      <w:bookmarkStart w:id="361" w:name="_Toc56516060"/>
      <w:bookmarkStart w:id="362" w:name="_Toc58594185"/>
      <w:bookmarkStart w:id="363" w:name="_Toc67685407"/>
      <w:bookmarkStart w:id="364" w:name="_Toc73367216"/>
      <w:bookmarkStart w:id="365" w:name="_Toc74990724"/>
      <w:bookmarkStart w:id="366" w:name="_Toc82711753"/>
      <w:bookmarkStart w:id="367" w:name="_Toc98501807"/>
      <w:bookmarkStart w:id="368" w:name="_Toc106635098"/>
      <w:bookmarkStart w:id="369" w:name="_Toc114776162"/>
      <w:bookmarkStart w:id="370" w:name="_Toc122089761"/>
      <w:bookmarkStart w:id="371" w:name="_Toc138348936"/>
      <w:bookmarkStart w:id="372" w:name="_Toc170207505"/>
      <w:bookmarkStart w:id="373" w:name="_Toc177513139"/>
      <w:bookmarkStart w:id="374" w:name="_Toc200619731"/>
      <w:bookmarkStart w:id="375" w:name="_Toc218436927"/>
      <w:r>
        <w:t>5.2.1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76" w:name="_Toc18837090"/>
      <w:bookmarkStart w:id="377" w:name="_Toc22039900"/>
      <w:bookmarkStart w:id="378" w:name="_Toc22625354"/>
      <w:bookmarkStart w:id="379" w:name="_Toc25075682"/>
      <w:bookmarkStart w:id="380" w:name="_Toc26198901"/>
      <w:bookmarkStart w:id="381" w:name="_Toc34167778"/>
      <w:bookmarkStart w:id="382" w:name="_Toc34737241"/>
      <w:bookmarkStart w:id="383" w:name="_Toc34737338"/>
      <w:bookmarkStart w:id="384" w:name="_Toc34737521"/>
      <w:bookmarkStart w:id="385" w:name="_Toc34738490"/>
      <w:bookmarkStart w:id="386" w:name="_Toc34748794"/>
      <w:bookmarkStart w:id="387" w:name="_Toc36462353"/>
      <w:bookmarkStart w:id="388" w:name="_Toc43206564"/>
      <w:bookmarkStart w:id="389" w:name="_Toc45030932"/>
      <w:bookmarkStart w:id="390" w:name="_Toc56516061"/>
      <w:bookmarkStart w:id="391" w:name="_Toc58594186"/>
      <w:bookmarkStart w:id="392" w:name="_Toc67685408"/>
      <w:bookmarkStart w:id="393" w:name="_Toc73367217"/>
      <w:bookmarkStart w:id="394" w:name="_Toc74990725"/>
      <w:bookmarkStart w:id="395" w:name="_Toc82711754"/>
      <w:bookmarkStart w:id="396" w:name="_Toc98501808"/>
      <w:bookmarkStart w:id="397" w:name="_Toc106635099"/>
      <w:bookmarkStart w:id="398" w:name="_Toc114776163"/>
      <w:bookmarkStart w:id="399" w:name="_Toc122089762"/>
      <w:bookmarkStart w:id="400" w:name="_Toc138348937"/>
      <w:bookmarkStart w:id="401" w:name="_Toc170207506"/>
      <w:bookmarkStart w:id="402" w:name="_Toc177513140"/>
      <w:bookmarkStart w:id="403" w:name="_Toc200619732"/>
      <w:bookmarkStart w:id="404" w:name="_Toc218436928"/>
      <w:r>
        <w:t>5.2.2</w:t>
      </w:r>
      <w:r>
        <w:tab/>
        <w:t>Service Operations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11E7879" w14:textId="77777777" w:rsidR="00231500" w:rsidRDefault="00231500" w:rsidP="00231500">
      <w:pPr>
        <w:pStyle w:val="Heading4"/>
      </w:pPr>
      <w:bookmarkStart w:id="405" w:name="_Toc18837091"/>
      <w:bookmarkStart w:id="406" w:name="_Toc22039901"/>
      <w:bookmarkStart w:id="407" w:name="_Toc22625355"/>
      <w:bookmarkStart w:id="408" w:name="_Toc25075683"/>
      <w:bookmarkStart w:id="409" w:name="_Toc26198902"/>
      <w:bookmarkStart w:id="410" w:name="_Toc34167779"/>
      <w:bookmarkStart w:id="411" w:name="_Toc34737242"/>
      <w:bookmarkStart w:id="412" w:name="_Toc34737339"/>
      <w:bookmarkStart w:id="413" w:name="_Toc34737522"/>
      <w:bookmarkStart w:id="414" w:name="_Toc34738491"/>
      <w:bookmarkStart w:id="415" w:name="_Toc34748795"/>
      <w:bookmarkStart w:id="416" w:name="_Toc36462354"/>
      <w:bookmarkStart w:id="417" w:name="_Toc43206565"/>
      <w:bookmarkStart w:id="418" w:name="_Toc45030933"/>
      <w:bookmarkStart w:id="419" w:name="_Toc56516062"/>
      <w:bookmarkStart w:id="420" w:name="_Toc58594187"/>
      <w:bookmarkStart w:id="421" w:name="_Toc67685409"/>
      <w:bookmarkStart w:id="422" w:name="_Toc73367218"/>
      <w:bookmarkStart w:id="423" w:name="_Toc74990726"/>
      <w:bookmarkStart w:id="424" w:name="_Toc82711755"/>
      <w:bookmarkStart w:id="425" w:name="_Toc98501809"/>
      <w:bookmarkStart w:id="426" w:name="_Toc106635100"/>
      <w:bookmarkStart w:id="427" w:name="_Toc114776164"/>
      <w:bookmarkStart w:id="428" w:name="_Toc122089763"/>
      <w:bookmarkStart w:id="429" w:name="_Toc138348938"/>
      <w:bookmarkStart w:id="430" w:name="_Toc170207507"/>
      <w:bookmarkStart w:id="431" w:name="_Toc177513141"/>
      <w:bookmarkStart w:id="432" w:name="_Toc200619733"/>
      <w:bookmarkStart w:id="433" w:name="_Toc218436929"/>
      <w:r>
        <w:t>5.2.2.1</w:t>
      </w:r>
      <w:r>
        <w:tab/>
        <w:t>Introduction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4" w:name="_Toc18837092"/>
      <w:bookmarkStart w:id="435" w:name="_Toc22039902"/>
      <w:bookmarkStart w:id="436" w:name="_Toc22625356"/>
      <w:bookmarkStart w:id="437" w:name="_Toc25075684"/>
      <w:bookmarkStart w:id="438" w:name="_Toc26198903"/>
      <w:bookmarkStart w:id="439" w:name="_Toc34167780"/>
      <w:bookmarkStart w:id="440" w:name="_Toc34737243"/>
      <w:bookmarkStart w:id="441" w:name="_Toc34737340"/>
      <w:bookmarkStart w:id="442" w:name="_Toc34737523"/>
      <w:bookmarkStart w:id="443" w:name="_Toc34738492"/>
      <w:bookmarkStart w:id="444" w:name="_Toc34748796"/>
      <w:bookmarkStart w:id="445" w:name="_Toc36462355"/>
      <w:bookmarkStart w:id="446" w:name="_Toc43206566"/>
      <w:bookmarkStart w:id="447" w:name="_Toc45030934"/>
      <w:bookmarkStart w:id="448" w:name="_Toc56516063"/>
      <w:bookmarkStart w:id="449" w:name="_Toc58594188"/>
      <w:bookmarkStart w:id="450" w:name="_Toc67685410"/>
      <w:bookmarkStart w:id="451" w:name="_Toc73367219"/>
      <w:bookmarkStart w:id="452" w:name="_Toc74990727"/>
      <w:bookmarkStart w:id="453" w:name="_Toc82711756"/>
      <w:bookmarkStart w:id="454" w:name="_Toc98501810"/>
      <w:bookmarkStart w:id="455" w:name="_Toc106635101"/>
      <w:bookmarkStart w:id="456" w:name="_Toc114776165"/>
      <w:bookmarkStart w:id="457" w:name="_Toc122089764"/>
      <w:bookmarkStart w:id="458" w:name="_Toc138348939"/>
      <w:bookmarkStart w:id="459" w:name="_Toc170207508"/>
      <w:bookmarkStart w:id="460" w:name="_Toc177513142"/>
      <w:bookmarkStart w:id="461" w:name="_Toc200619734"/>
      <w:bookmarkStart w:id="462" w:name="_Toc218436930"/>
      <w:r>
        <w:t>5.2.2.2</w:t>
      </w:r>
      <w:r>
        <w:tab/>
        <w:t>Create Service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11E7881" w14:textId="77777777" w:rsidR="00231500" w:rsidRDefault="00231500" w:rsidP="00231500">
      <w:pPr>
        <w:pStyle w:val="Heading5"/>
      </w:pPr>
      <w:bookmarkStart w:id="463" w:name="_Toc18837093"/>
      <w:bookmarkStart w:id="464" w:name="_Toc22039903"/>
      <w:bookmarkStart w:id="465" w:name="_Toc22625357"/>
      <w:bookmarkStart w:id="466" w:name="_Toc25075685"/>
      <w:bookmarkStart w:id="467" w:name="_Toc26198904"/>
      <w:bookmarkStart w:id="468" w:name="_Toc34167781"/>
      <w:bookmarkStart w:id="469" w:name="_Toc34737244"/>
      <w:bookmarkStart w:id="470" w:name="_Toc34737341"/>
      <w:bookmarkStart w:id="471" w:name="_Toc34737524"/>
      <w:bookmarkStart w:id="472" w:name="_Toc34738493"/>
      <w:bookmarkStart w:id="473" w:name="_Toc34748797"/>
      <w:bookmarkStart w:id="474" w:name="_Toc36462356"/>
      <w:bookmarkStart w:id="475" w:name="_Toc43206567"/>
      <w:bookmarkStart w:id="476" w:name="_Toc45030935"/>
      <w:bookmarkStart w:id="477" w:name="_Toc56516064"/>
      <w:bookmarkStart w:id="478" w:name="_Toc58594189"/>
      <w:bookmarkStart w:id="479" w:name="_Toc67685411"/>
      <w:bookmarkStart w:id="480" w:name="_Toc73367220"/>
      <w:bookmarkStart w:id="481" w:name="_Toc74990728"/>
      <w:bookmarkStart w:id="482" w:name="_Toc82711757"/>
      <w:bookmarkStart w:id="483" w:name="_Toc98501811"/>
      <w:bookmarkStart w:id="484" w:name="_Toc106635102"/>
      <w:bookmarkStart w:id="485" w:name="_Toc114776166"/>
      <w:bookmarkStart w:id="486" w:name="_Toc122089765"/>
      <w:bookmarkStart w:id="487" w:name="_Toc138348940"/>
      <w:bookmarkStart w:id="488" w:name="_Toc170207509"/>
      <w:bookmarkStart w:id="489" w:name="_Toc177513143"/>
      <w:bookmarkStart w:id="490" w:name="_Toc200619735"/>
      <w:bookmarkStart w:id="491" w:name="_Toc218436931"/>
      <w:r>
        <w:t>5.2.2.2.1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05pt" o:ole="">
            <v:imagedata r:id="rId18" o:title=""/>
          </v:shape>
          <o:OLEObject Type="Embed" ProgID="Visio.Drawing.11" ShapeID="_x0000_i1028" DrawAspect="Content" ObjectID="_1829049763"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5CB36A34"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w:t>
      </w:r>
      <w:r w:rsidR="00B209CD">
        <w:t>clause </w:t>
      </w:r>
      <w:r w:rsidR="00B209CD">
        <w:rPr>
          <w:rFonts w:cs="Arial"/>
          <w:szCs w:val="18"/>
        </w:rPr>
        <w:t>6</w:t>
      </w:r>
      <w:r w:rsidR="00A003A6">
        <w:rPr>
          <w:rFonts w:cs="Arial"/>
          <w:szCs w:val="18"/>
        </w:rPr>
        <w:t>.1.3.2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2" w:name="_Toc18837094"/>
      <w:bookmarkStart w:id="493" w:name="_Toc22039904"/>
      <w:bookmarkStart w:id="494" w:name="_Toc22625358"/>
      <w:bookmarkStart w:id="495" w:name="_Toc25075686"/>
      <w:bookmarkStart w:id="496" w:name="_Toc26198905"/>
      <w:bookmarkStart w:id="497" w:name="_Toc34167782"/>
      <w:bookmarkStart w:id="498" w:name="_Toc34737245"/>
      <w:bookmarkStart w:id="499" w:name="_Toc34737342"/>
      <w:bookmarkStart w:id="500" w:name="_Toc34737525"/>
      <w:bookmarkStart w:id="501" w:name="_Toc34738494"/>
      <w:bookmarkStart w:id="502" w:name="_Toc34748798"/>
      <w:bookmarkStart w:id="503" w:name="_Toc36462357"/>
      <w:bookmarkStart w:id="504" w:name="_Toc43206568"/>
      <w:bookmarkStart w:id="505" w:name="_Toc45030936"/>
      <w:bookmarkStart w:id="506" w:name="_Toc56516065"/>
      <w:bookmarkStart w:id="507" w:name="_Toc58594190"/>
      <w:bookmarkStart w:id="508" w:name="_Toc67685412"/>
      <w:bookmarkStart w:id="509" w:name="_Toc73367221"/>
      <w:bookmarkStart w:id="510" w:name="_Toc74990729"/>
      <w:bookmarkStart w:id="511" w:name="_Toc82711758"/>
      <w:bookmarkStart w:id="512" w:name="_Toc98501812"/>
      <w:bookmarkStart w:id="513" w:name="_Toc106635103"/>
      <w:bookmarkStart w:id="514" w:name="_Toc114776167"/>
      <w:bookmarkStart w:id="515" w:name="_Toc122089766"/>
      <w:bookmarkStart w:id="516" w:name="_Toc138348941"/>
      <w:bookmarkStart w:id="517" w:name="_Toc170207510"/>
      <w:bookmarkStart w:id="518" w:name="_Toc177513144"/>
      <w:bookmarkStart w:id="519" w:name="_Toc200619736"/>
      <w:bookmarkStart w:id="520" w:name="_Toc218436932"/>
      <w:r>
        <w:t>5.2.2.3</w:t>
      </w:r>
      <w:r>
        <w:tab/>
        <w:t>Delete Service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1E78A1" w14:textId="77777777" w:rsidR="00231500" w:rsidRDefault="00231500" w:rsidP="00231500">
      <w:pPr>
        <w:pStyle w:val="Heading5"/>
      </w:pPr>
      <w:bookmarkStart w:id="521" w:name="_Toc18837095"/>
      <w:bookmarkStart w:id="522" w:name="_Toc22039905"/>
      <w:bookmarkStart w:id="523" w:name="_Toc22625359"/>
      <w:bookmarkStart w:id="524" w:name="_Toc25075687"/>
      <w:bookmarkStart w:id="525" w:name="_Toc26198906"/>
      <w:bookmarkStart w:id="526" w:name="_Toc34167783"/>
      <w:bookmarkStart w:id="527" w:name="_Toc34737246"/>
      <w:bookmarkStart w:id="528" w:name="_Toc34737343"/>
      <w:bookmarkStart w:id="529" w:name="_Toc34737526"/>
      <w:bookmarkStart w:id="530" w:name="_Toc34738495"/>
      <w:bookmarkStart w:id="531" w:name="_Toc34748799"/>
      <w:bookmarkStart w:id="532" w:name="_Toc36462358"/>
      <w:bookmarkStart w:id="533" w:name="_Toc43206569"/>
      <w:bookmarkStart w:id="534" w:name="_Toc45030937"/>
      <w:bookmarkStart w:id="535" w:name="_Toc56516066"/>
      <w:bookmarkStart w:id="536" w:name="_Toc58594191"/>
      <w:bookmarkStart w:id="537" w:name="_Toc67685413"/>
      <w:bookmarkStart w:id="538" w:name="_Toc73367222"/>
      <w:bookmarkStart w:id="539" w:name="_Toc74990730"/>
      <w:bookmarkStart w:id="540" w:name="_Toc82711759"/>
      <w:bookmarkStart w:id="541" w:name="_Toc98501813"/>
      <w:bookmarkStart w:id="542" w:name="_Toc106635104"/>
      <w:bookmarkStart w:id="543" w:name="_Toc114776168"/>
      <w:bookmarkStart w:id="544" w:name="_Toc122089767"/>
      <w:bookmarkStart w:id="545" w:name="_Toc138348942"/>
      <w:bookmarkStart w:id="546" w:name="_Toc170207511"/>
      <w:bookmarkStart w:id="547" w:name="_Toc177513145"/>
      <w:bookmarkStart w:id="548" w:name="_Toc200619737"/>
      <w:bookmarkStart w:id="549" w:name="_Toc218436933"/>
      <w:r>
        <w:t>5.2.2.3.1</w:t>
      </w:r>
      <w: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05pt" o:ole="">
            <v:imagedata r:id="rId20" o:title=""/>
          </v:shape>
          <o:OLEObject Type="Embed" ProgID="Visio.Drawing.11" ShapeID="_x0000_i1029" DrawAspect="Content" ObjectID="_1829049764"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0" w:name="_Toc18837096"/>
      <w:bookmarkStart w:id="551" w:name="_Toc22039906"/>
      <w:bookmarkStart w:id="552" w:name="_Toc22625360"/>
      <w:bookmarkStart w:id="553" w:name="_Toc25075688"/>
      <w:bookmarkStart w:id="554" w:name="_Toc26198907"/>
      <w:bookmarkStart w:id="555" w:name="_Toc34167784"/>
      <w:bookmarkStart w:id="556" w:name="_Toc34737247"/>
      <w:bookmarkStart w:id="557" w:name="_Toc34737344"/>
      <w:bookmarkStart w:id="558" w:name="_Toc34737527"/>
      <w:bookmarkStart w:id="559" w:name="_Toc34738496"/>
      <w:bookmarkStart w:id="560" w:name="_Toc34748800"/>
      <w:bookmarkStart w:id="561" w:name="_Toc36462359"/>
      <w:bookmarkStart w:id="562" w:name="_Toc43206570"/>
      <w:bookmarkStart w:id="563" w:name="_Toc45030938"/>
      <w:bookmarkStart w:id="564" w:name="_Toc56516067"/>
      <w:bookmarkStart w:id="565" w:name="_Toc58594192"/>
      <w:bookmarkStart w:id="566" w:name="_Toc67685414"/>
      <w:bookmarkStart w:id="567" w:name="_Toc73367223"/>
      <w:bookmarkStart w:id="568" w:name="_Toc74990731"/>
      <w:bookmarkStart w:id="569" w:name="_Toc82711760"/>
      <w:bookmarkStart w:id="570" w:name="_Toc98501814"/>
      <w:bookmarkStart w:id="571" w:name="_Toc106635105"/>
      <w:bookmarkStart w:id="572" w:name="_Toc114776169"/>
      <w:bookmarkStart w:id="573" w:name="_Toc122089768"/>
      <w:bookmarkStart w:id="574" w:name="_Toc138348943"/>
      <w:bookmarkStart w:id="575" w:name="_Toc170207512"/>
      <w:bookmarkStart w:id="576" w:name="_Toc177513146"/>
      <w:bookmarkStart w:id="577" w:name="_Toc200619738"/>
      <w:bookmarkStart w:id="578" w:name="_Toc218436934"/>
      <w:r>
        <w:t>5.2.2.4</w:t>
      </w:r>
      <w:r>
        <w:tab/>
        <w:t>Status Notify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11E78AE" w14:textId="77777777" w:rsidR="00231500" w:rsidRDefault="00231500" w:rsidP="00231500">
      <w:pPr>
        <w:pStyle w:val="Heading5"/>
      </w:pPr>
      <w:bookmarkStart w:id="579" w:name="_Toc18837097"/>
      <w:bookmarkStart w:id="580" w:name="_Toc22039907"/>
      <w:bookmarkStart w:id="581" w:name="_Toc22625361"/>
      <w:bookmarkStart w:id="582" w:name="_Toc25075689"/>
      <w:bookmarkStart w:id="583" w:name="_Toc26198908"/>
      <w:bookmarkStart w:id="584" w:name="_Toc34167785"/>
      <w:bookmarkStart w:id="585" w:name="_Toc34737248"/>
      <w:bookmarkStart w:id="586" w:name="_Toc34737345"/>
      <w:bookmarkStart w:id="587" w:name="_Toc34737528"/>
      <w:bookmarkStart w:id="588" w:name="_Toc34738497"/>
      <w:bookmarkStart w:id="589" w:name="_Toc34748801"/>
      <w:bookmarkStart w:id="590" w:name="_Toc36462360"/>
      <w:bookmarkStart w:id="591" w:name="_Toc43206571"/>
      <w:bookmarkStart w:id="592" w:name="_Toc45030939"/>
      <w:bookmarkStart w:id="593" w:name="_Toc56516068"/>
      <w:bookmarkStart w:id="594" w:name="_Toc58594193"/>
      <w:bookmarkStart w:id="595" w:name="_Toc67685415"/>
      <w:bookmarkStart w:id="596" w:name="_Toc73367224"/>
      <w:bookmarkStart w:id="597" w:name="_Toc74990732"/>
      <w:bookmarkStart w:id="598" w:name="_Toc82711761"/>
      <w:bookmarkStart w:id="599" w:name="_Toc98501815"/>
      <w:bookmarkStart w:id="600" w:name="_Toc106635106"/>
      <w:bookmarkStart w:id="601" w:name="_Toc114776170"/>
      <w:bookmarkStart w:id="602" w:name="_Toc122089769"/>
      <w:bookmarkStart w:id="603" w:name="_Toc138348944"/>
      <w:bookmarkStart w:id="604" w:name="_Toc170207513"/>
      <w:bookmarkStart w:id="605" w:name="_Toc177513147"/>
      <w:bookmarkStart w:id="606" w:name="_Toc200619739"/>
      <w:bookmarkStart w:id="607" w:name="_Toc218436935"/>
      <w:r>
        <w:t>5.2.2.4.1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pt" o:ole="">
            <v:imagedata r:id="rId22" o:title=""/>
          </v:shape>
          <o:OLEObject Type="Embed" ProgID="Visio.Drawing.11" ShapeID="_x0000_i1030" DrawAspect="Content" ObjectID="_1829049765"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p>
    <w:p w14:paraId="511E78B8" w14:textId="77777777" w:rsidR="00231500" w:rsidRDefault="00231500" w:rsidP="00231500">
      <w:pPr>
        <w:pStyle w:val="Heading5"/>
      </w:pPr>
      <w:bookmarkStart w:id="608" w:name="_Toc18837098"/>
      <w:bookmarkStart w:id="609" w:name="_Toc22039908"/>
      <w:bookmarkStart w:id="610" w:name="_Toc22625362"/>
      <w:bookmarkStart w:id="611" w:name="_Toc25075690"/>
      <w:bookmarkStart w:id="612" w:name="_Toc26198909"/>
      <w:bookmarkStart w:id="613" w:name="_Toc34167786"/>
      <w:bookmarkStart w:id="614" w:name="_Toc34737249"/>
      <w:bookmarkStart w:id="615" w:name="_Toc34737346"/>
      <w:bookmarkStart w:id="616" w:name="_Toc34737529"/>
      <w:bookmarkStart w:id="617" w:name="_Toc34738498"/>
      <w:bookmarkStart w:id="618" w:name="_Toc34748802"/>
      <w:bookmarkStart w:id="619" w:name="_Toc36462361"/>
      <w:bookmarkStart w:id="620" w:name="_Toc43206572"/>
      <w:bookmarkStart w:id="621" w:name="_Toc45030940"/>
      <w:bookmarkStart w:id="622" w:name="_Toc56516069"/>
      <w:bookmarkStart w:id="623" w:name="_Toc58594194"/>
      <w:bookmarkStart w:id="624" w:name="_Toc67685416"/>
      <w:bookmarkStart w:id="625" w:name="_Toc73367225"/>
      <w:bookmarkStart w:id="626" w:name="_Toc74990733"/>
      <w:bookmarkStart w:id="627" w:name="_Toc82711762"/>
      <w:bookmarkStart w:id="628" w:name="_Toc98501816"/>
      <w:bookmarkStart w:id="629" w:name="_Toc106635107"/>
      <w:bookmarkStart w:id="630" w:name="_Toc114776171"/>
      <w:bookmarkStart w:id="631" w:name="_Toc122089770"/>
      <w:bookmarkStart w:id="632" w:name="_Toc138348945"/>
      <w:bookmarkStart w:id="633" w:name="_Toc170207514"/>
      <w:bookmarkStart w:id="634" w:name="_Toc177513148"/>
      <w:bookmarkStart w:id="635" w:name="_Toc200619740"/>
      <w:bookmarkStart w:id="636" w:name="_Toc218436936"/>
      <w:r>
        <w:lastRenderedPageBreak/>
        <w:t>5.2.2.4.2</w:t>
      </w:r>
      <w:r>
        <w:tab/>
        <w:t>Notify of Individual SM Context Release (</w:t>
      </w:r>
      <w:proofErr w:type="spellStart"/>
      <w:r>
        <w:t>Nnef_SMContext_DeleteNotify</w:t>
      </w:r>
      <w:proofErr w:type="spellEnd"/>
      <w:r>
        <w: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37" w:name="_Toc18837099"/>
      <w:bookmarkStart w:id="638" w:name="_Toc22039909"/>
      <w:bookmarkStart w:id="639" w:name="_Toc22625363"/>
      <w:bookmarkStart w:id="640" w:name="_Toc25075691"/>
      <w:bookmarkStart w:id="641" w:name="_Toc26198910"/>
      <w:bookmarkStart w:id="642" w:name="_Toc34167787"/>
      <w:bookmarkStart w:id="643" w:name="_Toc34737250"/>
      <w:bookmarkStart w:id="644" w:name="_Toc34737347"/>
      <w:bookmarkStart w:id="645" w:name="_Toc34737530"/>
      <w:bookmarkStart w:id="646" w:name="_Toc34738499"/>
      <w:bookmarkStart w:id="647" w:name="_Toc34748803"/>
      <w:bookmarkStart w:id="64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49" w:name="_Toc43206573"/>
      <w:bookmarkStart w:id="650" w:name="_Toc45030941"/>
      <w:bookmarkStart w:id="651" w:name="_Toc56516070"/>
      <w:bookmarkStart w:id="652" w:name="_Toc58594195"/>
      <w:bookmarkStart w:id="653" w:name="_Toc67685417"/>
      <w:bookmarkStart w:id="654" w:name="_Toc73367226"/>
      <w:bookmarkStart w:id="655" w:name="_Toc74990734"/>
      <w:bookmarkStart w:id="656" w:name="_Toc82711763"/>
      <w:bookmarkStart w:id="657" w:name="_Toc98501817"/>
      <w:bookmarkStart w:id="658" w:name="_Toc106635108"/>
      <w:bookmarkStart w:id="659" w:name="_Toc114776172"/>
      <w:bookmarkStart w:id="660" w:name="_Toc122089771"/>
      <w:bookmarkStart w:id="661" w:name="_Toc138348946"/>
      <w:bookmarkStart w:id="662" w:name="_Toc170207515"/>
      <w:bookmarkStart w:id="663" w:name="_Toc177513149"/>
      <w:bookmarkStart w:id="664" w:name="_Toc200619741"/>
      <w:bookmarkStart w:id="665" w:name="_Toc218436937"/>
      <w:r>
        <w:t>5.2.2.5</w:t>
      </w:r>
      <w:r>
        <w:tab/>
        <w:t>Update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11E78BF" w14:textId="77777777" w:rsidR="00231500" w:rsidRDefault="00231500" w:rsidP="00231500">
      <w:pPr>
        <w:pStyle w:val="Heading5"/>
      </w:pPr>
      <w:bookmarkStart w:id="666" w:name="_Toc18837100"/>
      <w:bookmarkStart w:id="667" w:name="_Toc22039910"/>
      <w:bookmarkStart w:id="668" w:name="_Toc22625364"/>
      <w:bookmarkStart w:id="669" w:name="_Toc25075692"/>
      <w:bookmarkStart w:id="670" w:name="_Toc26198911"/>
      <w:bookmarkStart w:id="671" w:name="_Toc34167788"/>
      <w:bookmarkStart w:id="672" w:name="_Toc34737251"/>
      <w:bookmarkStart w:id="673" w:name="_Toc34737348"/>
      <w:bookmarkStart w:id="674" w:name="_Toc34737531"/>
      <w:bookmarkStart w:id="675" w:name="_Toc34738500"/>
      <w:bookmarkStart w:id="676" w:name="_Toc34748804"/>
      <w:bookmarkStart w:id="677" w:name="_Toc36462363"/>
      <w:bookmarkStart w:id="678" w:name="_Toc43206574"/>
      <w:bookmarkStart w:id="679" w:name="_Toc45030942"/>
      <w:bookmarkStart w:id="680" w:name="_Toc56516071"/>
      <w:bookmarkStart w:id="681" w:name="_Toc58594196"/>
      <w:bookmarkStart w:id="682" w:name="_Toc67685418"/>
      <w:bookmarkStart w:id="683" w:name="_Toc73367227"/>
      <w:bookmarkStart w:id="684" w:name="_Toc74990735"/>
      <w:bookmarkStart w:id="685" w:name="_Toc82711764"/>
      <w:bookmarkStart w:id="686" w:name="_Toc98501818"/>
      <w:bookmarkStart w:id="687" w:name="_Toc106635109"/>
      <w:bookmarkStart w:id="688" w:name="_Toc114776173"/>
      <w:bookmarkStart w:id="689" w:name="_Toc122089772"/>
      <w:bookmarkStart w:id="690" w:name="_Toc138348947"/>
      <w:bookmarkStart w:id="691" w:name="_Toc170207516"/>
      <w:bookmarkStart w:id="692" w:name="_Toc177513150"/>
      <w:bookmarkStart w:id="693" w:name="_Toc200619742"/>
      <w:bookmarkStart w:id="694" w:name="_Toc218436938"/>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pt" o:ole="">
            <v:imagedata r:id="rId24" o:title=""/>
          </v:shape>
          <o:OLEObject Type="Embed" ProgID="Visio.Drawing.11" ShapeID="_x0000_i1031" DrawAspect="Content" ObjectID="_1829049766"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 xml:space="preserve">contain a </w:t>
      </w:r>
      <w:proofErr w:type="spellStart"/>
      <w:r>
        <w:t>ProblemDetails</w:t>
      </w:r>
      <w:proofErr w:type="spellEnd"/>
      <w:r>
        <w:t xml:space="preserve">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5" w:name="_Toc22039911"/>
      <w:bookmarkStart w:id="696" w:name="_Toc22625365"/>
      <w:bookmarkStart w:id="697" w:name="_Toc25075693"/>
      <w:bookmarkStart w:id="698" w:name="_Toc26198912"/>
      <w:bookmarkStart w:id="699" w:name="_Toc34167789"/>
      <w:bookmarkStart w:id="700" w:name="_Toc34737252"/>
      <w:bookmarkStart w:id="701" w:name="_Toc34737349"/>
      <w:bookmarkStart w:id="702" w:name="_Toc34737532"/>
      <w:bookmarkStart w:id="703" w:name="_Toc34738501"/>
      <w:bookmarkStart w:id="704" w:name="_Toc34748805"/>
      <w:bookmarkStart w:id="705" w:name="_Toc36462364"/>
      <w:bookmarkStart w:id="706" w:name="_Toc43206575"/>
      <w:bookmarkStart w:id="707" w:name="_Toc45030943"/>
      <w:bookmarkStart w:id="708" w:name="_Toc56516072"/>
      <w:bookmarkStart w:id="709" w:name="_Toc58594197"/>
      <w:bookmarkStart w:id="710" w:name="_Toc67685419"/>
      <w:bookmarkStart w:id="711" w:name="_Toc73367228"/>
      <w:bookmarkStart w:id="712" w:name="_Toc74990736"/>
      <w:bookmarkStart w:id="713" w:name="_Toc82711765"/>
      <w:bookmarkStart w:id="714" w:name="_Toc98501819"/>
      <w:bookmarkStart w:id="715" w:name="_Toc106635110"/>
      <w:bookmarkStart w:id="716" w:name="_Toc114776174"/>
      <w:bookmarkStart w:id="717" w:name="_Toc122089773"/>
      <w:bookmarkStart w:id="718" w:name="_Toc138348948"/>
      <w:bookmarkStart w:id="719" w:name="_Toc170207517"/>
      <w:bookmarkStart w:id="720" w:name="_Toc177513151"/>
      <w:bookmarkStart w:id="721" w:name="_Toc200619743"/>
      <w:bookmarkStart w:id="722" w:name="_Toc18837101"/>
      <w:bookmarkStart w:id="723" w:name="_Toc218436939"/>
      <w:r>
        <w:lastRenderedPageBreak/>
        <w:t>5.2.2.6</w:t>
      </w:r>
      <w:r>
        <w:tab/>
        <w:t>Deliver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p>
    <w:p w14:paraId="511E78CB" w14:textId="77777777" w:rsidR="00231500" w:rsidRDefault="00231500" w:rsidP="00231500">
      <w:pPr>
        <w:pStyle w:val="Heading5"/>
      </w:pPr>
      <w:bookmarkStart w:id="724" w:name="_Toc22039912"/>
      <w:bookmarkStart w:id="725" w:name="_Toc22625366"/>
      <w:bookmarkStart w:id="726" w:name="_Toc25075694"/>
      <w:bookmarkStart w:id="727" w:name="_Toc26198913"/>
      <w:bookmarkStart w:id="728" w:name="_Toc34167790"/>
      <w:bookmarkStart w:id="729" w:name="_Toc34737253"/>
      <w:bookmarkStart w:id="730" w:name="_Toc34737350"/>
      <w:bookmarkStart w:id="731" w:name="_Toc34737533"/>
      <w:bookmarkStart w:id="732" w:name="_Toc34738502"/>
      <w:bookmarkStart w:id="733" w:name="_Toc34748806"/>
      <w:bookmarkStart w:id="734" w:name="_Toc36462365"/>
      <w:bookmarkStart w:id="735" w:name="_Toc43206576"/>
      <w:bookmarkStart w:id="736" w:name="_Toc45030944"/>
      <w:bookmarkStart w:id="737" w:name="_Toc56516073"/>
      <w:bookmarkStart w:id="738" w:name="_Toc58594198"/>
      <w:bookmarkStart w:id="739" w:name="_Toc67685420"/>
      <w:bookmarkStart w:id="740" w:name="_Toc73367229"/>
      <w:bookmarkStart w:id="741" w:name="_Toc74990737"/>
      <w:bookmarkStart w:id="742" w:name="_Toc82711766"/>
      <w:bookmarkStart w:id="743" w:name="_Toc98501820"/>
      <w:bookmarkStart w:id="744" w:name="_Toc106635111"/>
      <w:bookmarkStart w:id="745" w:name="_Toc114776175"/>
      <w:bookmarkStart w:id="746" w:name="_Toc122089774"/>
      <w:bookmarkStart w:id="747" w:name="_Toc138348949"/>
      <w:bookmarkStart w:id="748" w:name="_Toc170207518"/>
      <w:bookmarkStart w:id="749" w:name="_Toc177513152"/>
      <w:bookmarkStart w:id="750" w:name="_Toc200619744"/>
      <w:bookmarkStart w:id="751" w:name="_Toc218436940"/>
      <w:r>
        <w:t>5.2.2.6.1</w:t>
      </w:r>
      <w:r>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15pt;height:107.05pt" o:ole="">
            <v:imagedata r:id="rId26" o:title=""/>
          </v:shape>
          <o:OLEObject Type="Embed" ProgID="Visio.Drawing.15" ShapeID="_x0000_i1032" DrawAspect="Content" ObjectID="_1829049767"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w:t>
      </w:r>
      <w:proofErr w:type="spellStart"/>
      <w:r>
        <w:t>ProblemDetails</w:t>
      </w:r>
      <w:proofErr w:type="spellEnd"/>
      <w:r>
        <w:t xml:space="preserve">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2" w:name="_Toc114776176"/>
      <w:bookmarkStart w:id="753" w:name="_Toc122089775"/>
      <w:bookmarkStart w:id="754" w:name="_Toc138348950"/>
      <w:bookmarkStart w:id="755" w:name="_Toc170207519"/>
      <w:bookmarkStart w:id="756" w:name="_Toc177513153"/>
      <w:bookmarkStart w:id="757" w:name="_Toc200619745"/>
      <w:bookmarkStart w:id="758" w:name="_Toc18837110"/>
      <w:bookmarkStart w:id="759" w:name="_Toc22039913"/>
      <w:bookmarkStart w:id="760" w:name="_Toc22625367"/>
      <w:bookmarkStart w:id="761" w:name="_Toc25075695"/>
      <w:bookmarkStart w:id="762" w:name="_Toc26198914"/>
      <w:bookmarkStart w:id="763" w:name="_Toc34167791"/>
      <w:bookmarkStart w:id="764" w:name="_Toc34737254"/>
      <w:bookmarkStart w:id="765" w:name="_Toc34737351"/>
      <w:bookmarkStart w:id="766" w:name="_Toc34737534"/>
      <w:bookmarkStart w:id="767" w:name="_Toc34738503"/>
      <w:bookmarkStart w:id="768" w:name="_Toc34748807"/>
      <w:bookmarkStart w:id="769" w:name="_Toc36462366"/>
      <w:bookmarkStart w:id="770" w:name="_Toc43206577"/>
      <w:bookmarkStart w:id="771" w:name="_Toc45030945"/>
      <w:bookmarkStart w:id="772" w:name="_Toc56516074"/>
      <w:bookmarkStart w:id="773" w:name="_Toc58594199"/>
      <w:bookmarkStart w:id="774" w:name="_Toc67685421"/>
      <w:bookmarkStart w:id="775" w:name="_Toc73367230"/>
      <w:bookmarkStart w:id="776" w:name="_Toc74990738"/>
      <w:bookmarkStart w:id="777" w:name="_Toc82711767"/>
      <w:bookmarkStart w:id="778" w:name="_Toc98501821"/>
      <w:bookmarkStart w:id="779" w:name="_Toc106635112"/>
      <w:bookmarkStart w:id="780" w:name="_Toc218436941"/>
      <w:bookmarkEnd w:id="722"/>
      <w:r w:rsidR="009C00CE">
        <w:lastRenderedPageBreak/>
        <w:t>5.3</w:t>
      </w:r>
      <w:r w:rsidR="009C00CE">
        <w:tab/>
      </w:r>
      <w:proofErr w:type="spellStart"/>
      <w:r w:rsidR="009C00CE">
        <w:t>Nnef_SMService</w:t>
      </w:r>
      <w:proofErr w:type="spellEnd"/>
      <w:r w:rsidR="009C00CE">
        <w:t xml:space="preserve"> Service</w:t>
      </w:r>
      <w:bookmarkEnd w:id="752"/>
      <w:bookmarkEnd w:id="753"/>
      <w:bookmarkEnd w:id="754"/>
      <w:bookmarkEnd w:id="755"/>
      <w:bookmarkEnd w:id="756"/>
      <w:bookmarkEnd w:id="757"/>
      <w:bookmarkEnd w:id="780"/>
    </w:p>
    <w:p w14:paraId="14A2A53E" w14:textId="77777777" w:rsidR="009C00CE" w:rsidRDefault="009C00CE" w:rsidP="009C00CE">
      <w:pPr>
        <w:pStyle w:val="Heading3"/>
      </w:pPr>
      <w:bookmarkStart w:id="781" w:name="_Toc114776177"/>
      <w:bookmarkStart w:id="782" w:name="_Toc122089776"/>
      <w:bookmarkStart w:id="783" w:name="_Toc138348951"/>
      <w:bookmarkStart w:id="784" w:name="_Toc170207520"/>
      <w:bookmarkStart w:id="785" w:name="_Toc177513154"/>
      <w:bookmarkStart w:id="786" w:name="_Toc200619746"/>
      <w:bookmarkStart w:id="787" w:name="_Toc218436942"/>
      <w:r>
        <w:t>5.3.1</w:t>
      </w:r>
      <w:r>
        <w:tab/>
        <w:t>Service Description</w:t>
      </w:r>
      <w:bookmarkEnd w:id="781"/>
      <w:bookmarkEnd w:id="782"/>
      <w:bookmarkEnd w:id="783"/>
      <w:bookmarkEnd w:id="784"/>
      <w:bookmarkEnd w:id="785"/>
      <w:bookmarkEnd w:id="786"/>
      <w:bookmarkEnd w:id="787"/>
    </w:p>
    <w:p w14:paraId="3EA9F033" w14:textId="66C4BD63"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xml:space="preserve">] </w:t>
      </w:r>
      <w:r w:rsidR="00B209CD">
        <w:rPr>
          <w:i w:val="0"/>
          <w:color w:val="auto"/>
        </w:rPr>
        <w:t>clause 6</w:t>
      </w:r>
      <w:r>
        <w:rPr>
          <w:i w:val="0"/>
          <w:color w:val="auto"/>
        </w:rPr>
        <w:t>.8.1</w:t>
      </w:r>
    </w:p>
    <w:p w14:paraId="1870A29B" w14:textId="77777777" w:rsidR="009C00CE" w:rsidRPr="00CB1653" w:rsidRDefault="009C00CE" w:rsidP="009C00CE">
      <w:pPr>
        <w:pStyle w:val="Heading4"/>
      </w:pPr>
      <w:r>
        <w:t xml:space="preserve"> </w:t>
      </w:r>
      <w:bookmarkStart w:id="788" w:name="_Toc114776178"/>
      <w:bookmarkStart w:id="789" w:name="_Toc122089777"/>
      <w:bookmarkStart w:id="790" w:name="_Toc138348952"/>
      <w:bookmarkStart w:id="791" w:name="_Toc170207521"/>
      <w:bookmarkStart w:id="792" w:name="_Toc177513155"/>
      <w:bookmarkStart w:id="793" w:name="_Toc200619747"/>
      <w:bookmarkStart w:id="794" w:name="_Toc218436943"/>
      <w:r>
        <w:t>5.3.2.2</w:t>
      </w:r>
      <w:r w:rsidRPr="00CB1653">
        <w:tab/>
      </w:r>
      <w:proofErr w:type="spellStart"/>
      <w:r w:rsidRPr="00CB1653">
        <w:rPr>
          <w:lang w:eastAsia="zh-CN"/>
        </w:rPr>
        <w:t>MoForwardSm</w:t>
      </w:r>
      <w:bookmarkEnd w:id="788"/>
      <w:bookmarkEnd w:id="789"/>
      <w:bookmarkEnd w:id="790"/>
      <w:bookmarkEnd w:id="791"/>
      <w:bookmarkEnd w:id="792"/>
      <w:bookmarkEnd w:id="793"/>
      <w:bookmarkEnd w:id="794"/>
      <w:proofErr w:type="spellEnd"/>
    </w:p>
    <w:p w14:paraId="341AD220" w14:textId="77777777" w:rsidR="009C00CE" w:rsidRPr="00CB1653" w:rsidRDefault="009C00CE" w:rsidP="009C00CE">
      <w:pPr>
        <w:pStyle w:val="Heading5"/>
      </w:pPr>
      <w:bookmarkStart w:id="795" w:name="_Toc114776179"/>
      <w:bookmarkStart w:id="796" w:name="_Toc122089778"/>
      <w:bookmarkStart w:id="797" w:name="_Toc138348953"/>
      <w:bookmarkStart w:id="798" w:name="_Toc170207522"/>
      <w:bookmarkStart w:id="799" w:name="_Toc177513156"/>
      <w:bookmarkStart w:id="800" w:name="_Toc200619748"/>
      <w:bookmarkStart w:id="801" w:name="_Toc218436944"/>
      <w:r>
        <w:t>5.3.2.2</w:t>
      </w:r>
      <w:r w:rsidRPr="00CB1653">
        <w:t>.1</w:t>
      </w:r>
      <w:r w:rsidRPr="00CB1653">
        <w:tab/>
        <w:t>General</w:t>
      </w:r>
      <w:bookmarkEnd w:id="795"/>
      <w:bookmarkEnd w:id="796"/>
      <w:bookmarkEnd w:id="797"/>
      <w:bookmarkEnd w:id="798"/>
      <w:bookmarkEnd w:id="799"/>
      <w:bookmarkEnd w:id="800"/>
      <w:bookmarkEnd w:id="801"/>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5pt;height:106.45pt" o:ole="">
            <v:imagedata r:id="rId28" o:title=""/>
          </v:shape>
          <o:OLEObject Type="Embed" ProgID="Visio.Drawing.15" ShapeID="_x0000_i1033" DrawAspect="Content" ObjectID="_1829049768"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2" w:name="_Toc114776180"/>
      <w:bookmarkStart w:id="803" w:name="_Toc122089779"/>
      <w:bookmarkStart w:id="804" w:name="_Toc138348954"/>
      <w:bookmarkStart w:id="805" w:name="_Toc170207523"/>
      <w:bookmarkStart w:id="806" w:name="_Toc177513157"/>
      <w:bookmarkStart w:id="807" w:name="_Toc200619749"/>
      <w:bookmarkStart w:id="808" w:name="_Toc218436945"/>
      <w:r>
        <w:t>6</w:t>
      </w:r>
      <w:r>
        <w:tab/>
        <w:t>API Definitions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802"/>
      <w:bookmarkEnd w:id="803"/>
      <w:bookmarkEnd w:id="804"/>
      <w:bookmarkEnd w:id="805"/>
      <w:bookmarkEnd w:id="806"/>
      <w:bookmarkEnd w:id="807"/>
      <w:bookmarkEnd w:id="808"/>
    </w:p>
    <w:p w14:paraId="511E78D6" w14:textId="77777777" w:rsidR="00231500" w:rsidRDefault="00231500" w:rsidP="00231500">
      <w:pPr>
        <w:pStyle w:val="Heading2"/>
      </w:pPr>
      <w:bookmarkStart w:id="809" w:name="_Toc18837111"/>
      <w:bookmarkStart w:id="810" w:name="_Toc22039914"/>
      <w:bookmarkStart w:id="811" w:name="_Toc22625368"/>
      <w:bookmarkStart w:id="812" w:name="_Toc25075696"/>
      <w:bookmarkStart w:id="813" w:name="_Toc26198915"/>
      <w:bookmarkStart w:id="814" w:name="_Toc34167792"/>
      <w:bookmarkStart w:id="815" w:name="_Toc34737255"/>
      <w:bookmarkStart w:id="816" w:name="_Toc34737352"/>
      <w:bookmarkStart w:id="817" w:name="_Toc34737535"/>
      <w:bookmarkStart w:id="818" w:name="_Toc34738504"/>
      <w:bookmarkStart w:id="819" w:name="_Toc34748808"/>
      <w:bookmarkStart w:id="820" w:name="_Toc36462367"/>
      <w:bookmarkStart w:id="821" w:name="_Toc43206578"/>
      <w:bookmarkStart w:id="822" w:name="_Toc45030946"/>
      <w:bookmarkStart w:id="823" w:name="_Toc56516075"/>
      <w:bookmarkStart w:id="824" w:name="_Toc58594200"/>
      <w:bookmarkStart w:id="825" w:name="_Toc67685422"/>
      <w:bookmarkStart w:id="826" w:name="_Toc73367231"/>
      <w:bookmarkStart w:id="827" w:name="_Toc74990739"/>
      <w:bookmarkStart w:id="828" w:name="_Toc82711768"/>
      <w:bookmarkStart w:id="829" w:name="_Toc98501822"/>
      <w:bookmarkStart w:id="830" w:name="_Toc106635113"/>
      <w:bookmarkStart w:id="831" w:name="_Toc114776181"/>
      <w:bookmarkStart w:id="832" w:name="_Toc122089780"/>
      <w:bookmarkStart w:id="833" w:name="_Toc138348955"/>
      <w:bookmarkStart w:id="834" w:name="_Toc170207524"/>
      <w:bookmarkStart w:id="835" w:name="_Toc177513158"/>
      <w:bookmarkStart w:id="836" w:name="_Toc200619750"/>
      <w:bookmarkStart w:id="837" w:name="_Toc218436946"/>
      <w:r>
        <w:t>6.1</w:t>
      </w:r>
      <w:r>
        <w:tab/>
      </w:r>
      <w:proofErr w:type="spellStart"/>
      <w:r>
        <w:t>Nnef_SMContext</w:t>
      </w:r>
      <w:proofErr w:type="spellEnd"/>
      <w:r>
        <w:t xml:space="preserve">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11E78D7" w14:textId="77777777" w:rsidR="00231500" w:rsidRDefault="00231500" w:rsidP="00231500">
      <w:pPr>
        <w:pStyle w:val="Heading3"/>
      </w:pPr>
      <w:bookmarkStart w:id="838" w:name="_Toc18837112"/>
      <w:bookmarkStart w:id="839" w:name="_Toc22039915"/>
      <w:bookmarkStart w:id="840" w:name="_Toc22625369"/>
      <w:bookmarkStart w:id="841" w:name="_Toc25075697"/>
      <w:bookmarkStart w:id="842" w:name="_Toc26198916"/>
      <w:bookmarkStart w:id="843" w:name="_Toc34167793"/>
      <w:bookmarkStart w:id="844" w:name="_Toc34737256"/>
      <w:bookmarkStart w:id="845" w:name="_Toc34737353"/>
      <w:bookmarkStart w:id="846" w:name="_Toc34737536"/>
      <w:bookmarkStart w:id="847" w:name="_Toc34738505"/>
      <w:bookmarkStart w:id="848" w:name="_Toc34748809"/>
      <w:bookmarkStart w:id="849" w:name="_Toc36462368"/>
      <w:bookmarkStart w:id="850" w:name="_Toc43206579"/>
      <w:bookmarkStart w:id="851" w:name="_Toc45030947"/>
      <w:bookmarkStart w:id="852" w:name="_Toc56516076"/>
      <w:bookmarkStart w:id="853" w:name="_Toc58594201"/>
      <w:bookmarkStart w:id="854" w:name="_Toc67685423"/>
      <w:bookmarkStart w:id="855" w:name="_Toc73367232"/>
      <w:bookmarkStart w:id="856" w:name="_Toc74990740"/>
      <w:bookmarkStart w:id="857" w:name="_Toc82711769"/>
      <w:bookmarkStart w:id="858" w:name="_Toc98501823"/>
      <w:bookmarkStart w:id="859" w:name="_Toc106635114"/>
      <w:bookmarkStart w:id="860" w:name="_Toc114776182"/>
      <w:bookmarkStart w:id="861" w:name="_Toc122089781"/>
      <w:bookmarkStart w:id="862" w:name="_Toc138348956"/>
      <w:bookmarkStart w:id="863" w:name="_Toc170207525"/>
      <w:bookmarkStart w:id="864" w:name="_Toc177513159"/>
      <w:bookmarkStart w:id="865" w:name="_Toc200619751"/>
      <w:bookmarkStart w:id="866" w:name="_Toc218436947"/>
      <w:r>
        <w:t>6.1.1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67" w:name="_Toc18837113"/>
      <w:bookmarkStart w:id="868" w:name="_Toc22039916"/>
      <w:bookmarkStart w:id="869" w:name="_Toc22625370"/>
      <w:bookmarkStart w:id="870" w:name="_Toc25075698"/>
      <w:bookmarkStart w:id="871" w:name="_Toc26198917"/>
      <w:bookmarkStart w:id="872" w:name="_Toc34167794"/>
      <w:bookmarkStart w:id="873" w:name="_Toc34737257"/>
      <w:bookmarkStart w:id="874" w:name="_Toc34737354"/>
      <w:bookmarkStart w:id="875" w:name="_Toc34737537"/>
      <w:bookmarkStart w:id="876" w:name="_Toc34738506"/>
      <w:bookmarkStart w:id="877" w:name="_Toc34748810"/>
      <w:bookmarkStart w:id="878" w:name="_Toc36462369"/>
      <w:bookmarkStart w:id="879" w:name="_Toc43206580"/>
      <w:bookmarkStart w:id="880" w:name="_Toc45030948"/>
      <w:bookmarkStart w:id="881" w:name="_Toc56516077"/>
      <w:bookmarkStart w:id="882" w:name="_Toc58594202"/>
      <w:bookmarkStart w:id="883" w:name="_Toc67685424"/>
      <w:bookmarkStart w:id="884" w:name="_Toc73367233"/>
      <w:bookmarkStart w:id="885" w:name="_Toc74990741"/>
      <w:bookmarkStart w:id="886" w:name="_Toc82711770"/>
      <w:bookmarkStart w:id="887" w:name="_Toc98501824"/>
      <w:bookmarkStart w:id="888" w:name="_Toc106635115"/>
      <w:bookmarkStart w:id="889" w:name="_Toc114776183"/>
      <w:bookmarkStart w:id="890" w:name="_Toc122089782"/>
      <w:bookmarkStart w:id="891" w:name="_Toc138348957"/>
      <w:bookmarkStart w:id="892" w:name="_Toc170207526"/>
      <w:bookmarkStart w:id="893" w:name="_Toc177513160"/>
      <w:bookmarkStart w:id="894" w:name="_Toc200619752"/>
      <w:bookmarkStart w:id="895" w:name="_Toc218436948"/>
      <w:r>
        <w:t>6.1.2</w:t>
      </w:r>
      <w:r>
        <w:tab/>
        <w:t>Usage of HTTP</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1" w14:textId="77777777" w:rsidR="00231500" w:rsidRPr="000C5200" w:rsidRDefault="00231500" w:rsidP="00231500">
      <w:pPr>
        <w:pStyle w:val="Heading4"/>
      </w:pPr>
      <w:bookmarkStart w:id="896" w:name="_Toc18837114"/>
      <w:bookmarkStart w:id="897" w:name="_Toc22039917"/>
      <w:bookmarkStart w:id="898" w:name="_Toc22625371"/>
      <w:bookmarkStart w:id="899" w:name="_Toc25075699"/>
      <w:bookmarkStart w:id="900" w:name="_Toc26198918"/>
      <w:bookmarkStart w:id="901" w:name="_Toc34167795"/>
      <w:bookmarkStart w:id="902" w:name="_Toc34737258"/>
      <w:bookmarkStart w:id="903" w:name="_Toc34737355"/>
      <w:bookmarkStart w:id="904" w:name="_Toc34737538"/>
      <w:bookmarkStart w:id="905" w:name="_Toc34738507"/>
      <w:bookmarkStart w:id="906" w:name="_Toc34748811"/>
      <w:bookmarkStart w:id="907" w:name="_Toc36462370"/>
      <w:bookmarkStart w:id="908" w:name="_Toc43206581"/>
      <w:bookmarkStart w:id="909" w:name="_Toc45030949"/>
      <w:bookmarkStart w:id="910" w:name="_Toc56516078"/>
      <w:bookmarkStart w:id="911" w:name="_Toc58594203"/>
      <w:bookmarkStart w:id="912" w:name="_Toc67685425"/>
      <w:bookmarkStart w:id="913" w:name="_Toc73367234"/>
      <w:bookmarkStart w:id="914" w:name="_Toc74990742"/>
      <w:bookmarkStart w:id="915" w:name="_Toc82711771"/>
      <w:bookmarkStart w:id="916" w:name="_Toc98501825"/>
      <w:bookmarkStart w:id="917" w:name="_Toc106635116"/>
      <w:bookmarkStart w:id="918" w:name="_Toc114776184"/>
      <w:bookmarkStart w:id="919" w:name="_Toc122089783"/>
      <w:bookmarkStart w:id="920" w:name="_Toc138348958"/>
      <w:bookmarkStart w:id="921" w:name="_Toc170207527"/>
      <w:bookmarkStart w:id="922" w:name="_Toc177513161"/>
      <w:bookmarkStart w:id="923" w:name="_Toc200619753"/>
      <w:bookmarkStart w:id="924" w:name="_Toc218436949"/>
      <w:r>
        <w:t>6.1.2.1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5" w:name="_Toc18837115"/>
      <w:bookmarkStart w:id="926" w:name="_Toc22039918"/>
      <w:bookmarkStart w:id="927" w:name="_Toc22625372"/>
      <w:bookmarkStart w:id="928" w:name="_Toc25075700"/>
      <w:bookmarkStart w:id="929" w:name="_Toc26198919"/>
      <w:bookmarkStart w:id="930" w:name="_Toc34167796"/>
      <w:bookmarkStart w:id="931" w:name="_Toc34737259"/>
      <w:bookmarkStart w:id="932" w:name="_Toc34737356"/>
      <w:bookmarkStart w:id="933" w:name="_Toc34737539"/>
      <w:bookmarkStart w:id="934" w:name="_Toc34738508"/>
      <w:bookmarkStart w:id="935" w:name="_Toc34748812"/>
      <w:bookmarkStart w:id="936" w:name="_Toc36462371"/>
      <w:bookmarkStart w:id="937" w:name="_Toc43206582"/>
      <w:bookmarkStart w:id="938" w:name="_Toc45030950"/>
      <w:bookmarkStart w:id="939" w:name="_Toc56516079"/>
      <w:bookmarkStart w:id="940" w:name="_Toc58594204"/>
      <w:bookmarkStart w:id="941" w:name="_Toc67685426"/>
      <w:bookmarkStart w:id="942" w:name="_Toc73367235"/>
      <w:bookmarkStart w:id="943" w:name="_Toc74990743"/>
      <w:bookmarkStart w:id="944" w:name="_Toc82711772"/>
      <w:bookmarkStart w:id="945" w:name="_Toc98501826"/>
      <w:bookmarkStart w:id="946" w:name="_Toc106635117"/>
      <w:bookmarkStart w:id="947" w:name="_Toc114776185"/>
      <w:bookmarkStart w:id="948" w:name="_Toc122089784"/>
      <w:bookmarkStart w:id="949" w:name="_Toc138348959"/>
      <w:bookmarkStart w:id="950" w:name="_Toc170207528"/>
      <w:bookmarkStart w:id="951" w:name="_Toc177513162"/>
      <w:bookmarkStart w:id="952" w:name="_Toc200619754"/>
      <w:bookmarkStart w:id="953" w:name="_Toc218436950"/>
      <w:r>
        <w:t>6.1.2.2</w:t>
      </w:r>
      <w:r>
        <w:tab/>
        <w:t>HTTP standard headers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11E78E6" w14:textId="77777777" w:rsidR="00231500" w:rsidRDefault="00231500" w:rsidP="00231500">
      <w:pPr>
        <w:pStyle w:val="Heading5"/>
        <w:rPr>
          <w:lang w:eastAsia="zh-CN"/>
        </w:rPr>
      </w:pPr>
      <w:bookmarkStart w:id="954" w:name="_Toc18837116"/>
      <w:bookmarkStart w:id="955" w:name="_Toc22039919"/>
      <w:bookmarkStart w:id="956" w:name="_Toc22625373"/>
      <w:bookmarkStart w:id="957" w:name="_Toc25075701"/>
      <w:bookmarkStart w:id="958" w:name="_Toc26198920"/>
      <w:bookmarkStart w:id="959" w:name="_Toc34167797"/>
      <w:bookmarkStart w:id="960" w:name="_Toc34737260"/>
      <w:bookmarkStart w:id="961" w:name="_Toc34737357"/>
      <w:bookmarkStart w:id="962" w:name="_Toc34737540"/>
      <w:bookmarkStart w:id="963" w:name="_Toc34738509"/>
      <w:bookmarkStart w:id="964" w:name="_Toc34748813"/>
      <w:bookmarkStart w:id="965" w:name="_Toc36462372"/>
      <w:bookmarkStart w:id="966" w:name="_Toc43206583"/>
      <w:bookmarkStart w:id="967" w:name="_Toc45030951"/>
      <w:bookmarkStart w:id="968" w:name="_Toc56516080"/>
      <w:bookmarkStart w:id="969" w:name="_Toc58594205"/>
      <w:bookmarkStart w:id="970" w:name="_Toc67685427"/>
      <w:bookmarkStart w:id="971" w:name="_Toc73367236"/>
      <w:bookmarkStart w:id="972" w:name="_Toc74990744"/>
      <w:bookmarkStart w:id="973" w:name="_Toc82711773"/>
      <w:bookmarkStart w:id="974" w:name="_Toc98501827"/>
      <w:bookmarkStart w:id="975" w:name="_Toc106635118"/>
      <w:bookmarkStart w:id="976" w:name="_Toc114776186"/>
      <w:bookmarkStart w:id="977" w:name="_Toc122089785"/>
      <w:bookmarkStart w:id="978" w:name="_Toc138348960"/>
      <w:bookmarkStart w:id="979" w:name="_Toc170207529"/>
      <w:bookmarkStart w:id="980" w:name="_Toc177513163"/>
      <w:bookmarkStart w:id="981" w:name="_Toc200619755"/>
      <w:bookmarkStart w:id="982" w:name="_Toc218436951"/>
      <w:r>
        <w:t>6.1.2.2.1</w:t>
      </w:r>
      <w:r>
        <w:rPr>
          <w:rFonts w:hint="eastAsia"/>
          <w:lang w:eastAsia="zh-CN"/>
        </w:rPr>
        <w:tab/>
      </w:r>
      <w:r>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3" w:name="_Toc18837117"/>
      <w:bookmarkStart w:id="984" w:name="_Toc22039920"/>
      <w:bookmarkStart w:id="985" w:name="_Toc22625374"/>
      <w:bookmarkStart w:id="986" w:name="_Toc25075702"/>
      <w:bookmarkStart w:id="987" w:name="_Toc26198921"/>
      <w:bookmarkStart w:id="988" w:name="_Toc34167798"/>
      <w:bookmarkStart w:id="989" w:name="_Toc34737261"/>
      <w:bookmarkStart w:id="990" w:name="_Toc34737358"/>
      <w:bookmarkStart w:id="991" w:name="_Toc34737541"/>
      <w:bookmarkStart w:id="992" w:name="_Toc34738510"/>
      <w:bookmarkStart w:id="993" w:name="_Toc34748814"/>
      <w:bookmarkStart w:id="994" w:name="_Toc36462373"/>
      <w:bookmarkStart w:id="995" w:name="_Toc43206584"/>
      <w:bookmarkStart w:id="996" w:name="_Toc45030952"/>
      <w:bookmarkStart w:id="997" w:name="_Toc56516081"/>
      <w:bookmarkStart w:id="998" w:name="_Toc58594206"/>
      <w:bookmarkStart w:id="999" w:name="_Toc67685428"/>
      <w:bookmarkStart w:id="1000" w:name="_Toc73367237"/>
      <w:bookmarkStart w:id="1001" w:name="_Toc74990745"/>
      <w:bookmarkStart w:id="1002" w:name="_Toc82711774"/>
      <w:bookmarkStart w:id="1003" w:name="_Toc98501828"/>
      <w:bookmarkStart w:id="1004" w:name="_Toc106635119"/>
      <w:bookmarkStart w:id="1005" w:name="_Toc114776187"/>
      <w:bookmarkStart w:id="1006" w:name="_Toc122089786"/>
      <w:bookmarkStart w:id="1007" w:name="_Toc138348961"/>
      <w:bookmarkStart w:id="1008" w:name="_Toc170207530"/>
      <w:bookmarkStart w:id="1009" w:name="_Toc177513164"/>
      <w:bookmarkStart w:id="1010" w:name="_Toc200619756"/>
      <w:bookmarkStart w:id="1011" w:name="_Toc218436952"/>
      <w:r>
        <w:t>6.1.2.2.2</w:t>
      </w:r>
      <w:r>
        <w:tab/>
        <w:t>Content type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1E78EA" w14:textId="7393F820" w:rsidR="00231500" w:rsidRPr="00986E88" w:rsidRDefault="00231500" w:rsidP="00231500">
      <w:pPr>
        <w:rPr>
          <w:noProof/>
        </w:rPr>
      </w:pPr>
      <w:bookmarkStart w:id="1012" w:name="_Hlk525213471"/>
      <w:bookmarkStart w:id="1013" w:name="_Hlk525213025"/>
      <w:r>
        <w:t xml:space="preserve">"Problem Details" JSON object shall be used to indicate </w:t>
      </w:r>
      <w:r>
        <w:rPr>
          <w:lang w:eastAsia="fr-FR"/>
        </w:rPr>
        <w:t xml:space="preserve">additional details of the error </w:t>
      </w:r>
      <w:r>
        <w:t xml:space="preserve">in a HTTP response body and </w:t>
      </w:r>
      <w:bookmarkEnd w:id="1012"/>
      <w:r>
        <w:t>shall be signalled by the content type "application/</w:t>
      </w:r>
      <w:proofErr w:type="spellStart"/>
      <w:r>
        <w:t>problem+json</w:t>
      </w:r>
      <w:proofErr w:type="spellEnd"/>
      <w:r>
        <w:t>", as defined in IETF RFC </w:t>
      </w:r>
      <w:r w:rsidR="008B56B1">
        <w:t>9457</w:t>
      </w:r>
      <w:r>
        <w:t> [13].</w:t>
      </w:r>
      <w:bookmarkEnd w:id="1013"/>
    </w:p>
    <w:p w14:paraId="511E78EB" w14:textId="77777777" w:rsidR="00231500" w:rsidRPr="000C5200" w:rsidRDefault="00231500" w:rsidP="00231500">
      <w:pPr>
        <w:pStyle w:val="Heading4"/>
      </w:pPr>
      <w:bookmarkStart w:id="1014" w:name="_Toc18837118"/>
      <w:bookmarkStart w:id="1015" w:name="_Toc22039921"/>
      <w:bookmarkStart w:id="1016" w:name="_Toc22625375"/>
      <w:bookmarkStart w:id="1017" w:name="_Toc25075703"/>
      <w:bookmarkStart w:id="1018" w:name="_Toc26198922"/>
      <w:bookmarkStart w:id="1019" w:name="_Toc34167799"/>
      <w:bookmarkStart w:id="1020" w:name="_Toc34737262"/>
      <w:bookmarkStart w:id="1021" w:name="_Toc34737359"/>
      <w:bookmarkStart w:id="1022" w:name="_Toc34737542"/>
      <w:bookmarkStart w:id="1023" w:name="_Toc34738511"/>
      <w:bookmarkStart w:id="1024" w:name="_Toc34748815"/>
      <w:bookmarkStart w:id="1025" w:name="_Toc36462374"/>
      <w:bookmarkStart w:id="1026" w:name="_Toc43206585"/>
      <w:bookmarkStart w:id="1027" w:name="_Toc45030953"/>
      <w:bookmarkStart w:id="1028" w:name="_Toc56516082"/>
      <w:bookmarkStart w:id="1029" w:name="_Toc58594207"/>
      <w:bookmarkStart w:id="1030" w:name="_Toc67685429"/>
      <w:bookmarkStart w:id="1031" w:name="_Toc73367238"/>
      <w:bookmarkStart w:id="1032" w:name="_Toc74990746"/>
      <w:bookmarkStart w:id="1033" w:name="_Toc82711775"/>
      <w:bookmarkStart w:id="1034" w:name="_Toc98501829"/>
      <w:bookmarkStart w:id="1035" w:name="_Toc106635120"/>
      <w:bookmarkStart w:id="1036" w:name="_Toc114776188"/>
      <w:bookmarkStart w:id="1037" w:name="_Toc122089787"/>
      <w:bookmarkStart w:id="1038" w:name="_Toc138348962"/>
      <w:bookmarkStart w:id="1039" w:name="_Toc170207531"/>
      <w:bookmarkStart w:id="1040" w:name="_Toc177513165"/>
      <w:bookmarkStart w:id="1041" w:name="_Toc200619757"/>
      <w:bookmarkStart w:id="1042" w:name="_Toc218436953"/>
      <w:r>
        <w:t>6.1.2.3</w:t>
      </w:r>
      <w:r>
        <w:tab/>
        <w:t>HTTP custom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1043" w:name="_Toc18837119"/>
      <w:bookmarkStart w:id="1044" w:name="_Toc22039922"/>
      <w:bookmarkStart w:id="1045" w:name="_Toc22625376"/>
      <w:bookmarkStart w:id="1046" w:name="_Toc25075704"/>
      <w:bookmarkStart w:id="1047" w:name="_Toc26198923"/>
      <w:bookmarkStart w:id="1048" w:name="_Toc34167800"/>
      <w:bookmarkStart w:id="1049" w:name="_Toc34737263"/>
      <w:bookmarkStart w:id="1050" w:name="_Toc34737360"/>
      <w:bookmarkStart w:id="1051" w:name="_Toc34737543"/>
      <w:bookmarkStart w:id="1052" w:name="_Toc34738512"/>
      <w:bookmarkStart w:id="1053" w:name="_Toc34748816"/>
      <w:bookmarkStart w:id="1054" w:name="_Toc36462375"/>
      <w:bookmarkStart w:id="1055" w:name="_Toc43206586"/>
      <w:bookmarkStart w:id="1056" w:name="_Toc45030954"/>
      <w:bookmarkStart w:id="1057" w:name="_Toc56516083"/>
      <w:bookmarkStart w:id="1058" w:name="_Toc58594208"/>
      <w:bookmarkStart w:id="1059" w:name="_Toc67685430"/>
      <w:bookmarkStart w:id="1060" w:name="_Toc73367239"/>
      <w:bookmarkStart w:id="1061" w:name="_Toc74990747"/>
      <w:bookmarkStart w:id="1062" w:name="_Toc82711776"/>
      <w:bookmarkStart w:id="1063" w:name="_Toc98501830"/>
      <w:bookmarkStart w:id="1064" w:name="_Toc106635121"/>
      <w:bookmarkStart w:id="1065" w:name="_Toc114776189"/>
      <w:bookmarkStart w:id="1066" w:name="_Toc122089788"/>
      <w:bookmarkStart w:id="1067" w:name="_Toc138348963"/>
      <w:bookmarkStart w:id="1068" w:name="_Toc170207532"/>
      <w:bookmarkStart w:id="1069" w:name="_Toc177513166"/>
      <w:bookmarkStart w:id="1070" w:name="_Toc200619758"/>
      <w:bookmarkStart w:id="1071" w:name="_Toc218436954"/>
      <w:r>
        <w:t>6.1.3</w:t>
      </w:r>
      <w:r>
        <w:tab/>
        <w:t>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1E78EE" w14:textId="77777777" w:rsidR="00231500" w:rsidRPr="000A7435" w:rsidRDefault="00231500" w:rsidP="00231500">
      <w:pPr>
        <w:pStyle w:val="Heading4"/>
      </w:pPr>
      <w:bookmarkStart w:id="1072" w:name="_Toc18837120"/>
      <w:bookmarkStart w:id="1073" w:name="_Toc22039923"/>
      <w:bookmarkStart w:id="1074" w:name="_Toc22625377"/>
      <w:bookmarkStart w:id="1075" w:name="_Toc25075705"/>
      <w:bookmarkStart w:id="1076" w:name="_Toc26198924"/>
      <w:bookmarkStart w:id="1077" w:name="_Toc34167801"/>
      <w:bookmarkStart w:id="1078" w:name="_Toc34737264"/>
      <w:bookmarkStart w:id="1079" w:name="_Toc34737361"/>
      <w:bookmarkStart w:id="1080" w:name="_Toc34737544"/>
      <w:bookmarkStart w:id="1081" w:name="_Toc34738513"/>
      <w:bookmarkStart w:id="1082" w:name="_Toc34748817"/>
      <w:bookmarkStart w:id="1083" w:name="_Toc36462376"/>
      <w:bookmarkStart w:id="1084" w:name="_Toc43206587"/>
      <w:bookmarkStart w:id="1085" w:name="_Toc45030955"/>
      <w:bookmarkStart w:id="1086" w:name="_Toc56516084"/>
      <w:bookmarkStart w:id="1087" w:name="_Toc58594209"/>
      <w:bookmarkStart w:id="1088" w:name="_Toc67685431"/>
      <w:bookmarkStart w:id="1089" w:name="_Toc73367240"/>
      <w:bookmarkStart w:id="1090" w:name="_Toc74990748"/>
      <w:bookmarkStart w:id="1091" w:name="_Toc82711777"/>
      <w:bookmarkStart w:id="1092" w:name="_Toc98501831"/>
      <w:bookmarkStart w:id="1093" w:name="_Toc106635122"/>
      <w:bookmarkStart w:id="1094" w:name="_Toc114776190"/>
      <w:bookmarkStart w:id="1095" w:name="_Toc122089789"/>
      <w:bookmarkStart w:id="1096" w:name="_Toc138348964"/>
      <w:bookmarkStart w:id="1097" w:name="_Toc170207533"/>
      <w:bookmarkStart w:id="1098" w:name="_Toc177513167"/>
      <w:bookmarkStart w:id="1099" w:name="_Toc200619759"/>
      <w:bookmarkStart w:id="1100" w:name="_Toc218436955"/>
      <w:r>
        <w:t>6.1.3.1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35pt" o:ole="">
            <v:imagedata r:id="rId30" o:title="" cropbottom="-13698f" cropright="-14983f"/>
          </v:shape>
          <o:OLEObject Type="Embed" ProgID="Visio.Drawing.11" ShapeID="_x0000_i1034" DrawAspect="Content" ObjectID="_1829049769"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1" w:name="_Toc18837121"/>
      <w:bookmarkStart w:id="1102" w:name="_Toc22039924"/>
      <w:bookmarkStart w:id="1103" w:name="_Toc22625378"/>
      <w:bookmarkStart w:id="1104" w:name="_Toc25075706"/>
      <w:bookmarkStart w:id="1105" w:name="_Toc26198925"/>
      <w:bookmarkStart w:id="1106" w:name="_Toc34167802"/>
      <w:bookmarkStart w:id="1107" w:name="_Toc34737265"/>
      <w:bookmarkStart w:id="1108" w:name="_Toc34737362"/>
      <w:bookmarkStart w:id="1109" w:name="_Toc34737545"/>
      <w:bookmarkStart w:id="1110" w:name="_Toc34738514"/>
      <w:bookmarkStart w:id="1111" w:name="_Toc34748818"/>
      <w:bookmarkStart w:id="1112" w:name="_Toc36462377"/>
      <w:bookmarkStart w:id="1113" w:name="_Toc43206588"/>
      <w:bookmarkStart w:id="1114" w:name="_Toc45030956"/>
      <w:bookmarkStart w:id="1115" w:name="_Toc56516085"/>
      <w:bookmarkStart w:id="1116" w:name="_Toc58594210"/>
      <w:bookmarkStart w:id="1117" w:name="_Toc67685432"/>
      <w:bookmarkStart w:id="1118" w:name="_Toc73367241"/>
      <w:bookmarkStart w:id="1119" w:name="_Toc74990749"/>
      <w:bookmarkStart w:id="1120" w:name="_Toc82711778"/>
      <w:bookmarkStart w:id="1121" w:name="_Toc98501832"/>
      <w:bookmarkStart w:id="1122" w:name="_Toc106635123"/>
      <w:bookmarkStart w:id="1123" w:name="_Toc114776191"/>
      <w:bookmarkStart w:id="1124" w:name="_Toc122089790"/>
      <w:bookmarkStart w:id="1125" w:name="_Toc138348965"/>
      <w:bookmarkStart w:id="1126" w:name="_Toc170207534"/>
      <w:bookmarkStart w:id="1127" w:name="_Toc177513168"/>
      <w:bookmarkStart w:id="1128" w:name="_Toc200619760"/>
      <w:bookmarkStart w:id="1129" w:name="_Toc218436956"/>
      <w:r>
        <w:t>6.1.3.2</w:t>
      </w:r>
      <w:r>
        <w:tab/>
        <w:t>Resource: SM Contexts Collection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90F" w14:textId="77777777" w:rsidR="00231500" w:rsidRDefault="00231500" w:rsidP="00231500">
      <w:pPr>
        <w:pStyle w:val="Heading5"/>
      </w:pPr>
      <w:bookmarkStart w:id="1130" w:name="_Toc18837122"/>
      <w:bookmarkStart w:id="1131" w:name="_Toc22039925"/>
      <w:bookmarkStart w:id="1132" w:name="_Toc22625379"/>
      <w:bookmarkStart w:id="1133" w:name="_Toc25075707"/>
      <w:bookmarkStart w:id="1134" w:name="_Toc26198926"/>
      <w:bookmarkStart w:id="1135" w:name="_Toc34167803"/>
      <w:bookmarkStart w:id="1136" w:name="_Toc34737266"/>
      <w:bookmarkStart w:id="1137" w:name="_Toc34737363"/>
      <w:bookmarkStart w:id="1138" w:name="_Toc34737546"/>
      <w:bookmarkStart w:id="1139" w:name="_Toc34738515"/>
      <w:bookmarkStart w:id="1140" w:name="_Toc34748819"/>
      <w:bookmarkStart w:id="1141" w:name="_Toc36462378"/>
      <w:bookmarkStart w:id="1142" w:name="_Toc43206589"/>
      <w:bookmarkStart w:id="1143" w:name="_Toc45030957"/>
      <w:bookmarkStart w:id="1144" w:name="_Toc56516086"/>
      <w:bookmarkStart w:id="1145" w:name="_Toc58594211"/>
      <w:bookmarkStart w:id="1146" w:name="_Toc67685433"/>
      <w:bookmarkStart w:id="1147" w:name="_Toc73367242"/>
      <w:bookmarkStart w:id="1148" w:name="_Toc74990750"/>
      <w:bookmarkStart w:id="1149" w:name="_Toc82711779"/>
      <w:bookmarkStart w:id="1150" w:name="_Toc98501833"/>
      <w:bookmarkStart w:id="1151" w:name="_Toc106635124"/>
      <w:bookmarkStart w:id="1152" w:name="_Toc114776192"/>
      <w:bookmarkStart w:id="1153" w:name="_Toc122089791"/>
      <w:bookmarkStart w:id="1154" w:name="_Toc138348966"/>
      <w:bookmarkStart w:id="1155" w:name="_Toc170207535"/>
      <w:bookmarkStart w:id="1156" w:name="_Toc177513169"/>
      <w:bookmarkStart w:id="1157" w:name="_Toc200619761"/>
      <w:bookmarkStart w:id="1158" w:name="_Toc218436957"/>
      <w:r>
        <w:t>6.1.3.2.1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59" w:name="_Toc18837123"/>
      <w:bookmarkStart w:id="1160" w:name="_Toc22039926"/>
      <w:bookmarkStart w:id="1161" w:name="_Toc22625380"/>
      <w:bookmarkStart w:id="1162" w:name="_Toc25075708"/>
      <w:bookmarkStart w:id="1163" w:name="_Toc26198927"/>
      <w:bookmarkStart w:id="1164" w:name="_Toc34167804"/>
      <w:bookmarkStart w:id="1165" w:name="_Toc34737267"/>
      <w:bookmarkStart w:id="1166" w:name="_Toc34737364"/>
      <w:bookmarkStart w:id="1167" w:name="_Toc34737547"/>
      <w:bookmarkStart w:id="1168" w:name="_Toc34738516"/>
      <w:bookmarkStart w:id="1169" w:name="_Toc34748820"/>
      <w:bookmarkStart w:id="1170" w:name="_Toc36462379"/>
      <w:bookmarkStart w:id="1171" w:name="_Toc43206590"/>
      <w:bookmarkStart w:id="1172" w:name="_Toc45030958"/>
      <w:bookmarkStart w:id="1173" w:name="_Toc56516087"/>
      <w:bookmarkStart w:id="1174" w:name="_Toc58594212"/>
      <w:bookmarkStart w:id="1175" w:name="_Toc67685434"/>
      <w:bookmarkStart w:id="1176" w:name="_Toc73367243"/>
      <w:bookmarkStart w:id="1177" w:name="_Toc74990751"/>
      <w:bookmarkStart w:id="1178" w:name="_Toc82711780"/>
      <w:bookmarkStart w:id="1179" w:name="_Toc98501834"/>
      <w:bookmarkStart w:id="1180" w:name="_Toc106635125"/>
      <w:bookmarkStart w:id="1181" w:name="_Toc114776193"/>
      <w:bookmarkStart w:id="1182" w:name="_Toc122089792"/>
      <w:bookmarkStart w:id="1183" w:name="_Toc138348967"/>
      <w:bookmarkStart w:id="1184" w:name="_Toc170207536"/>
      <w:bookmarkStart w:id="1185" w:name="_Toc177513170"/>
      <w:bookmarkStart w:id="1186" w:name="_Toc200619762"/>
      <w:bookmarkStart w:id="1187" w:name="_Toc218436958"/>
      <w:r>
        <w:t>6.1.3.2.2</w:t>
      </w:r>
      <w:r>
        <w:tab/>
        <w:t>Resource 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88" w:name="_Toc18837124"/>
      <w:bookmarkStart w:id="1189" w:name="_Toc22039927"/>
      <w:bookmarkStart w:id="1190" w:name="_Toc22625381"/>
      <w:bookmarkStart w:id="1191" w:name="_Toc25075709"/>
      <w:bookmarkStart w:id="1192" w:name="_Toc26198928"/>
      <w:bookmarkStart w:id="1193" w:name="_Toc34167805"/>
      <w:bookmarkStart w:id="1194" w:name="_Toc34737268"/>
      <w:bookmarkStart w:id="1195" w:name="_Toc34737365"/>
      <w:bookmarkStart w:id="1196" w:name="_Toc34737548"/>
      <w:bookmarkStart w:id="1197" w:name="_Toc34738517"/>
      <w:bookmarkStart w:id="1198" w:name="_Toc34748821"/>
      <w:bookmarkStart w:id="1199" w:name="_Toc36462380"/>
      <w:bookmarkStart w:id="1200" w:name="_Toc43206591"/>
      <w:bookmarkStart w:id="1201" w:name="_Toc45030959"/>
      <w:bookmarkStart w:id="1202" w:name="_Toc56516088"/>
      <w:bookmarkStart w:id="1203" w:name="_Toc58594213"/>
      <w:bookmarkStart w:id="1204" w:name="_Toc67685435"/>
      <w:bookmarkStart w:id="1205" w:name="_Toc73367244"/>
      <w:bookmarkStart w:id="1206" w:name="_Toc74990752"/>
      <w:bookmarkStart w:id="1207" w:name="_Toc82711781"/>
      <w:bookmarkStart w:id="1208" w:name="_Toc98501835"/>
      <w:bookmarkStart w:id="1209" w:name="_Toc106635126"/>
      <w:bookmarkStart w:id="1210" w:name="_Toc114776194"/>
      <w:bookmarkStart w:id="1211" w:name="_Toc122089793"/>
      <w:bookmarkStart w:id="1212" w:name="_Toc138348968"/>
      <w:bookmarkStart w:id="1213" w:name="_Toc170207537"/>
      <w:bookmarkStart w:id="1214" w:name="_Toc177513171"/>
      <w:bookmarkStart w:id="1215" w:name="_Toc200619763"/>
      <w:bookmarkStart w:id="1216" w:name="_Toc218436959"/>
      <w:r>
        <w:t>6.1.3.2.3</w:t>
      </w:r>
      <w:r>
        <w:tab/>
        <w:t>Resource Standard Methods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11E7921" w14:textId="77777777" w:rsidR="00231500" w:rsidRPr="00384E92" w:rsidRDefault="00231500" w:rsidP="006842F7">
      <w:pPr>
        <w:pStyle w:val="H6"/>
      </w:pPr>
      <w:bookmarkStart w:id="1217" w:name="_Toc18837125"/>
      <w:bookmarkStart w:id="1218" w:name="_Toc22039928"/>
      <w:bookmarkStart w:id="1219" w:name="_Toc22625382"/>
      <w:bookmarkStart w:id="1220" w:name="_Toc25075710"/>
      <w:bookmarkStart w:id="1221" w:name="_Toc26198929"/>
      <w:bookmarkStart w:id="1222" w:name="_Toc34167806"/>
      <w:bookmarkStart w:id="1223" w:name="_Toc34737269"/>
      <w:bookmarkStart w:id="1224" w:name="_Toc34737366"/>
      <w:bookmarkStart w:id="1225" w:name="_Toc34737549"/>
      <w:bookmarkStart w:id="1226" w:name="_Toc34738518"/>
      <w:bookmarkStart w:id="1227" w:name="_Toc34748822"/>
      <w:bookmarkStart w:id="1228" w:name="_Toc36462381"/>
      <w:bookmarkStart w:id="1229" w:name="_Toc43206592"/>
      <w:bookmarkStart w:id="1230" w:name="_Toc45030960"/>
      <w:bookmarkStart w:id="1231" w:name="_Toc56516089"/>
      <w:bookmarkStart w:id="1232" w:name="_Toc58594214"/>
      <w:bookmarkStart w:id="1233" w:name="_Toc67685436"/>
      <w:bookmarkStart w:id="1234" w:name="_Toc73367245"/>
      <w:bookmarkStart w:id="1235" w:name="_Toc74990753"/>
      <w:bookmarkStart w:id="1236" w:name="_Toc82711782"/>
      <w:r w:rsidRPr="00384E92">
        <w:t>6.</w:t>
      </w:r>
      <w:r>
        <w:t>1.3.2.3</w:t>
      </w:r>
      <w:r w:rsidRPr="00384E92">
        <w:t>.1</w:t>
      </w:r>
      <w:r w:rsidRPr="00384E92">
        <w:tab/>
      </w:r>
      <w:r>
        <w:t>POST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3D22FC5D"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37" w:name="_Toc18837126"/>
      <w:bookmarkStart w:id="1238" w:name="_Toc22039929"/>
      <w:bookmarkStart w:id="1239" w:name="_Toc22625383"/>
      <w:bookmarkStart w:id="1240" w:name="_Toc25075711"/>
      <w:bookmarkStart w:id="1241" w:name="_Toc26198930"/>
      <w:bookmarkStart w:id="1242" w:name="_Toc34167807"/>
      <w:bookmarkStart w:id="1243" w:name="_Toc34737270"/>
      <w:bookmarkStart w:id="1244" w:name="_Toc34737367"/>
      <w:bookmarkStart w:id="1245" w:name="_Toc34737550"/>
      <w:bookmarkStart w:id="1246" w:name="_Toc34738519"/>
      <w:bookmarkStart w:id="1247" w:name="_Toc34748823"/>
      <w:bookmarkStart w:id="1248" w:name="_Toc36462382"/>
      <w:bookmarkStart w:id="1249" w:name="_Toc43206593"/>
      <w:bookmarkStart w:id="1250" w:name="_Toc45030961"/>
      <w:bookmarkStart w:id="1251" w:name="_Toc56516090"/>
      <w:bookmarkStart w:id="1252" w:name="_Toc58594215"/>
      <w:bookmarkStart w:id="1253" w:name="_Toc67685437"/>
      <w:bookmarkStart w:id="1254" w:name="_Toc73367246"/>
      <w:bookmarkStart w:id="1255" w:name="_Toc74990754"/>
      <w:bookmarkStart w:id="1256" w:name="_Toc82711783"/>
      <w:bookmarkStart w:id="1257" w:name="_Toc98501836"/>
      <w:bookmarkStart w:id="1258" w:name="_Toc106635127"/>
      <w:bookmarkStart w:id="1259" w:name="_Toc114776195"/>
      <w:bookmarkStart w:id="1260" w:name="_Toc122089794"/>
      <w:bookmarkStart w:id="1261" w:name="_Toc138348969"/>
      <w:bookmarkStart w:id="1262" w:name="_Toc170207538"/>
      <w:bookmarkStart w:id="1263" w:name="_Toc177513172"/>
      <w:bookmarkStart w:id="1264" w:name="_Toc200619764"/>
      <w:bookmarkStart w:id="1265" w:name="_Toc218436960"/>
      <w:r>
        <w:t>6.1.3.2.4</w:t>
      </w:r>
      <w: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11E795D" w14:textId="77777777" w:rsidR="00231500" w:rsidRPr="00FD7F62" w:rsidRDefault="00231500" w:rsidP="00231500">
      <w:r>
        <w:t>None.</w:t>
      </w:r>
    </w:p>
    <w:p w14:paraId="511E795E" w14:textId="77777777" w:rsidR="00231500" w:rsidRDefault="00231500" w:rsidP="00231500">
      <w:pPr>
        <w:pStyle w:val="Heading4"/>
      </w:pPr>
      <w:bookmarkStart w:id="1266" w:name="_Toc18837127"/>
      <w:bookmarkStart w:id="1267" w:name="_Toc22039930"/>
      <w:bookmarkStart w:id="1268" w:name="_Toc22625384"/>
      <w:bookmarkStart w:id="1269" w:name="_Toc25075712"/>
      <w:bookmarkStart w:id="1270" w:name="_Toc26198931"/>
      <w:bookmarkStart w:id="1271" w:name="_Toc34167808"/>
      <w:bookmarkStart w:id="1272" w:name="_Toc34737271"/>
      <w:bookmarkStart w:id="1273" w:name="_Toc34737368"/>
      <w:bookmarkStart w:id="1274" w:name="_Toc34737551"/>
      <w:bookmarkStart w:id="1275" w:name="_Toc34738520"/>
      <w:bookmarkStart w:id="1276" w:name="_Toc34748824"/>
      <w:bookmarkStart w:id="1277" w:name="_Toc36462383"/>
      <w:bookmarkStart w:id="1278" w:name="_Toc43206594"/>
      <w:bookmarkStart w:id="1279" w:name="_Toc45030962"/>
      <w:bookmarkStart w:id="1280" w:name="_Toc56516091"/>
      <w:bookmarkStart w:id="1281" w:name="_Toc58594216"/>
      <w:bookmarkStart w:id="1282" w:name="_Toc67685438"/>
      <w:bookmarkStart w:id="1283" w:name="_Toc73367247"/>
      <w:bookmarkStart w:id="1284" w:name="_Toc74990755"/>
      <w:bookmarkStart w:id="1285" w:name="_Toc82711784"/>
      <w:bookmarkStart w:id="1286" w:name="_Toc98501837"/>
      <w:bookmarkStart w:id="1287" w:name="_Toc106635128"/>
      <w:bookmarkStart w:id="1288" w:name="_Toc114776196"/>
      <w:bookmarkStart w:id="1289" w:name="_Toc122089795"/>
      <w:bookmarkStart w:id="1290" w:name="_Toc138348970"/>
      <w:bookmarkStart w:id="1291" w:name="_Toc170207539"/>
      <w:bookmarkStart w:id="1292" w:name="_Toc177513173"/>
      <w:bookmarkStart w:id="1293" w:name="_Toc200619765"/>
      <w:bookmarkStart w:id="1294" w:name="_Toc218436961"/>
      <w:r>
        <w:t>6.1.3.3</w:t>
      </w:r>
      <w:r>
        <w:tab/>
        <w:t>Resource: Individual SM Context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11E795F" w14:textId="77777777" w:rsidR="00231500" w:rsidRDefault="00231500" w:rsidP="00231500">
      <w:pPr>
        <w:pStyle w:val="Heading5"/>
      </w:pPr>
      <w:bookmarkStart w:id="1295" w:name="_Toc18837128"/>
      <w:bookmarkStart w:id="1296" w:name="_Toc22039931"/>
      <w:bookmarkStart w:id="1297" w:name="_Toc22625385"/>
      <w:bookmarkStart w:id="1298" w:name="_Toc25075713"/>
      <w:bookmarkStart w:id="1299" w:name="_Toc26198932"/>
      <w:bookmarkStart w:id="1300" w:name="_Toc34167809"/>
      <w:bookmarkStart w:id="1301" w:name="_Toc34737272"/>
      <w:bookmarkStart w:id="1302" w:name="_Toc34737369"/>
      <w:bookmarkStart w:id="1303" w:name="_Toc34737552"/>
      <w:bookmarkStart w:id="1304" w:name="_Toc34738521"/>
      <w:bookmarkStart w:id="1305" w:name="_Toc34748825"/>
      <w:bookmarkStart w:id="1306" w:name="_Toc36462384"/>
      <w:bookmarkStart w:id="1307" w:name="_Toc43206595"/>
      <w:bookmarkStart w:id="1308" w:name="_Toc45030963"/>
      <w:bookmarkStart w:id="1309" w:name="_Toc56516092"/>
      <w:bookmarkStart w:id="1310" w:name="_Toc58594217"/>
      <w:bookmarkStart w:id="1311" w:name="_Toc67685439"/>
      <w:bookmarkStart w:id="1312" w:name="_Toc73367248"/>
      <w:bookmarkStart w:id="1313" w:name="_Toc74990756"/>
      <w:bookmarkStart w:id="1314" w:name="_Toc82711785"/>
      <w:bookmarkStart w:id="1315" w:name="_Toc98501838"/>
      <w:bookmarkStart w:id="1316" w:name="_Toc106635129"/>
      <w:bookmarkStart w:id="1317" w:name="_Toc114776197"/>
      <w:bookmarkStart w:id="1318" w:name="_Toc122089796"/>
      <w:bookmarkStart w:id="1319" w:name="_Toc138348971"/>
      <w:bookmarkStart w:id="1320" w:name="_Toc170207540"/>
      <w:bookmarkStart w:id="1321" w:name="_Toc177513174"/>
      <w:bookmarkStart w:id="1322" w:name="_Toc200619766"/>
      <w:bookmarkStart w:id="1323" w:name="_Toc218436962"/>
      <w:r>
        <w:t>6.1.3.3.1</w:t>
      </w:r>
      <w:r>
        <w:tab/>
        <w:t>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4" w:name="_Toc18837129"/>
      <w:bookmarkStart w:id="1325" w:name="_Toc22039932"/>
      <w:bookmarkStart w:id="1326" w:name="_Toc22625386"/>
      <w:bookmarkStart w:id="1327" w:name="_Toc25075714"/>
      <w:bookmarkStart w:id="1328" w:name="_Toc26198933"/>
      <w:bookmarkStart w:id="1329" w:name="_Toc34167810"/>
      <w:bookmarkStart w:id="1330" w:name="_Toc34737273"/>
      <w:bookmarkStart w:id="1331" w:name="_Toc34737370"/>
      <w:bookmarkStart w:id="1332" w:name="_Toc34737553"/>
      <w:bookmarkStart w:id="1333" w:name="_Toc34738522"/>
      <w:bookmarkStart w:id="1334" w:name="_Toc34748826"/>
      <w:bookmarkStart w:id="1335" w:name="_Toc36462385"/>
      <w:bookmarkStart w:id="1336" w:name="_Toc43206596"/>
      <w:bookmarkStart w:id="1337" w:name="_Toc45030964"/>
      <w:bookmarkStart w:id="1338" w:name="_Toc56516093"/>
      <w:bookmarkStart w:id="1339" w:name="_Toc58594218"/>
      <w:bookmarkStart w:id="1340" w:name="_Toc67685440"/>
      <w:bookmarkStart w:id="1341" w:name="_Toc73367249"/>
      <w:bookmarkStart w:id="1342" w:name="_Toc74990757"/>
      <w:bookmarkStart w:id="1343" w:name="_Toc82711786"/>
      <w:bookmarkStart w:id="1344" w:name="_Toc98501839"/>
      <w:bookmarkStart w:id="1345" w:name="_Toc106635130"/>
      <w:bookmarkStart w:id="1346" w:name="_Toc114776198"/>
      <w:bookmarkStart w:id="1347" w:name="_Toc122089797"/>
      <w:bookmarkStart w:id="1348" w:name="_Toc138348972"/>
      <w:bookmarkStart w:id="1349" w:name="_Toc170207541"/>
      <w:bookmarkStart w:id="1350" w:name="_Toc177513175"/>
      <w:bookmarkStart w:id="1351" w:name="_Toc200619767"/>
      <w:bookmarkStart w:id="1352" w:name="_Toc218436963"/>
      <w:r>
        <w:t>6.1.3.3.2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3" w:name="_Toc18837130"/>
      <w:bookmarkStart w:id="1354" w:name="_Toc22039933"/>
      <w:bookmarkStart w:id="1355" w:name="_Toc22625387"/>
      <w:bookmarkStart w:id="1356" w:name="_Toc25075715"/>
      <w:bookmarkStart w:id="1357" w:name="_Toc26198934"/>
      <w:bookmarkStart w:id="1358" w:name="_Toc34167811"/>
      <w:bookmarkStart w:id="1359" w:name="_Toc34737274"/>
      <w:bookmarkStart w:id="1360" w:name="_Toc34737371"/>
      <w:bookmarkStart w:id="1361" w:name="_Toc34737554"/>
      <w:bookmarkStart w:id="1362" w:name="_Toc34738523"/>
      <w:bookmarkStart w:id="1363" w:name="_Toc34748827"/>
      <w:bookmarkStart w:id="1364" w:name="_Toc36462386"/>
      <w:bookmarkStart w:id="1365" w:name="_Toc43206597"/>
      <w:bookmarkStart w:id="1366" w:name="_Toc45030965"/>
      <w:bookmarkStart w:id="1367" w:name="_Toc56516094"/>
      <w:bookmarkStart w:id="1368" w:name="_Toc58594219"/>
      <w:bookmarkStart w:id="1369" w:name="_Toc67685441"/>
      <w:bookmarkStart w:id="1370" w:name="_Toc73367250"/>
      <w:bookmarkStart w:id="1371" w:name="_Toc74990758"/>
      <w:bookmarkStart w:id="1372" w:name="_Toc82711787"/>
      <w:bookmarkStart w:id="1373" w:name="_Toc98501840"/>
      <w:bookmarkStart w:id="1374" w:name="_Toc106635131"/>
      <w:bookmarkStart w:id="1375" w:name="_Toc114776199"/>
      <w:bookmarkStart w:id="1376" w:name="_Toc122089798"/>
      <w:bookmarkStart w:id="1377" w:name="_Toc138348973"/>
      <w:bookmarkStart w:id="1378" w:name="_Toc170207542"/>
      <w:bookmarkStart w:id="1379" w:name="_Toc177513176"/>
      <w:bookmarkStart w:id="1380" w:name="_Toc200619768"/>
      <w:bookmarkStart w:id="1381" w:name="_Toc218436964"/>
      <w:r>
        <w:t>6.1.3.3.3</w:t>
      </w:r>
      <w:r>
        <w:tab/>
        <w:t>Resource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2" w:name="_Toc18837131"/>
      <w:bookmarkStart w:id="1383" w:name="_Toc22039934"/>
      <w:bookmarkStart w:id="1384" w:name="_Toc22625388"/>
      <w:bookmarkStart w:id="1385" w:name="_Toc25075716"/>
      <w:bookmarkStart w:id="1386" w:name="_Toc26198935"/>
      <w:bookmarkStart w:id="1387" w:name="_Toc34167812"/>
      <w:bookmarkStart w:id="1388" w:name="_Toc34737275"/>
      <w:bookmarkStart w:id="1389" w:name="_Toc34737372"/>
      <w:bookmarkStart w:id="1390" w:name="_Toc34737555"/>
      <w:bookmarkStart w:id="1391" w:name="_Toc34738524"/>
      <w:bookmarkStart w:id="1392" w:name="_Toc34748828"/>
      <w:bookmarkStart w:id="1393" w:name="_Toc36462387"/>
      <w:bookmarkStart w:id="1394" w:name="_Toc43206598"/>
      <w:bookmarkStart w:id="1395" w:name="_Toc45030966"/>
      <w:bookmarkStart w:id="1396" w:name="_Toc56516095"/>
      <w:bookmarkStart w:id="1397" w:name="_Toc58594220"/>
      <w:bookmarkStart w:id="1398" w:name="_Toc67685442"/>
      <w:bookmarkStart w:id="1399" w:name="_Toc73367251"/>
      <w:bookmarkStart w:id="1400" w:name="_Toc74990759"/>
      <w:bookmarkStart w:id="1401" w:name="_Toc82711788"/>
      <w:bookmarkStart w:id="1402" w:name="_Toc98501841"/>
      <w:bookmarkStart w:id="1403" w:name="_Toc106635132"/>
      <w:bookmarkStart w:id="1404" w:name="_Toc114776200"/>
      <w:bookmarkStart w:id="1405" w:name="_Toc122089799"/>
      <w:bookmarkStart w:id="1406" w:name="_Toc138348974"/>
      <w:bookmarkStart w:id="1407" w:name="_Toc170207543"/>
      <w:bookmarkStart w:id="1408" w:name="_Toc177513177"/>
      <w:bookmarkStart w:id="1409" w:name="_Toc200619769"/>
      <w:bookmarkStart w:id="1410" w:name="_Toc218436965"/>
      <w:r>
        <w:t>6.1.3.3.4</w:t>
      </w:r>
      <w:r>
        <w:tab/>
        <w:t>Resource Custom Operations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976" w14:textId="77777777" w:rsidR="00231500" w:rsidRDefault="00231500" w:rsidP="006842F7">
      <w:pPr>
        <w:pStyle w:val="H6"/>
      </w:pPr>
      <w:bookmarkStart w:id="1411" w:name="_Toc18837132"/>
      <w:bookmarkStart w:id="1412" w:name="_Toc22039935"/>
      <w:bookmarkStart w:id="1413" w:name="_Toc22625389"/>
      <w:bookmarkStart w:id="1414" w:name="_Toc25075717"/>
      <w:bookmarkStart w:id="1415" w:name="_Toc26198936"/>
      <w:bookmarkStart w:id="1416" w:name="_Toc34167813"/>
      <w:bookmarkStart w:id="1417" w:name="_Toc34737276"/>
      <w:bookmarkStart w:id="1418" w:name="_Toc34737373"/>
      <w:bookmarkStart w:id="1419" w:name="_Toc34737556"/>
      <w:bookmarkStart w:id="1420" w:name="_Toc34738525"/>
      <w:bookmarkStart w:id="1421" w:name="_Toc34748829"/>
      <w:bookmarkStart w:id="1422" w:name="_Toc36462388"/>
      <w:bookmarkStart w:id="1423" w:name="_Toc43206599"/>
      <w:bookmarkStart w:id="1424" w:name="_Toc45030967"/>
      <w:bookmarkStart w:id="1425" w:name="_Toc56516096"/>
      <w:bookmarkStart w:id="1426" w:name="_Toc58594221"/>
      <w:bookmarkStart w:id="1427" w:name="_Toc67685443"/>
      <w:bookmarkStart w:id="1428" w:name="_Toc73367252"/>
      <w:bookmarkStart w:id="1429" w:name="_Toc74990760"/>
      <w:bookmarkStart w:id="1430" w:name="_Toc82711789"/>
      <w:r>
        <w:t>6.1.3.3.4</w:t>
      </w:r>
      <w:r w:rsidRPr="00384E92">
        <w:t>.1</w:t>
      </w:r>
      <w:r w:rsidRPr="00384E92">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1" w:name="_Toc18837133"/>
      <w:bookmarkStart w:id="1432" w:name="_Toc22039936"/>
      <w:bookmarkStart w:id="1433" w:name="_Toc22625390"/>
      <w:bookmarkStart w:id="1434" w:name="_Toc25075718"/>
      <w:bookmarkStart w:id="1435" w:name="_Toc26198937"/>
      <w:bookmarkStart w:id="1436" w:name="_Toc34167814"/>
      <w:bookmarkStart w:id="1437" w:name="_Toc34737277"/>
      <w:bookmarkStart w:id="1438" w:name="_Toc34737374"/>
      <w:bookmarkStart w:id="1439" w:name="_Toc34737557"/>
      <w:bookmarkStart w:id="1440" w:name="_Toc34738526"/>
      <w:bookmarkStart w:id="1441" w:name="_Toc34748830"/>
      <w:bookmarkStart w:id="1442" w:name="_Toc36462389"/>
      <w:bookmarkStart w:id="1443" w:name="_Toc43206600"/>
      <w:bookmarkStart w:id="1444" w:name="_Toc45030968"/>
      <w:bookmarkStart w:id="1445" w:name="_Toc56516097"/>
      <w:bookmarkStart w:id="1446" w:name="_Toc58594222"/>
      <w:bookmarkStart w:id="1447" w:name="_Toc67685444"/>
      <w:bookmarkStart w:id="1448" w:name="_Toc73367253"/>
      <w:bookmarkStart w:id="1449" w:name="_Toc74990761"/>
      <w:bookmarkStart w:id="1450" w:name="_Toc82711790"/>
      <w:r>
        <w:t>6.1.3.3.4.2</w:t>
      </w:r>
      <w:r>
        <w:tab/>
        <w:t>Operation: release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1E798B" w14:textId="77777777" w:rsidR="00231500" w:rsidRDefault="00231500" w:rsidP="00231500">
      <w:pPr>
        <w:pStyle w:val="Heading7"/>
      </w:pPr>
      <w:bookmarkStart w:id="1451" w:name="_Toc18837134"/>
      <w:bookmarkStart w:id="1452" w:name="_Toc22039937"/>
      <w:bookmarkStart w:id="1453" w:name="_Toc22625391"/>
      <w:bookmarkStart w:id="1454" w:name="_Toc25075719"/>
      <w:bookmarkStart w:id="1455" w:name="_Toc26198938"/>
      <w:bookmarkStart w:id="1456" w:name="_Toc34167815"/>
      <w:bookmarkStart w:id="1457" w:name="_Toc34737278"/>
      <w:bookmarkStart w:id="1458" w:name="_Toc34737375"/>
      <w:bookmarkStart w:id="1459" w:name="_Toc34737558"/>
      <w:bookmarkStart w:id="1460" w:name="_Toc34738527"/>
      <w:bookmarkStart w:id="1461" w:name="_Toc34748831"/>
      <w:bookmarkStart w:id="1462" w:name="_Toc36462390"/>
      <w:bookmarkStart w:id="1463" w:name="_Toc43206601"/>
      <w:bookmarkStart w:id="1464" w:name="_Toc45030969"/>
      <w:bookmarkStart w:id="1465" w:name="_Toc56516098"/>
      <w:bookmarkStart w:id="1466" w:name="_Toc58594223"/>
      <w:bookmarkStart w:id="1467" w:name="_Toc67685445"/>
      <w:bookmarkStart w:id="1468" w:name="_Toc73367254"/>
      <w:bookmarkStart w:id="1469" w:name="_Toc74990762"/>
      <w:bookmarkStart w:id="1470" w:name="_Toc82711791"/>
      <w:bookmarkStart w:id="1471" w:name="_Toc98501842"/>
      <w:bookmarkStart w:id="1472" w:name="_Toc106635133"/>
      <w:bookmarkStart w:id="1473" w:name="_Toc114776201"/>
      <w:bookmarkStart w:id="1474" w:name="_Toc122089800"/>
      <w:bookmarkStart w:id="1475" w:name="_Toc138348975"/>
      <w:bookmarkStart w:id="1476" w:name="_Toc170207544"/>
      <w:bookmarkStart w:id="1477" w:name="_Toc177513178"/>
      <w:bookmarkStart w:id="1478" w:name="_Toc200619770"/>
      <w:bookmarkStart w:id="1479" w:name="_Toc218436966"/>
      <w:r>
        <w:t>6.1.3.3.4.2.1</w:t>
      </w:r>
      <w: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0" w:name="_Toc18837135"/>
      <w:bookmarkStart w:id="1481" w:name="_Toc22039938"/>
      <w:bookmarkStart w:id="1482" w:name="_Toc22625392"/>
      <w:bookmarkStart w:id="1483" w:name="_Toc25075720"/>
      <w:bookmarkStart w:id="1484" w:name="_Toc26198939"/>
      <w:bookmarkStart w:id="1485" w:name="_Toc34167816"/>
      <w:bookmarkStart w:id="1486" w:name="_Toc34737279"/>
      <w:bookmarkStart w:id="1487" w:name="_Toc34737376"/>
      <w:bookmarkStart w:id="1488" w:name="_Toc34737559"/>
      <w:bookmarkStart w:id="1489" w:name="_Toc34738528"/>
      <w:bookmarkStart w:id="1490" w:name="_Toc34748832"/>
      <w:bookmarkStart w:id="1491" w:name="_Toc36462391"/>
      <w:bookmarkStart w:id="1492" w:name="_Toc43206602"/>
      <w:bookmarkStart w:id="1493" w:name="_Toc45030970"/>
      <w:bookmarkStart w:id="1494" w:name="_Toc56516099"/>
      <w:bookmarkStart w:id="1495" w:name="_Toc58594224"/>
      <w:bookmarkStart w:id="1496" w:name="_Toc67685446"/>
      <w:bookmarkStart w:id="1497" w:name="_Toc73367255"/>
      <w:bookmarkStart w:id="1498" w:name="_Toc74990763"/>
      <w:bookmarkStart w:id="1499" w:name="_Toc82711792"/>
      <w:bookmarkStart w:id="1500" w:name="_Toc98501843"/>
      <w:bookmarkStart w:id="1501" w:name="_Toc106635134"/>
      <w:bookmarkStart w:id="1502" w:name="_Toc114776202"/>
      <w:bookmarkStart w:id="1503" w:name="_Toc122089801"/>
      <w:bookmarkStart w:id="1504" w:name="_Toc138348976"/>
      <w:bookmarkStart w:id="1505" w:name="_Toc170207545"/>
      <w:bookmarkStart w:id="1506" w:name="_Toc177513179"/>
      <w:bookmarkStart w:id="1507" w:name="_Toc200619771"/>
      <w:bookmarkStart w:id="1508" w:name="_Toc218436967"/>
      <w:r>
        <w:t>6.1.3.3.4.2.2</w:t>
      </w:r>
      <w:r>
        <w:tab/>
        <w:t>Operation Definition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669FF71D"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09" w:name="_Toc18837136"/>
      <w:bookmarkStart w:id="1510" w:name="_Toc22039939"/>
      <w:bookmarkStart w:id="1511" w:name="_Toc22625393"/>
      <w:bookmarkStart w:id="1512" w:name="_Toc25075721"/>
      <w:bookmarkStart w:id="1513" w:name="_Toc26198940"/>
      <w:bookmarkStart w:id="1514" w:name="_Toc34167817"/>
      <w:bookmarkStart w:id="1515" w:name="_Toc34737280"/>
      <w:bookmarkStart w:id="1516" w:name="_Toc34737377"/>
      <w:bookmarkStart w:id="1517" w:name="_Toc34737560"/>
      <w:bookmarkStart w:id="1518" w:name="_Toc34738529"/>
      <w:bookmarkStart w:id="1519" w:name="_Toc34748833"/>
      <w:bookmarkStart w:id="1520" w:name="_Toc36462392"/>
      <w:bookmarkStart w:id="1521" w:name="_Toc43206603"/>
      <w:bookmarkStart w:id="1522" w:name="_Toc45030971"/>
      <w:bookmarkStart w:id="1523" w:name="_Toc56516100"/>
      <w:bookmarkStart w:id="1524" w:name="_Toc58594225"/>
      <w:bookmarkStart w:id="1525" w:name="_Toc67685447"/>
      <w:bookmarkStart w:id="1526" w:name="_Toc73367256"/>
      <w:bookmarkStart w:id="1527" w:name="_Toc74990764"/>
      <w:bookmarkStart w:id="1528" w:name="_Toc82711793"/>
      <w:r>
        <w:t>6.1.3.3.4.3</w:t>
      </w:r>
      <w:r>
        <w:tab/>
        <w:t>Operation: update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11E79BC" w14:textId="77777777" w:rsidR="00231500" w:rsidRDefault="00231500" w:rsidP="00231500">
      <w:pPr>
        <w:pStyle w:val="Heading7"/>
      </w:pPr>
      <w:bookmarkStart w:id="1529" w:name="_Toc18837137"/>
      <w:bookmarkStart w:id="1530" w:name="_Toc22039940"/>
      <w:bookmarkStart w:id="1531" w:name="_Toc22625394"/>
      <w:bookmarkStart w:id="1532" w:name="_Toc25075722"/>
      <w:bookmarkStart w:id="1533" w:name="_Toc26198941"/>
      <w:bookmarkStart w:id="1534" w:name="_Toc34167818"/>
      <w:bookmarkStart w:id="1535" w:name="_Toc34737281"/>
      <w:bookmarkStart w:id="1536" w:name="_Toc34737378"/>
      <w:bookmarkStart w:id="1537" w:name="_Toc34737561"/>
      <w:bookmarkStart w:id="1538" w:name="_Toc34738530"/>
      <w:bookmarkStart w:id="1539" w:name="_Toc34748834"/>
      <w:bookmarkStart w:id="1540" w:name="_Toc36462393"/>
      <w:bookmarkStart w:id="1541" w:name="_Toc43206604"/>
      <w:bookmarkStart w:id="1542" w:name="_Toc45030972"/>
      <w:bookmarkStart w:id="1543" w:name="_Toc56516101"/>
      <w:bookmarkStart w:id="1544" w:name="_Toc58594226"/>
      <w:bookmarkStart w:id="1545" w:name="_Toc67685448"/>
      <w:bookmarkStart w:id="1546" w:name="_Toc73367257"/>
      <w:bookmarkStart w:id="1547" w:name="_Toc74990765"/>
      <w:bookmarkStart w:id="1548" w:name="_Toc82711794"/>
      <w:bookmarkStart w:id="1549" w:name="_Toc98501844"/>
      <w:bookmarkStart w:id="1550" w:name="_Toc106635135"/>
      <w:bookmarkStart w:id="1551" w:name="_Toc114776203"/>
      <w:bookmarkStart w:id="1552" w:name="_Toc122089802"/>
      <w:bookmarkStart w:id="1553" w:name="_Toc138348977"/>
      <w:bookmarkStart w:id="1554" w:name="_Toc170207546"/>
      <w:bookmarkStart w:id="1555" w:name="_Toc177513180"/>
      <w:bookmarkStart w:id="1556" w:name="_Toc200619772"/>
      <w:bookmarkStart w:id="1557" w:name="_Toc218436968"/>
      <w:r>
        <w:t>6.1.3.3.4.3.1</w:t>
      </w:r>
      <w:r>
        <w:tab/>
        <w:t>Description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58" w:name="_Toc18837138"/>
      <w:bookmarkStart w:id="1559" w:name="_Toc22039941"/>
      <w:bookmarkStart w:id="1560" w:name="_Toc22625395"/>
      <w:bookmarkStart w:id="1561" w:name="_Toc25075723"/>
      <w:bookmarkStart w:id="1562" w:name="_Toc26198942"/>
      <w:bookmarkStart w:id="1563" w:name="_Toc34167819"/>
      <w:bookmarkStart w:id="1564" w:name="_Toc34737282"/>
      <w:bookmarkStart w:id="1565" w:name="_Toc34737379"/>
      <w:bookmarkStart w:id="1566" w:name="_Toc34737562"/>
      <w:bookmarkStart w:id="1567" w:name="_Toc34738531"/>
      <w:bookmarkStart w:id="1568" w:name="_Toc34748835"/>
      <w:bookmarkStart w:id="1569" w:name="_Toc36462394"/>
      <w:bookmarkStart w:id="1570" w:name="_Toc43206605"/>
      <w:bookmarkStart w:id="1571" w:name="_Toc45030973"/>
      <w:bookmarkStart w:id="1572" w:name="_Toc56516102"/>
      <w:bookmarkStart w:id="1573" w:name="_Toc58594227"/>
      <w:bookmarkStart w:id="1574" w:name="_Toc67685449"/>
      <w:bookmarkStart w:id="1575" w:name="_Toc73367258"/>
      <w:bookmarkStart w:id="1576" w:name="_Toc74990766"/>
      <w:bookmarkStart w:id="1577" w:name="_Toc82711795"/>
      <w:bookmarkStart w:id="1578" w:name="_Toc98501845"/>
      <w:bookmarkStart w:id="1579" w:name="_Toc106635136"/>
      <w:bookmarkStart w:id="1580" w:name="_Toc114776204"/>
      <w:bookmarkStart w:id="1581" w:name="_Toc122089803"/>
      <w:bookmarkStart w:id="1582" w:name="_Toc138348978"/>
      <w:bookmarkStart w:id="1583" w:name="_Toc170207547"/>
      <w:bookmarkStart w:id="1584" w:name="_Toc177513181"/>
      <w:bookmarkStart w:id="1585" w:name="_Toc200619773"/>
      <w:bookmarkStart w:id="1586" w:name="_Toc218436969"/>
      <w:r>
        <w:t>6.1.3.3.4.3.2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35B8AB96"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87" w:name="_Toc22039942"/>
      <w:bookmarkStart w:id="1588" w:name="_Toc22625396"/>
      <w:bookmarkStart w:id="1589" w:name="_Toc25075724"/>
      <w:bookmarkStart w:id="1590" w:name="_Toc26198943"/>
      <w:bookmarkStart w:id="1591" w:name="_Toc34167820"/>
      <w:bookmarkStart w:id="1592" w:name="_Toc34737283"/>
      <w:bookmarkStart w:id="1593" w:name="_Toc34737380"/>
      <w:bookmarkStart w:id="1594" w:name="_Toc34737563"/>
      <w:bookmarkStart w:id="1595" w:name="_Toc34738532"/>
      <w:bookmarkStart w:id="1596" w:name="_Toc34748836"/>
      <w:bookmarkStart w:id="1597" w:name="_Toc36462395"/>
      <w:bookmarkStart w:id="1598" w:name="_Toc43206606"/>
      <w:bookmarkStart w:id="1599" w:name="_Toc45030974"/>
      <w:bookmarkStart w:id="1600" w:name="_Toc56516103"/>
      <w:bookmarkStart w:id="1601" w:name="_Toc58594228"/>
      <w:bookmarkStart w:id="1602" w:name="_Toc67685450"/>
      <w:bookmarkStart w:id="1603" w:name="_Toc73367259"/>
      <w:bookmarkStart w:id="1604" w:name="_Toc74990767"/>
      <w:bookmarkStart w:id="1605" w:name="_Toc82711796"/>
      <w:r>
        <w:t>6.1.3.3.4.4</w:t>
      </w:r>
      <w:r>
        <w:tab/>
        <w:t>Operation: deliver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11E79E7" w14:textId="77777777" w:rsidR="00231500" w:rsidRDefault="00231500" w:rsidP="00231500">
      <w:pPr>
        <w:pStyle w:val="Heading7"/>
      </w:pPr>
      <w:bookmarkStart w:id="1606" w:name="_Toc22039943"/>
      <w:bookmarkStart w:id="1607" w:name="_Toc22625397"/>
      <w:bookmarkStart w:id="1608" w:name="_Toc25075725"/>
      <w:bookmarkStart w:id="1609" w:name="_Toc26198944"/>
      <w:bookmarkStart w:id="1610" w:name="_Toc34167821"/>
      <w:bookmarkStart w:id="1611" w:name="_Toc34737284"/>
      <w:bookmarkStart w:id="1612" w:name="_Toc34737381"/>
      <w:bookmarkStart w:id="1613" w:name="_Toc34737564"/>
      <w:bookmarkStart w:id="1614" w:name="_Toc34738533"/>
      <w:bookmarkStart w:id="1615" w:name="_Toc34748837"/>
      <w:bookmarkStart w:id="1616" w:name="_Toc36462396"/>
      <w:bookmarkStart w:id="1617" w:name="_Toc43206607"/>
      <w:bookmarkStart w:id="1618" w:name="_Toc45030975"/>
      <w:bookmarkStart w:id="1619" w:name="_Toc56516104"/>
      <w:bookmarkStart w:id="1620" w:name="_Toc58594229"/>
      <w:bookmarkStart w:id="1621" w:name="_Toc67685451"/>
      <w:bookmarkStart w:id="1622" w:name="_Toc73367260"/>
      <w:bookmarkStart w:id="1623" w:name="_Toc74990768"/>
      <w:bookmarkStart w:id="1624" w:name="_Toc82711797"/>
      <w:bookmarkStart w:id="1625" w:name="_Toc98501846"/>
      <w:bookmarkStart w:id="1626" w:name="_Toc106635137"/>
      <w:bookmarkStart w:id="1627" w:name="_Toc114776205"/>
      <w:bookmarkStart w:id="1628" w:name="_Toc122089804"/>
      <w:bookmarkStart w:id="1629" w:name="_Toc138348979"/>
      <w:bookmarkStart w:id="1630" w:name="_Toc170207548"/>
      <w:bookmarkStart w:id="1631" w:name="_Toc177513182"/>
      <w:bookmarkStart w:id="1632" w:name="_Toc200619774"/>
      <w:bookmarkStart w:id="1633" w:name="_Toc218436970"/>
      <w:r>
        <w:t>6.1.3.3.4.4.1</w:t>
      </w:r>
      <w:r>
        <w:tab/>
        <w:t>Description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4" w:name="_Toc22039944"/>
      <w:bookmarkStart w:id="1635" w:name="_Toc22625398"/>
      <w:bookmarkStart w:id="1636" w:name="_Toc25075726"/>
      <w:bookmarkStart w:id="1637" w:name="_Toc26198945"/>
      <w:bookmarkStart w:id="1638" w:name="_Toc34167822"/>
      <w:bookmarkStart w:id="1639" w:name="_Toc34737285"/>
      <w:bookmarkStart w:id="1640" w:name="_Toc34737382"/>
      <w:bookmarkStart w:id="1641" w:name="_Toc34737565"/>
      <w:bookmarkStart w:id="1642" w:name="_Toc34738534"/>
      <w:bookmarkStart w:id="1643" w:name="_Toc34748838"/>
      <w:bookmarkStart w:id="1644" w:name="_Toc36462397"/>
      <w:bookmarkStart w:id="1645" w:name="_Toc43206608"/>
      <w:bookmarkStart w:id="1646" w:name="_Toc45030976"/>
      <w:bookmarkStart w:id="1647" w:name="_Toc56516105"/>
      <w:bookmarkStart w:id="1648" w:name="_Toc58594230"/>
      <w:bookmarkStart w:id="1649" w:name="_Toc67685452"/>
      <w:bookmarkStart w:id="1650" w:name="_Toc73367261"/>
      <w:bookmarkStart w:id="1651" w:name="_Toc74990769"/>
      <w:bookmarkStart w:id="1652" w:name="_Toc82711798"/>
      <w:bookmarkStart w:id="1653" w:name="_Toc98501847"/>
      <w:bookmarkStart w:id="1654" w:name="_Toc106635138"/>
      <w:bookmarkStart w:id="1655" w:name="_Toc114776206"/>
      <w:bookmarkStart w:id="1656" w:name="_Toc122089805"/>
      <w:bookmarkStart w:id="1657" w:name="_Toc138348980"/>
      <w:bookmarkStart w:id="1658" w:name="_Toc170207549"/>
      <w:bookmarkStart w:id="1659" w:name="_Toc177513183"/>
      <w:bookmarkStart w:id="1660" w:name="_Toc200619775"/>
      <w:bookmarkStart w:id="1661" w:name="_Toc218436971"/>
      <w:r>
        <w:t>6.1.3.3.4.4.2</w:t>
      </w:r>
      <w:r>
        <w:tab/>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69EEB9BE"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2" w:name="_Toc170207550"/>
      <w:bookmarkStart w:id="1663" w:name="_Toc177513184"/>
      <w:bookmarkStart w:id="1664" w:name="_Toc200619776"/>
      <w:bookmarkStart w:id="1665" w:name="_Toc18837139"/>
      <w:bookmarkStart w:id="1666" w:name="_Toc22039945"/>
      <w:bookmarkStart w:id="1667" w:name="_Toc22625399"/>
      <w:bookmarkStart w:id="1668" w:name="_Toc25075727"/>
      <w:bookmarkStart w:id="1669" w:name="_Toc26198946"/>
      <w:bookmarkStart w:id="1670" w:name="_Toc34167823"/>
      <w:bookmarkStart w:id="1671" w:name="_Toc34737286"/>
      <w:bookmarkStart w:id="1672" w:name="_Toc34737383"/>
      <w:bookmarkStart w:id="1673" w:name="_Toc34737566"/>
      <w:bookmarkStart w:id="1674" w:name="_Toc34738535"/>
      <w:bookmarkStart w:id="1675" w:name="_Toc34748839"/>
      <w:bookmarkStart w:id="1676" w:name="_Toc36462398"/>
      <w:bookmarkStart w:id="1677" w:name="_Toc43206609"/>
      <w:bookmarkStart w:id="1678" w:name="_Toc45030977"/>
      <w:bookmarkStart w:id="1679" w:name="_Toc56516106"/>
      <w:bookmarkStart w:id="1680" w:name="_Toc58594231"/>
      <w:bookmarkStart w:id="1681" w:name="_Toc67685453"/>
      <w:bookmarkStart w:id="1682" w:name="_Toc73367262"/>
      <w:bookmarkStart w:id="1683" w:name="_Toc74990770"/>
      <w:bookmarkStart w:id="1684" w:name="_Toc82711799"/>
      <w:bookmarkStart w:id="1685" w:name="_Toc98501848"/>
      <w:bookmarkStart w:id="1686" w:name="_Toc106635139"/>
      <w:bookmarkStart w:id="1687" w:name="_Toc114776207"/>
      <w:bookmarkStart w:id="1688" w:name="_Toc122089806"/>
      <w:bookmarkStart w:id="1689" w:name="_Toc138348981"/>
      <w:bookmarkStart w:id="1690" w:name="_Toc218436972"/>
      <w:r>
        <w:t>6.1.4</w:t>
      </w:r>
      <w:r>
        <w:tab/>
        <w:t>Custom Operations without associated resources</w:t>
      </w:r>
      <w:bookmarkEnd w:id="1662"/>
      <w:bookmarkEnd w:id="1663"/>
      <w:bookmarkEnd w:id="1664"/>
      <w:bookmarkEnd w:id="1690"/>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1" w:name="_Toc170207551"/>
      <w:bookmarkStart w:id="1692" w:name="_Toc177513185"/>
      <w:bookmarkStart w:id="1693" w:name="_Toc200619777"/>
      <w:bookmarkStart w:id="1694" w:name="_Toc218436973"/>
      <w:r>
        <w:t>6.1.5</w:t>
      </w:r>
      <w:r>
        <w:tab/>
        <w:t>Notifications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1"/>
      <w:bookmarkEnd w:id="1692"/>
      <w:bookmarkEnd w:id="1693"/>
      <w:bookmarkEnd w:id="1694"/>
    </w:p>
    <w:p w14:paraId="511E7A12" w14:textId="77777777" w:rsidR="00231500" w:rsidRPr="000A7435" w:rsidRDefault="00231500" w:rsidP="00231500">
      <w:pPr>
        <w:pStyle w:val="Heading4"/>
      </w:pPr>
      <w:bookmarkStart w:id="1695" w:name="_Toc18837140"/>
      <w:bookmarkStart w:id="1696" w:name="_Toc22039946"/>
      <w:bookmarkStart w:id="1697" w:name="_Toc22625400"/>
      <w:bookmarkStart w:id="1698" w:name="_Toc25075728"/>
      <w:bookmarkStart w:id="1699" w:name="_Toc26198947"/>
      <w:bookmarkStart w:id="1700" w:name="_Toc34167824"/>
      <w:bookmarkStart w:id="1701" w:name="_Toc34737287"/>
      <w:bookmarkStart w:id="1702" w:name="_Toc34737384"/>
      <w:bookmarkStart w:id="1703" w:name="_Toc34737567"/>
      <w:bookmarkStart w:id="1704" w:name="_Toc34738536"/>
      <w:bookmarkStart w:id="1705" w:name="_Toc34748840"/>
      <w:bookmarkStart w:id="1706" w:name="_Toc36462399"/>
      <w:bookmarkStart w:id="1707" w:name="_Toc43206610"/>
      <w:bookmarkStart w:id="1708" w:name="_Toc45030978"/>
      <w:bookmarkStart w:id="1709" w:name="_Toc56516107"/>
      <w:bookmarkStart w:id="1710" w:name="_Toc58594232"/>
      <w:bookmarkStart w:id="1711" w:name="_Toc67685454"/>
      <w:bookmarkStart w:id="1712" w:name="_Toc73367263"/>
      <w:bookmarkStart w:id="1713" w:name="_Toc74990771"/>
      <w:bookmarkStart w:id="1714" w:name="_Toc82711800"/>
      <w:bookmarkStart w:id="1715" w:name="_Toc98501849"/>
      <w:bookmarkStart w:id="1716" w:name="_Toc106635140"/>
      <w:bookmarkStart w:id="1717" w:name="_Toc114776208"/>
      <w:bookmarkStart w:id="1718" w:name="_Toc122089807"/>
      <w:bookmarkStart w:id="1719" w:name="_Toc138348982"/>
      <w:bookmarkStart w:id="1720" w:name="_Toc170207552"/>
      <w:bookmarkStart w:id="1721" w:name="_Toc177513186"/>
      <w:bookmarkStart w:id="1722" w:name="_Toc200619778"/>
      <w:bookmarkStart w:id="1723" w:name="_Toc218436974"/>
      <w:r>
        <w:t>6.1.5.1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4" w:name="_Toc18837141"/>
      <w:bookmarkStart w:id="1725" w:name="_Toc22039947"/>
      <w:bookmarkStart w:id="1726" w:name="_Toc22625401"/>
      <w:bookmarkStart w:id="1727" w:name="_Toc25075729"/>
      <w:bookmarkStart w:id="1728" w:name="_Toc26198948"/>
      <w:bookmarkStart w:id="1729" w:name="_Toc34167825"/>
      <w:bookmarkStart w:id="1730" w:name="_Toc34737288"/>
      <w:bookmarkStart w:id="1731" w:name="_Toc34737385"/>
      <w:bookmarkStart w:id="1732" w:name="_Toc34737568"/>
      <w:bookmarkStart w:id="1733" w:name="_Toc34738537"/>
      <w:bookmarkStart w:id="1734" w:name="_Toc34748841"/>
      <w:bookmarkStart w:id="1735" w:name="_Toc36462400"/>
      <w:bookmarkStart w:id="1736" w:name="_Toc43206611"/>
      <w:bookmarkStart w:id="1737" w:name="_Toc45030979"/>
      <w:bookmarkStart w:id="1738" w:name="_Toc56516108"/>
      <w:bookmarkStart w:id="1739" w:name="_Toc58594233"/>
      <w:bookmarkStart w:id="1740" w:name="_Toc67685455"/>
      <w:bookmarkStart w:id="1741" w:name="_Toc73367264"/>
      <w:bookmarkStart w:id="1742" w:name="_Toc74990772"/>
      <w:bookmarkStart w:id="1743" w:name="_Toc82711801"/>
      <w:bookmarkStart w:id="1744" w:name="_Toc98501850"/>
      <w:bookmarkStart w:id="1745" w:name="_Toc106635141"/>
      <w:bookmarkStart w:id="1746" w:name="_Toc114776209"/>
      <w:bookmarkStart w:id="1747" w:name="_Toc122089808"/>
      <w:bookmarkStart w:id="1748" w:name="_Toc138348983"/>
      <w:bookmarkStart w:id="1749" w:name="_Toc170207553"/>
      <w:bookmarkStart w:id="1750" w:name="_Toc177513187"/>
      <w:bookmarkStart w:id="1751" w:name="_Toc200619779"/>
      <w:bookmarkStart w:id="1752" w:name="_Toc218436975"/>
      <w:r>
        <w:t>6.1.5.2</w:t>
      </w:r>
      <w:r>
        <w:tab/>
        <w:t>Status Notification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A16" w14:textId="77777777" w:rsidR="00231500" w:rsidRPr="00986E88" w:rsidRDefault="00231500" w:rsidP="00231500">
      <w:pPr>
        <w:pStyle w:val="Heading5"/>
        <w:rPr>
          <w:noProof/>
        </w:rPr>
      </w:pPr>
      <w:bookmarkStart w:id="1753" w:name="_Toc18837142"/>
      <w:bookmarkStart w:id="1754" w:name="_Toc22039948"/>
      <w:bookmarkStart w:id="1755" w:name="_Toc22625402"/>
      <w:bookmarkStart w:id="1756" w:name="_Toc25075730"/>
      <w:bookmarkStart w:id="1757" w:name="_Toc26198949"/>
      <w:bookmarkStart w:id="1758" w:name="_Toc34167826"/>
      <w:bookmarkStart w:id="1759" w:name="_Toc34737289"/>
      <w:bookmarkStart w:id="1760" w:name="_Toc34737386"/>
      <w:bookmarkStart w:id="1761" w:name="_Toc34737569"/>
      <w:bookmarkStart w:id="1762" w:name="_Toc34738538"/>
      <w:bookmarkStart w:id="1763" w:name="_Toc34748842"/>
      <w:bookmarkStart w:id="1764" w:name="_Toc36462401"/>
      <w:bookmarkStart w:id="1765" w:name="_Toc43206612"/>
      <w:bookmarkStart w:id="1766" w:name="_Toc45030980"/>
      <w:bookmarkStart w:id="1767" w:name="_Toc56516109"/>
      <w:bookmarkStart w:id="1768" w:name="_Toc58594234"/>
      <w:bookmarkStart w:id="1769" w:name="_Toc67685456"/>
      <w:bookmarkStart w:id="1770" w:name="_Toc73367265"/>
      <w:bookmarkStart w:id="1771" w:name="_Toc74990773"/>
      <w:bookmarkStart w:id="1772" w:name="_Toc82711802"/>
      <w:bookmarkStart w:id="1773" w:name="_Toc98501851"/>
      <w:bookmarkStart w:id="1774" w:name="_Toc106635142"/>
      <w:bookmarkStart w:id="1775" w:name="_Toc114776210"/>
      <w:bookmarkStart w:id="1776" w:name="_Toc122089809"/>
      <w:bookmarkStart w:id="1777" w:name="_Toc138348984"/>
      <w:bookmarkStart w:id="1778" w:name="_Toc170207554"/>
      <w:bookmarkStart w:id="1779" w:name="_Toc177513188"/>
      <w:bookmarkStart w:id="1780" w:name="_Toc200619780"/>
      <w:bookmarkStart w:id="1781" w:name="_Toc218436976"/>
      <w:r>
        <w:t>6.1.5.2</w:t>
      </w:r>
      <w:r w:rsidRPr="00986E88">
        <w:rPr>
          <w:noProof/>
        </w:rPr>
        <w:t>.1</w:t>
      </w:r>
      <w:r w:rsidRPr="00986E88">
        <w:rPr>
          <w:noProof/>
        </w:rP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2" w:name="_Toc18837143"/>
      <w:bookmarkStart w:id="1783" w:name="_Toc22039949"/>
      <w:bookmarkStart w:id="1784" w:name="_Toc22625403"/>
      <w:bookmarkStart w:id="1785" w:name="_Toc25075731"/>
      <w:bookmarkStart w:id="1786" w:name="_Toc26198950"/>
      <w:bookmarkStart w:id="1787" w:name="_Toc34167827"/>
      <w:bookmarkStart w:id="1788" w:name="_Toc34737290"/>
      <w:bookmarkStart w:id="1789" w:name="_Toc34737387"/>
      <w:bookmarkStart w:id="1790" w:name="_Toc34737570"/>
      <w:bookmarkStart w:id="1791" w:name="_Toc34738539"/>
      <w:bookmarkStart w:id="1792" w:name="_Toc34748843"/>
      <w:bookmarkStart w:id="1793" w:name="_Toc36462402"/>
      <w:bookmarkStart w:id="1794" w:name="_Toc43206613"/>
      <w:bookmarkStart w:id="1795" w:name="_Toc45030981"/>
      <w:bookmarkStart w:id="1796" w:name="_Toc56516110"/>
      <w:bookmarkStart w:id="1797" w:name="_Toc58594235"/>
      <w:bookmarkStart w:id="1798" w:name="_Toc67685457"/>
      <w:bookmarkStart w:id="1799" w:name="_Toc73367266"/>
      <w:bookmarkStart w:id="1800" w:name="_Toc74990774"/>
      <w:bookmarkStart w:id="1801" w:name="_Toc82711803"/>
      <w:bookmarkStart w:id="1802" w:name="_Toc98501852"/>
      <w:bookmarkStart w:id="1803" w:name="_Toc106635143"/>
      <w:bookmarkStart w:id="1804" w:name="_Toc114776211"/>
      <w:bookmarkStart w:id="1805" w:name="_Toc122089810"/>
      <w:bookmarkStart w:id="1806" w:name="_Toc138348985"/>
      <w:bookmarkStart w:id="1807" w:name="_Toc170207555"/>
      <w:bookmarkStart w:id="1808" w:name="_Toc177513189"/>
      <w:bookmarkStart w:id="1809" w:name="_Toc200619781"/>
      <w:bookmarkStart w:id="1810" w:name="_Toc218436977"/>
      <w:r>
        <w:t>6.1.5.2</w:t>
      </w:r>
      <w:r w:rsidRPr="00986E88">
        <w:rPr>
          <w:noProof/>
        </w:rPr>
        <w:t>.2</w:t>
      </w:r>
      <w:r w:rsidRPr="00986E88">
        <w:rPr>
          <w:noProof/>
        </w:rPr>
        <w:tab/>
        <w:t>Target URI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1" w:name="_Toc18837144"/>
      <w:bookmarkStart w:id="1812" w:name="_Toc22039950"/>
      <w:bookmarkStart w:id="1813" w:name="_Toc22625404"/>
      <w:bookmarkStart w:id="1814" w:name="_Toc25075732"/>
      <w:bookmarkStart w:id="1815" w:name="_Toc26198951"/>
      <w:bookmarkStart w:id="1816" w:name="_Toc34167828"/>
      <w:bookmarkStart w:id="1817" w:name="_Toc34737291"/>
      <w:bookmarkStart w:id="1818" w:name="_Toc34737388"/>
      <w:bookmarkStart w:id="1819" w:name="_Toc34737571"/>
      <w:bookmarkStart w:id="1820" w:name="_Toc34738540"/>
      <w:bookmarkStart w:id="1821" w:name="_Toc34748844"/>
      <w:bookmarkStart w:id="1822" w:name="_Toc36462403"/>
      <w:bookmarkStart w:id="1823" w:name="_Toc43206614"/>
      <w:bookmarkStart w:id="1824" w:name="_Toc45030982"/>
      <w:bookmarkStart w:id="1825" w:name="_Toc56516111"/>
      <w:bookmarkStart w:id="1826" w:name="_Toc58594236"/>
      <w:bookmarkStart w:id="1827" w:name="_Toc67685458"/>
      <w:bookmarkStart w:id="1828" w:name="_Toc73367267"/>
      <w:bookmarkStart w:id="1829" w:name="_Toc74990775"/>
      <w:bookmarkStart w:id="1830" w:name="_Toc82711804"/>
      <w:bookmarkStart w:id="1831" w:name="_Toc98501853"/>
      <w:bookmarkStart w:id="1832" w:name="_Toc106635144"/>
      <w:bookmarkStart w:id="1833" w:name="_Toc114776212"/>
      <w:bookmarkStart w:id="1834" w:name="_Toc122089811"/>
      <w:bookmarkStart w:id="1835" w:name="_Toc138348986"/>
      <w:bookmarkStart w:id="1836" w:name="_Toc170207556"/>
      <w:bookmarkStart w:id="1837" w:name="_Toc177513190"/>
      <w:bookmarkStart w:id="1838" w:name="_Toc200619782"/>
      <w:bookmarkStart w:id="1839" w:name="_Toc218436978"/>
      <w:r>
        <w:t>6.1.5.2</w:t>
      </w:r>
      <w:r w:rsidRPr="00986E88">
        <w:rPr>
          <w:noProof/>
        </w:rPr>
        <w:t>.3</w:t>
      </w:r>
      <w:r w:rsidRPr="00986E88">
        <w:rPr>
          <w:noProof/>
        </w:rPr>
        <w:tab/>
        <w:t>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23" w14:textId="77777777" w:rsidR="00231500" w:rsidRPr="00986E88" w:rsidRDefault="00231500" w:rsidP="006842F7">
      <w:pPr>
        <w:pStyle w:val="H6"/>
        <w:rPr>
          <w:noProof/>
        </w:rPr>
      </w:pPr>
      <w:bookmarkStart w:id="1840" w:name="_Toc18837145"/>
      <w:bookmarkStart w:id="1841" w:name="_Toc22039951"/>
      <w:bookmarkStart w:id="1842" w:name="_Toc22625405"/>
      <w:bookmarkStart w:id="1843" w:name="_Toc25075733"/>
      <w:bookmarkStart w:id="1844" w:name="_Toc26198952"/>
      <w:bookmarkStart w:id="1845" w:name="_Toc34167829"/>
      <w:bookmarkStart w:id="1846" w:name="_Toc34737292"/>
      <w:bookmarkStart w:id="1847" w:name="_Toc34737389"/>
      <w:bookmarkStart w:id="1848" w:name="_Toc34737572"/>
      <w:bookmarkStart w:id="1849" w:name="_Toc34738541"/>
      <w:bookmarkStart w:id="1850" w:name="_Toc34748845"/>
      <w:bookmarkStart w:id="1851" w:name="_Toc36462404"/>
      <w:bookmarkStart w:id="1852" w:name="_Toc43206615"/>
      <w:bookmarkStart w:id="1853" w:name="_Toc45030983"/>
      <w:bookmarkStart w:id="1854" w:name="_Toc56516112"/>
      <w:bookmarkStart w:id="1855" w:name="_Toc58594237"/>
      <w:bookmarkStart w:id="1856" w:name="_Toc67685459"/>
      <w:bookmarkStart w:id="1857" w:name="_Toc73367268"/>
      <w:bookmarkStart w:id="1858" w:name="_Toc74990776"/>
      <w:bookmarkStart w:id="1859" w:name="_Toc82711805"/>
      <w:r>
        <w:t>6.1.5.2.3</w:t>
      </w:r>
      <w:r w:rsidRPr="00986E88">
        <w:rPr>
          <w:noProof/>
        </w:rPr>
        <w:t>.1</w:t>
      </w:r>
      <w:r w:rsidRPr="00986E88">
        <w:rPr>
          <w:noProof/>
        </w:rPr>
        <w:tab/>
        <w:t>POST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2DF2EACD"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0" w:name="_Toc18837146"/>
      <w:bookmarkStart w:id="1861" w:name="_Toc22039952"/>
      <w:bookmarkStart w:id="1862" w:name="_Toc22625406"/>
      <w:bookmarkStart w:id="1863" w:name="_Toc25075734"/>
      <w:bookmarkStart w:id="1864" w:name="_Toc26198953"/>
      <w:bookmarkStart w:id="1865" w:name="_Toc34167830"/>
      <w:bookmarkStart w:id="1866" w:name="_Toc34737293"/>
      <w:bookmarkStart w:id="1867" w:name="_Toc34737390"/>
      <w:bookmarkStart w:id="1868" w:name="_Toc34737573"/>
      <w:bookmarkStart w:id="1869" w:name="_Toc34738542"/>
      <w:bookmarkStart w:id="1870" w:name="_Toc34748846"/>
      <w:bookmarkStart w:id="1871" w:name="_Toc36462405"/>
      <w:bookmarkStart w:id="1872" w:name="_Toc43206616"/>
      <w:bookmarkStart w:id="1873" w:name="_Toc45030984"/>
      <w:bookmarkStart w:id="1874" w:name="_Toc56516113"/>
      <w:bookmarkStart w:id="1875" w:name="_Toc58594238"/>
      <w:bookmarkStart w:id="1876" w:name="_Toc67685460"/>
      <w:bookmarkStart w:id="1877" w:name="_Toc73367269"/>
      <w:bookmarkStart w:id="1878" w:name="_Toc74990777"/>
      <w:bookmarkStart w:id="1879" w:name="_Toc82711806"/>
      <w:bookmarkStart w:id="1880" w:name="_Toc98501854"/>
      <w:bookmarkStart w:id="1881" w:name="_Toc106635145"/>
      <w:bookmarkStart w:id="1882" w:name="_Toc114776213"/>
      <w:bookmarkStart w:id="1883" w:name="_Toc122089812"/>
      <w:bookmarkStart w:id="1884" w:name="_Toc138348987"/>
      <w:bookmarkStart w:id="1885" w:name="_Toc170207557"/>
      <w:bookmarkStart w:id="1886" w:name="_Toc177513191"/>
      <w:bookmarkStart w:id="1887" w:name="_Toc200619783"/>
      <w:bookmarkStart w:id="1888" w:name="_Toc218436979"/>
      <w:r>
        <w:t>6.1.6</w:t>
      </w:r>
      <w:r>
        <w:tab/>
        <w:t>Data Model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11E7A42" w14:textId="77777777" w:rsidR="00231500" w:rsidRDefault="00231500" w:rsidP="00231500">
      <w:pPr>
        <w:pStyle w:val="Heading4"/>
      </w:pPr>
      <w:bookmarkStart w:id="1889" w:name="_Toc18837147"/>
      <w:bookmarkStart w:id="1890" w:name="_Toc22039953"/>
      <w:bookmarkStart w:id="1891" w:name="_Toc22625407"/>
      <w:bookmarkStart w:id="1892" w:name="_Toc25075735"/>
      <w:bookmarkStart w:id="1893" w:name="_Toc26198954"/>
      <w:bookmarkStart w:id="1894" w:name="_Toc34167831"/>
      <w:bookmarkStart w:id="1895" w:name="_Toc34737294"/>
      <w:bookmarkStart w:id="1896" w:name="_Toc34737391"/>
      <w:bookmarkStart w:id="1897" w:name="_Toc34737574"/>
      <w:bookmarkStart w:id="1898" w:name="_Toc34738543"/>
      <w:bookmarkStart w:id="1899" w:name="_Toc34748847"/>
      <w:bookmarkStart w:id="1900" w:name="_Toc36462406"/>
      <w:bookmarkStart w:id="1901" w:name="_Toc43206617"/>
      <w:bookmarkStart w:id="1902" w:name="_Toc45030985"/>
      <w:bookmarkStart w:id="1903" w:name="_Toc56516114"/>
      <w:bookmarkStart w:id="1904" w:name="_Toc58594239"/>
      <w:bookmarkStart w:id="1905" w:name="_Toc67685461"/>
      <w:bookmarkStart w:id="1906" w:name="_Toc73367270"/>
      <w:bookmarkStart w:id="1907" w:name="_Toc74990778"/>
      <w:bookmarkStart w:id="1908" w:name="_Toc82711807"/>
      <w:bookmarkStart w:id="1909" w:name="_Toc98501855"/>
      <w:bookmarkStart w:id="1910" w:name="_Toc106635146"/>
      <w:bookmarkStart w:id="1911" w:name="_Toc114776214"/>
      <w:bookmarkStart w:id="1912" w:name="_Toc122089813"/>
      <w:bookmarkStart w:id="1913" w:name="_Toc138348988"/>
      <w:bookmarkStart w:id="1914" w:name="_Toc170207558"/>
      <w:bookmarkStart w:id="1915" w:name="_Toc177513192"/>
      <w:bookmarkStart w:id="1916" w:name="_Toc200619784"/>
      <w:bookmarkStart w:id="1917" w:name="_Toc218436980"/>
      <w:r>
        <w:t>6.1.6.1</w:t>
      </w:r>
      <w:r>
        <w:tab/>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0AD57AA7"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55AC35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17FBA17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4" w14:textId="731099C1"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5DBBCB1C"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199F8574"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32866026"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8" w14:textId="5556C8CF"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164CC63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4AEA434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2ED7C8E5"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72A0CEC7" w:rsidR="00BC31EA" w:rsidRDefault="00BC31EA" w:rsidP="00BC31EA">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18" w:name="_Toc18837148"/>
      <w:bookmarkStart w:id="1919" w:name="_Toc22039954"/>
      <w:bookmarkStart w:id="1920" w:name="_Toc22625408"/>
      <w:bookmarkStart w:id="1921" w:name="_Toc25075736"/>
      <w:bookmarkStart w:id="1922" w:name="_Toc26198955"/>
      <w:bookmarkStart w:id="1923" w:name="_Toc34167832"/>
      <w:bookmarkStart w:id="1924" w:name="_Toc34737295"/>
      <w:bookmarkStart w:id="1925" w:name="_Toc34737392"/>
      <w:bookmarkStart w:id="1926" w:name="_Toc34737575"/>
      <w:bookmarkStart w:id="1927" w:name="_Toc34738544"/>
      <w:bookmarkStart w:id="1928" w:name="_Toc34748848"/>
      <w:bookmarkStart w:id="1929" w:name="_Toc36462407"/>
      <w:bookmarkStart w:id="1930" w:name="_Toc43206618"/>
      <w:bookmarkStart w:id="1931" w:name="_Toc45030986"/>
      <w:bookmarkStart w:id="1932" w:name="_Toc56516115"/>
      <w:bookmarkStart w:id="1933" w:name="_Toc58594240"/>
      <w:bookmarkStart w:id="1934" w:name="_Toc67685462"/>
      <w:bookmarkStart w:id="1935" w:name="_Toc73367271"/>
      <w:bookmarkStart w:id="1936" w:name="_Toc74990779"/>
      <w:bookmarkStart w:id="1937" w:name="_Toc82711808"/>
      <w:bookmarkStart w:id="1938" w:name="_Toc98501856"/>
      <w:bookmarkStart w:id="1939" w:name="_Toc106635147"/>
      <w:bookmarkStart w:id="1940" w:name="_Toc114776215"/>
      <w:bookmarkStart w:id="1941" w:name="_Toc122089814"/>
      <w:bookmarkStart w:id="1942" w:name="_Toc138348989"/>
      <w:bookmarkStart w:id="1943" w:name="_Toc170207559"/>
      <w:bookmarkStart w:id="1944" w:name="_Toc177513193"/>
      <w:bookmarkStart w:id="1945" w:name="_Toc200619785"/>
      <w:bookmarkStart w:id="1946" w:name="_Toc2184369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11E7ACD" w14:textId="77777777" w:rsidR="00231500" w:rsidRDefault="00231500" w:rsidP="00231500">
      <w:pPr>
        <w:pStyle w:val="Heading5"/>
      </w:pPr>
      <w:bookmarkStart w:id="1947" w:name="_Toc18837149"/>
      <w:bookmarkStart w:id="1948" w:name="_Toc22039955"/>
      <w:bookmarkStart w:id="1949" w:name="_Toc22625409"/>
      <w:bookmarkStart w:id="1950" w:name="_Toc25075737"/>
      <w:bookmarkStart w:id="1951" w:name="_Toc26198956"/>
      <w:bookmarkStart w:id="1952" w:name="_Toc34167833"/>
      <w:bookmarkStart w:id="1953" w:name="_Toc34737296"/>
      <w:bookmarkStart w:id="1954" w:name="_Toc34737393"/>
      <w:bookmarkStart w:id="1955" w:name="_Toc34737576"/>
      <w:bookmarkStart w:id="1956" w:name="_Toc34738545"/>
      <w:bookmarkStart w:id="1957" w:name="_Toc34748849"/>
      <w:bookmarkStart w:id="1958" w:name="_Toc36462408"/>
      <w:bookmarkStart w:id="1959" w:name="_Toc43206619"/>
      <w:bookmarkStart w:id="1960" w:name="_Toc45030987"/>
      <w:bookmarkStart w:id="1961" w:name="_Toc56516116"/>
      <w:bookmarkStart w:id="1962" w:name="_Toc58594241"/>
      <w:bookmarkStart w:id="1963" w:name="_Toc67685463"/>
      <w:bookmarkStart w:id="1964" w:name="_Toc73367272"/>
      <w:bookmarkStart w:id="1965" w:name="_Toc74990780"/>
      <w:bookmarkStart w:id="1966" w:name="_Toc82711809"/>
      <w:bookmarkStart w:id="1967" w:name="_Toc98501857"/>
      <w:bookmarkStart w:id="1968" w:name="_Toc106635148"/>
      <w:bookmarkStart w:id="1969" w:name="_Toc114776216"/>
      <w:bookmarkStart w:id="1970" w:name="_Toc122089815"/>
      <w:bookmarkStart w:id="1971" w:name="_Toc138348990"/>
      <w:bookmarkStart w:id="1972" w:name="_Toc170207560"/>
      <w:bookmarkStart w:id="1973" w:name="_Toc177513194"/>
      <w:bookmarkStart w:id="1974" w:name="_Toc200619786"/>
      <w:bookmarkStart w:id="1975" w:name="_Toc218436982"/>
      <w:r>
        <w:t>6.1.6.2.1</w:t>
      </w:r>
      <w:r>
        <w:tab/>
        <w:t>Introduction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76" w:name="_Toc18837150"/>
      <w:bookmarkStart w:id="1977" w:name="_Toc22039956"/>
      <w:bookmarkStart w:id="1978" w:name="_Toc22625410"/>
      <w:bookmarkStart w:id="1979" w:name="_Toc25075738"/>
      <w:bookmarkStart w:id="1980" w:name="_Toc26198957"/>
      <w:bookmarkStart w:id="1981" w:name="_Toc34167834"/>
      <w:bookmarkStart w:id="1982" w:name="_Toc34737297"/>
      <w:bookmarkStart w:id="1983" w:name="_Toc34737394"/>
      <w:bookmarkStart w:id="1984" w:name="_Toc34737577"/>
      <w:bookmarkStart w:id="1985" w:name="_Toc34738546"/>
      <w:bookmarkStart w:id="1986" w:name="_Toc34748850"/>
      <w:bookmarkStart w:id="1987" w:name="_Toc36462409"/>
      <w:bookmarkStart w:id="1988" w:name="_Toc43206620"/>
      <w:bookmarkStart w:id="1989" w:name="_Toc45030988"/>
      <w:bookmarkStart w:id="1990" w:name="_Toc56516117"/>
      <w:bookmarkStart w:id="1991" w:name="_Toc58594242"/>
      <w:bookmarkStart w:id="1992" w:name="_Toc67685464"/>
      <w:bookmarkStart w:id="1993" w:name="_Toc73367273"/>
      <w:bookmarkStart w:id="1994" w:name="_Toc74990781"/>
      <w:bookmarkStart w:id="1995" w:name="_Toc82711810"/>
      <w:bookmarkStart w:id="1996" w:name="_Toc98501858"/>
      <w:bookmarkStart w:id="1997" w:name="_Toc106635149"/>
      <w:bookmarkStart w:id="1998" w:name="_Toc114776217"/>
      <w:bookmarkStart w:id="1999" w:name="_Toc122089816"/>
      <w:bookmarkStart w:id="2000" w:name="_Toc138348991"/>
      <w:bookmarkStart w:id="2001" w:name="_Toc170207561"/>
      <w:bookmarkStart w:id="2002" w:name="_Toc177513195"/>
      <w:bookmarkStart w:id="2003" w:name="_Toc200619787"/>
      <w:bookmarkStart w:id="2004" w:name="_Toc218436983"/>
      <w:r>
        <w:lastRenderedPageBreak/>
        <w:t>6.1.6.2.2</w:t>
      </w:r>
      <w:r>
        <w:tab/>
        <w:t xml:space="preserve">Type: </w:t>
      </w:r>
      <w:proofErr w:type="spellStart"/>
      <w:r>
        <w:t>SmContextCreateData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404F10B9"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5" w:name="_Toc18837151"/>
      <w:bookmarkStart w:id="2006" w:name="_Toc22039957"/>
      <w:bookmarkStart w:id="2007" w:name="_Toc22625411"/>
      <w:bookmarkStart w:id="2008" w:name="_Toc25075739"/>
      <w:bookmarkStart w:id="2009" w:name="_Toc26198958"/>
      <w:bookmarkStart w:id="2010" w:name="_Toc34167835"/>
      <w:bookmarkStart w:id="2011" w:name="_Toc34737298"/>
      <w:bookmarkStart w:id="2012" w:name="_Toc34737395"/>
      <w:bookmarkStart w:id="2013" w:name="_Toc34737578"/>
      <w:bookmarkStart w:id="2014" w:name="_Toc34738547"/>
      <w:bookmarkStart w:id="2015" w:name="_Toc34748851"/>
      <w:bookmarkStart w:id="2016" w:name="_Toc36462410"/>
      <w:bookmarkStart w:id="2017" w:name="_Toc43206621"/>
      <w:bookmarkStart w:id="2018" w:name="_Toc45030989"/>
      <w:bookmarkStart w:id="2019" w:name="_Toc56516118"/>
      <w:bookmarkStart w:id="2020" w:name="_Toc58594243"/>
      <w:bookmarkStart w:id="2021" w:name="_Toc67685465"/>
      <w:bookmarkStart w:id="2022" w:name="_Toc73367274"/>
      <w:bookmarkStart w:id="2023" w:name="_Toc74990782"/>
      <w:bookmarkStart w:id="2024" w:name="_Toc82711811"/>
      <w:bookmarkStart w:id="2025" w:name="_Toc98501859"/>
      <w:bookmarkStart w:id="2026" w:name="_Toc106635150"/>
      <w:bookmarkStart w:id="2027" w:name="_Toc114776218"/>
      <w:bookmarkStart w:id="2028" w:name="_Toc122089817"/>
      <w:bookmarkStart w:id="2029" w:name="_Toc138348992"/>
      <w:bookmarkStart w:id="2030" w:name="_Toc170207562"/>
      <w:bookmarkStart w:id="2031" w:name="_Toc177513196"/>
      <w:bookmarkStart w:id="2032" w:name="_Toc200619788"/>
      <w:bookmarkStart w:id="2033" w:name="_Toc218436984"/>
      <w:r>
        <w:lastRenderedPageBreak/>
        <w:t>6.1.6.2.3</w:t>
      </w:r>
      <w:r>
        <w:tab/>
        <w:t xml:space="preserve">Type: </w:t>
      </w:r>
      <w:proofErr w:type="spellStart"/>
      <w:r>
        <w:t>SmContextCreatedData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0DA67C33"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4" w:name="_Toc18837152"/>
      <w:bookmarkStart w:id="2035" w:name="_Toc22039958"/>
      <w:bookmarkStart w:id="2036" w:name="_Toc22625412"/>
      <w:bookmarkStart w:id="2037" w:name="_Toc25075740"/>
      <w:bookmarkStart w:id="2038" w:name="_Toc26198959"/>
      <w:bookmarkStart w:id="2039" w:name="_Toc34167836"/>
      <w:bookmarkStart w:id="2040" w:name="_Toc34737299"/>
      <w:bookmarkStart w:id="2041" w:name="_Toc34737396"/>
      <w:bookmarkStart w:id="2042" w:name="_Toc34737579"/>
      <w:bookmarkStart w:id="2043" w:name="_Toc34738548"/>
      <w:bookmarkStart w:id="2044" w:name="_Toc34748852"/>
      <w:bookmarkStart w:id="2045" w:name="_Toc36462411"/>
      <w:bookmarkStart w:id="2046" w:name="_Toc43206622"/>
      <w:bookmarkStart w:id="2047" w:name="_Toc45030990"/>
      <w:bookmarkStart w:id="2048" w:name="_Toc56516119"/>
      <w:bookmarkStart w:id="2049" w:name="_Toc58594244"/>
      <w:bookmarkStart w:id="2050" w:name="_Toc67685466"/>
      <w:bookmarkStart w:id="2051" w:name="_Toc73367275"/>
      <w:bookmarkStart w:id="2052" w:name="_Toc74990783"/>
      <w:bookmarkStart w:id="2053" w:name="_Toc82711812"/>
      <w:bookmarkStart w:id="2054" w:name="_Toc98501860"/>
      <w:bookmarkStart w:id="2055" w:name="_Toc106635151"/>
      <w:bookmarkStart w:id="2056" w:name="_Toc114776219"/>
      <w:bookmarkStart w:id="2057" w:name="_Toc122089818"/>
      <w:bookmarkStart w:id="2058" w:name="_Toc138348993"/>
      <w:bookmarkStart w:id="2059" w:name="_Toc170207563"/>
      <w:bookmarkStart w:id="2060" w:name="_Toc177513197"/>
      <w:bookmarkStart w:id="2061" w:name="_Toc200619789"/>
      <w:bookmarkStart w:id="2062" w:name="_Toc218436985"/>
      <w:r>
        <w:t>6.1.6.2.4</w:t>
      </w:r>
      <w:r>
        <w:tab/>
        <w:t xml:space="preserve">Type: </w:t>
      </w:r>
      <w:proofErr w:type="spellStart"/>
      <w:r>
        <w:t>SmContextReleaseData</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3" w:name="_Toc18837153"/>
      <w:bookmarkStart w:id="2064" w:name="_Toc22039959"/>
      <w:bookmarkStart w:id="2065" w:name="_Toc22625413"/>
      <w:bookmarkStart w:id="2066" w:name="_Toc25075741"/>
      <w:bookmarkStart w:id="2067" w:name="_Toc26198960"/>
      <w:bookmarkStart w:id="2068" w:name="_Toc34167837"/>
      <w:bookmarkStart w:id="2069" w:name="_Toc34737300"/>
      <w:bookmarkStart w:id="2070" w:name="_Toc34737397"/>
      <w:bookmarkStart w:id="2071" w:name="_Toc34737580"/>
      <w:bookmarkStart w:id="2072" w:name="_Toc34738549"/>
      <w:bookmarkStart w:id="2073" w:name="_Toc34748853"/>
      <w:bookmarkStart w:id="2074" w:name="_Toc36462412"/>
      <w:bookmarkStart w:id="2075" w:name="_Toc43206623"/>
      <w:bookmarkStart w:id="2076" w:name="_Toc45030991"/>
      <w:bookmarkStart w:id="2077" w:name="_Toc56516120"/>
      <w:bookmarkStart w:id="2078" w:name="_Toc58594245"/>
      <w:bookmarkStart w:id="2079" w:name="_Toc67685467"/>
      <w:bookmarkStart w:id="2080" w:name="_Toc73367276"/>
      <w:bookmarkStart w:id="2081" w:name="_Toc74990784"/>
      <w:bookmarkStart w:id="2082" w:name="_Toc82711813"/>
      <w:bookmarkStart w:id="2083" w:name="_Toc98501861"/>
      <w:bookmarkStart w:id="2084" w:name="_Toc106635152"/>
      <w:bookmarkStart w:id="2085" w:name="_Toc114776220"/>
      <w:bookmarkStart w:id="2086" w:name="_Toc122089819"/>
      <w:bookmarkStart w:id="2087" w:name="_Toc138348994"/>
      <w:bookmarkStart w:id="2088" w:name="_Toc170207564"/>
      <w:bookmarkStart w:id="2089" w:name="_Toc177513198"/>
      <w:bookmarkStart w:id="2090" w:name="_Toc200619790"/>
      <w:bookmarkStart w:id="2091" w:name="_Toc218436986"/>
      <w:r>
        <w:lastRenderedPageBreak/>
        <w:t>6.1.6.2.5</w:t>
      </w:r>
      <w:r>
        <w:tab/>
        <w:t xml:space="preserve">Type: </w:t>
      </w:r>
      <w:proofErr w:type="spellStart"/>
      <w:r>
        <w:t>SmContextReleasedData</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2" w:name="_Toc18837154"/>
      <w:bookmarkStart w:id="2093" w:name="_Toc22039960"/>
      <w:bookmarkStart w:id="2094" w:name="_Toc22625414"/>
      <w:bookmarkStart w:id="2095" w:name="_Toc25075742"/>
      <w:bookmarkStart w:id="2096" w:name="_Toc26198961"/>
      <w:bookmarkStart w:id="2097" w:name="_Toc34167838"/>
      <w:bookmarkStart w:id="2098" w:name="_Toc34737301"/>
      <w:bookmarkStart w:id="2099" w:name="_Toc34737398"/>
      <w:bookmarkStart w:id="2100" w:name="_Toc34737581"/>
      <w:bookmarkStart w:id="2101" w:name="_Toc34738550"/>
      <w:bookmarkStart w:id="2102" w:name="_Toc34748854"/>
      <w:bookmarkStart w:id="2103" w:name="_Toc36462413"/>
      <w:bookmarkStart w:id="2104" w:name="_Toc43206624"/>
      <w:bookmarkStart w:id="2105" w:name="_Toc45030992"/>
      <w:bookmarkStart w:id="2106" w:name="_Toc56516121"/>
      <w:bookmarkStart w:id="2107" w:name="_Toc58594246"/>
      <w:bookmarkStart w:id="2108" w:name="_Toc67685468"/>
      <w:bookmarkStart w:id="2109" w:name="_Toc73367277"/>
      <w:bookmarkStart w:id="2110" w:name="_Toc74990785"/>
      <w:bookmarkStart w:id="2111" w:name="_Toc82711814"/>
      <w:bookmarkStart w:id="2112" w:name="_Toc98501862"/>
      <w:bookmarkStart w:id="2113" w:name="_Toc106635153"/>
      <w:bookmarkStart w:id="2114" w:name="_Toc114776221"/>
      <w:bookmarkStart w:id="2115" w:name="_Toc122089820"/>
      <w:bookmarkStart w:id="2116" w:name="_Toc138348995"/>
      <w:bookmarkStart w:id="2117" w:name="_Toc170207565"/>
      <w:bookmarkStart w:id="2118" w:name="_Toc177513199"/>
      <w:bookmarkStart w:id="2119" w:name="_Toc200619791"/>
      <w:bookmarkStart w:id="2120" w:name="_Toc218436987"/>
      <w:r>
        <w:t>6.1.6.2.6</w:t>
      </w:r>
      <w:r>
        <w:tab/>
        <w:t xml:space="preserve">Type: </w:t>
      </w:r>
      <w:proofErr w:type="spellStart"/>
      <w:r>
        <w:t>SmContextStatusNotification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1" w:name="_Toc18837155"/>
      <w:bookmarkStart w:id="2122" w:name="_Toc22039961"/>
      <w:bookmarkStart w:id="2123" w:name="_Toc22625415"/>
      <w:bookmarkStart w:id="2124" w:name="_Toc25075743"/>
      <w:bookmarkStart w:id="2125" w:name="_Toc26198962"/>
      <w:bookmarkStart w:id="2126" w:name="_Toc34167839"/>
      <w:bookmarkStart w:id="2127" w:name="_Toc34737302"/>
      <w:bookmarkStart w:id="2128" w:name="_Toc34737399"/>
      <w:bookmarkStart w:id="2129" w:name="_Toc34737582"/>
      <w:bookmarkStart w:id="2130" w:name="_Toc34738551"/>
      <w:bookmarkStart w:id="2131" w:name="_Toc34748855"/>
      <w:bookmarkStart w:id="2132" w:name="_Toc36462414"/>
      <w:bookmarkStart w:id="2133" w:name="_Toc43206625"/>
      <w:bookmarkStart w:id="2134" w:name="_Toc45030993"/>
      <w:bookmarkStart w:id="2135" w:name="_Toc56516122"/>
      <w:bookmarkStart w:id="2136" w:name="_Toc58594247"/>
      <w:bookmarkStart w:id="2137" w:name="_Toc67685469"/>
      <w:bookmarkStart w:id="2138" w:name="_Toc73367278"/>
      <w:bookmarkStart w:id="2139" w:name="_Toc74990786"/>
      <w:bookmarkStart w:id="2140" w:name="_Toc82711815"/>
      <w:bookmarkStart w:id="2141" w:name="_Toc98501863"/>
      <w:bookmarkStart w:id="2142" w:name="_Toc106635154"/>
      <w:bookmarkStart w:id="2143" w:name="_Toc114776222"/>
      <w:bookmarkStart w:id="2144" w:name="_Toc122089821"/>
      <w:bookmarkStart w:id="2145" w:name="_Toc138348996"/>
      <w:bookmarkStart w:id="2146" w:name="_Toc170207566"/>
      <w:bookmarkStart w:id="2147" w:name="_Toc177513200"/>
      <w:bookmarkStart w:id="2148" w:name="_Toc200619792"/>
      <w:bookmarkStart w:id="2149" w:name="_Toc218436988"/>
      <w:r>
        <w:t>6.1.6.2.7</w:t>
      </w:r>
      <w:r>
        <w:tab/>
        <w:t xml:space="preserve">Type: </w:t>
      </w:r>
      <w:proofErr w:type="spellStart"/>
      <w:r>
        <w:t>NiddInformation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0" w:name="_Toc18837156"/>
      <w:bookmarkStart w:id="2151" w:name="_Toc22039962"/>
      <w:bookmarkStart w:id="2152" w:name="_Toc22625416"/>
      <w:bookmarkStart w:id="2153" w:name="_Toc25075744"/>
      <w:bookmarkStart w:id="2154" w:name="_Toc26198963"/>
      <w:bookmarkStart w:id="2155" w:name="_Toc34167840"/>
      <w:bookmarkStart w:id="2156" w:name="_Toc34737303"/>
      <w:bookmarkStart w:id="2157" w:name="_Toc34737400"/>
      <w:bookmarkStart w:id="2158" w:name="_Toc34737583"/>
      <w:bookmarkStart w:id="2159" w:name="_Toc34738552"/>
      <w:bookmarkStart w:id="2160" w:name="_Toc34748856"/>
      <w:bookmarkStart w:id="2161" w:name="_Toc36462415"/>
      <w:bookmarkStart w:id="2162" w:name="_Toc43206626"/>
      <w:bookmarkStart w:id="2163" w:name="_Toc45030994"/>
      <w:bookmarkStart w:id="2164" w:name="_Toc56516123"/>
      <w:bookmarkStart w:id="2165" w:name="_Toc58594248"/>
      <w:bookmarkStart w:id="2166" w:name="_Toc67685470"/>
      <w:bookmarkStart w:id="2167" w:name="_Toc73367279"/>
      <w:bookmarkStart w:id="2168" w:name="_Toc74990787"/>
      <w:bookmarkStart w:id="2169" w:name="_Toc82711816"/>
      <w:bookmarkStart w:id="2170" w:name="_Toc98501864"/>
      <w:bookmarkStart w:id="2171" w:name="_Toc106635155"/>
      <w:bookmarkStart w:id="2172" w:name="_Toc114776223"/>
      <w:bookmarkStart w:id="2173" w:name="_Toc122089822"/>
      <w:bookmarkStart w:id="2174" w:name="_Toc138348997"/>
      <w:bookmarkStart w:id="2175" w:name="_Toc170207567"/>
      <w:bookmarkStart w:id="2176" w:name="_Toc177513201"/>
      <w:bookmarkStart w:id="2177" w:name="_Toc200619793"/>
      <w:bookmarkStart w:id="2178" w:name="_Toc218436989"/>
      <w:r>
        <w:lastRenderedPageBreak/>
        <w:t>6.1.6.2.8</w:t>
      </w:r>
      <w:r>
        <w:tab/>
        <w:t xml:space="preserve">Type: </w:t>
      </w:r>
      <w:proofErr w:type="spellStart"/>
      <w:r>
        <w:t>SmContextConfiguration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79" w:name="_Toc18837157"/>
      <w:bookmarkStart w:id="2180" w:name="_Toc22039963"/>
      <w:bookmarkStart w:id="2181" w:name="_Toc22625417"/>
      <w:bookmarkStart w:id="2182" w:name="_Toc25075745"/>
      <w:bookmarkStart w:id="2183" w:name="_Toc26198964"/>
      <w:bookmarkStart w:id="2184" w:name="_Toc34167841"/>
      <w:bookmarkStart w:id="2185" w:name="_Toc34737304"/>
      <w:bookmarkStart w:id="2186" w:name="_Toc34737401"/>
      <w:bookmarkStart w:id="2187" w:name="_Toc34737584"/>
      <w:bookmarkStart w:id="2188" w:name="_Toc34738553"/>
      <w:bookmarkStart w:id="2189" w:name="_Toc34748857"/>
      <w:bookmarkStart w:id="2190" w:name="_Toc36462416"/>
      <w:bookmarkStart w:id="2191" w:name="_Toc43206627"/>
      <w:bookmarkStart w:id="2192" w:name="_Toc45030995"/>
      <w:bookmarkStart w:id="2193" w:name="_Toc56516124"/>
      <w:bookmarkStart w:id="2194" w:name="_Toc58594249"/>
      <w:bookmarkStart w:id="2195" w:name="_Toc67685471"/>
      <w:bookmarkStart w:id="2196" w:name="_Toc73367280"/>
      <w:bookmarkStart w:id="2197" w:name="_Toc74990788"/>
      <w:bookmarkStart w:id="2198" w:name="_Toc82711817"/>
      <w:bookmarkStart w:id="2199" w:name="_Toc98501865"/>
      <w:bookmarkStart w:id="2200" w:name="_Toc106635156"/>
      <w:bookmarkStart w:id="2201" w:name="_Toc114776224"/>
      <w:bookmarkStart w:id="2202" w:name="_Toc122089823"/>
      <w:bookmarkStart w:id="2203" w:name="_Toc138348998"/>
      <w:bookmarkStart w:id="2204" w:name="_Toc170207568"/>
      <w:bookmarkStart w:id="2205" w:name="_Toc177513202"/>
      <w:bookmarkStart w:id="2206" w:name="_Toc200619794"/>
      <w:bookmarkStart w:id="2207" w:name="_Toc218436990"/>
      <w:r>
        <w:t>6.1.6.2.9</w:t>
      </w:r>
      <w:r>
        <w:tab/>
        <w:t xml:space="preserve">Type: </w:t>
      </w:r>
      <w:proofErr w:type="spellStart"/>
      <w:r>
        <w:t>SmallDataRateControl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08" w:name="_Toc18837158"/>
      <w:bookmarkStart w:id="2209" w:name="_Toc22039964"/>
      <w:bookmarkStart w:id="2210" w:name="_Toc22625418"/>
      <w:bookmarkStart w:id="2211" w:name="_Toc25075746"/>
      <w:bookmarkStart w:id="2212" w:name="_Toc26198965"/>
      <w:bookmarkStart w:id="2213" w:name="_Toc34167842"/>
      <w:bookmarkStart w:id="2214" w:name="_Toc34737305"/>
      <w:bookmarkStart w:id="2215" w:name="_Toc34737402"/>
      <w:bookmarkStart w:id="2216" w:name="_Toc34737585"/>
      <w:bookmarkStart w:id="2217" w:name="_Toc34738554"/>
      <w:bookmarkStart w:id="2218" w:name="_Toc34748858"/>
      <w:bookmarkStart w:id="2219" w:name="_Toc36462417"/>
      <w:bookmarkStart w:id="2220" w:name="_Toc43206628"/>
      <w:bookmarkStart w:id="2221" w:name="_Toc45030996"/>
      <w:bookmarkStart w:id="2222" w:name="_Toc56516125"/>
      <w:bookmarkStart w:id="2223" w:name="_Toc58594250"/>
      <w:bookmarkStart w:id="2224" w:name="_Toc67685472"/>
      <w:bookmarkStart w:id="2225" w:name="_Toc73367281"/>
      <w:bookmarkStart w:id="2226" w:name="_Toc74990789"/>
      <w:bookmarkStart w:id="2227" w:name="_Toc82711818"/>
      <w:bookmarkStart w:id="2228" w:name="_Toc98501866"/>
      <w:bookmarkStart w:id="2229" w:name="_Toc106635157"/>
      <w:bookmarkStart w:id="2230" w:name="_Toc114776225"/>
      <w:bookmarkStart w:id="2231" w:name="_Toc122089824"/>
      <w:bookmarkStart w:id="2232" w:name="_Toc138348999"/>
      <w:bookmarkStart w:id="2233" w:name="_Toc170207569"/>
      <w:bookmarkStart w:id="2234" w:name="_Toc177513203"/>
      <w:bookmarkStart w:id="2235" w:name="_Toc200619795"/>
      <w:bookmarkStart w:id="2236" w:name="_Toc218436991"/>
      <w:r>
        <w:lastRenderedPageBreak/>
        <w:t>6.1.6.2.10</w:t>
      </w:r>
      <w:r>
        <w:tab/>
        <w:t xml:space="preserve">Type: </w:t>
      </w:r>
      <w:proofErr w:type="spellStart"/>
      <w:r>
        <w:t>SmContextUpdateData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37" w:name="_Toc22039966"/>
      <w:bookmarkStart w:id="2238" w:name="_Toc22625420"/>
      <w:bookmarkStart w:id="2239" w:name="_Toc25075748"/>
      <w:bookmarkStart w:id="2240" w:name="_Toc26198967"/>
      <w:bookmarkStart w:id="2241" w:name="_Toc34167843"/>
      <w:bookmarkStart w:id="2242" w:name="_Toc34737306"/>
      <w:bookmarkStart w:id="2243" w:name="_Toc34737403"/>
      <w:bookmarkStart w:id="2244" w:name="_Toc34737586"/>
      <w:bookmarkStart w:id="2245" w:name="_Toc34738555"/>
      <w:bookmarkStart w:id="2246" w:name="_Toc34748859"/>
      <w:bookmarkStart w:id="2247" w:name="_Toc36462418"/>
      <w:bookmarkStart w:id="2248" w:name="_Toc43206629"/>
      <w:bookmarkStart w:id="2249" w:name="_Toc45030997"/>
      <w:bookmarkStart w:id="2250" w:name="_Toc56516126"/>
      <w:bookmarkStart w:id="2251" w:name="_Toc58594251"/>
      <w:bookmarkStart w:id="2252" w:name="_Toc67685473"/>
      <w:bookmarkStart w:id="2253" w:name="_Toc73367282"/>
      <w:bookmarkStart w:id="2254" w:name="_Toc74990790"/>
      <w:bookmarkStart w:id="2255" w:name="_Toc82711819"/>
      <w:bookmarkStart w:id="2256" w:name="_Toc98501867"/>
      <w:bookmarkStart w:id="2257" w:name="_Toc106635158"/>
      <w:bookmarkStart w:id="2258" w:name="_Toc114776226"/>
      <w:bookmarkStart w:id="2259" w:name="_Toc122089825"/>
      <w:bookmarkStart w:id="2260" w:name="_Toc138349000"/>
      <w:bookmarkStart w:id="2261" w:name="_Toc170207570"/>
      <w:bookmarkStart w:id="2262" w:name="_Toc177513204"/>
      <w:bookmarkStart w:id="2263" w:name="_Toc200619796"/>
      <w:bookmarkStart w:id="2264" w:name="_Toc218436992"/>
      <w:r>
        <w:t>6.1.6.2.1</w:t>
      </w:r>
      <w:r w:rsidR="00060632">
        <w:t>1</w:t>
      </w:r>
      <w:r>
        <w:tab/>
        <w:t xml:space="preserve">Type: </w:t>
      </w:r>
      <w:proofErr w:type="spellStart"/>
      <w:r>
        <w:t>DeliverReqData</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5" w:name="_Toc18837160"/>
      <w:bookmarkStart w:id="2266" w:name="_Toc22039967"/>
      <w:bookmarkStart w:id="2267" w:name="_Toc22625421"/>
      <w:bookmarkStart w:id="2268" w:name="_Toc25075749"/>
      <w:bookmarkStart w:id="2269" w:name="_Toc26198968"/>
      <w:bookmarkStart w:id="2270" w:name="_Toc34167844"/>
      <w:bookmarkStart w:id="2271" w:name="_Toc34737307"/>
      <w:bookmarkStart w:id="2272" w:name="_Toc34737404"/>
      <w:bookmarkStart w:id="2273" w:name="_Toc34737587"/>
      <w:bookmarkStart w:id="2274" w:name="_Toc34738556"/>
      <w:bookmarkStart w:id="2275" w:name="_Toc34748860"/>
      <w:bookmarkStart w:id="2276" w:name="_Toc36462419"/>
      <w:bookmarkStart w:id="2277" w:name="_Toc43206630"/>
      <w:bookmarkStart w:id="2278" w:name="_Toc45030998"/>
      <w:bookmarkStart w:id="2279" w:name="_Toc56516127"/>
      <w:bookmarkStart w:id="2280" w:name="_Toc58594252"/>
      <w:bookmarkStart w:id="2281" w:name="_Toc67685474"/>
      <w:bookmarkStart w:id="2282" w:name="_Toc73367283"/>
      <w:bookmarkStart w:id="2283" w:name="_Toc74990791"/>
      <w:bookmarkStart w:id="2284" w:name="_Toc82711820"/>
      <w:bookmarkStart w:id="2285" w:name="_Toc98501868"/>
      <w:bookmarkStart w:id="2286" w:name="_Toc106635159"/>
      <w:bookmarkStart w:id="2287" w:name="_Toc114776227"/>
      <w:bookmarkStart w:id="2288" w:name="_Toc122089826"/>
      <w:bookmarkStart w:id="2289" w:name="_Toc138349001"/>
      <w:bookmarkStart w:id="2290" w:name="_Toc170207571"/>
      <w:bookmarkStart w:id="2291" w:name="_Toc177513205"/>
      <w:bookmarkStart w:id="2292" w:name="_Toc200619797"/>
      <w:bookmarkStart w:id="2293" w:name="_Toc2184369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C85" w14:textId="77777777" w:rsidR="00231500" w:rsidRPr="00384E92" w:rsidRDefault="00231500" w:rsidP="00231500">
      <w:pPr>
        <w:pStyle w:val="Heading5"/>
      </w:pPr>
      <w:bookmarkStart w:id="2294" w:name="_Toc18837161"/>
      <w:bookmarkStart w:id="2295" w:name="_Toc22039968"/>
      <w:bookmarkStart w:id="2296" w:name="_Toc22625422"/>
      <w:bookmarkStart w:id="2297" w:name="_Toc25075750"/>
      <w:bookmarkStart w:id="2298" w:name="_Toc26198969"/>
      <w:bookmarkStart w:id="2299" w:name="_Toc34167845"/>
      <w:bookmarkStart w:id="2300" w:name="_Toc34737308"/>
      <w:bookmarkStart w:id="2301" w:name="_Toc34737405"/>
      <w:bookmarkStart w:id="2302" w:name="_Toc34737588"/>
      <w:bookmarkStart w:id="2303" w:name="_Toc34738557"/>
      <w:bookmarkStart w:id="2304" w:name="_Toc34748861"/>
      <w:bookmarkStart w:id="2305" w:name="_Toc36462420"/>
      <w:bookmarkStart w:id="2306" w:name="_Toc43206631"/>
      <w:bookmarkStart w:id="2307" w:name="_Toc45030999"/>
      <w:bookmarkStart w:id="2308" w:name="_Toc56516128"/>
      <w:bookmarkStart w:id="2309" w:name="_Toc58594253"/>
      <w:bookmarkStart w:id="2310" w:name="_Toc67685475"/>
      <w:bookmarkStart w:id="2311" w:name="_Toc73367284"/>
      <w:bookmarkStart w:id="2312" w:name="_Toc74990792"/>
      <w:bookmarkStart w:id="2313" w:name="_Toc82711821"/>
      <w:bookmarkStart w:id="2314" w:name="_Toc98501869"/>
      <w:bookmarkStart w:id="2315" w:name="_Toc106635160"/>
      <w:bookmarkStart w:id="2316" w:name="_Toc114776228"/>
      <w:bookmarkStart w:id="2317" w:name="_Toc122089827"/>
      <w:bookmarkStart w:id="2318" w:name="_Toc138349002"/>
      <w:bookmarkStart w:id="2319" w:name="_Toc170207572"/>
      <w:bookmarkStart w:id="2320" w:name="_Toc177513206"/>
      <w:bookmarkStart w:id="2321" w:name="_Toc200619798"/>
      <w:bookmarkStart w:id="2322" w:name="_Toc218436994"/>
      <w:r>
        <w:t>6.1.6.3.1</w:t>
      </w:r>
      <w:r w:rsidRPr="00384E92">
        <w:tab/>
        <w:t>Introduction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3" w:name="_Toc18837162"/>
      <w:bookmarkStart w:id="2324" w:name="_Toc22039969"/>
      <w:bookmarkStart w:id="2325" w:name="_Toc22625423"/>
      <w:bookmarkStart w:id="2326" w:name="_Toc25075751"/>
      <w:bookmarkStart w:id="2327" w:name="_Toc26198970"/>
      <w:bookmarkStart w:id="2328" w:name="_Toc34167846"/>
      <w:bookmarkStart w:id="2329" w:name="_Toc34737309"/>
      <w:bookmarkStart w:id="2330" w:name="_Toc34737406"/>
      <w:bookmarkStart w:id="2331" w:name="_Toc34737589"/>
      <w:bookmarkStart w:id="2332" w:name="_Toc34738558"/>
      <w:bookmarkStart w:id="2333" w:name="_Toc34748862"/>
      <w:bookmarkStart w:id="2334" w:name="_Toc36462421"/>
      <w:bookmarkStart w:id="2335" w:name="_Toc43206632"/>
      <w:bookmarkStart w:id="2336" w:name="_Toc45031000"/>
      <w:bookmarkStart w:id="2337" w:name="_Toc56516129"/>
      <w:bookmarkStart w:id="2338" w:name="_Toc58594254"/>
      <w:bookmarkStart w:id="2339" w:name="_Toc67685476"/>
      <w:bookmarkStart w:id="2340" w:name="_Toc73367285"/>
      <w:bookmarkStart w:id="2341" w:name="_Toc74990793"/>
      <w:bookmarkStart w:id="2342" w:name="_Toc82711822"/>
      <w:bookmarkStart w:id="2343" w:name="_Toc98501870"/>
      <w:bookmarkStart w:id="2344" w:name="_Toc106635161"/>
      <w:bookmarkStart w:id="2345" w:name="_Toc114776229"/>
      <w:bookmarkStart w:id="2346" w:name="_Toc122089828"/>
      <w:bookmarkStart w:id="2347" w:name="_Toc138349003"/>
      <w:bookmarkStart w:id="2348" w:name="_Toc170207573"/>
      <w:bookmarkStart w:id="2349" w:name="_Toc177513207"/>
      <w:bookmarkStart w:id="2350" w:name="_Toc200619799"/>
      <w:bookmarkStart w:id="2351" w:name="_Toc218436995"/>
      <w:r>
        <w:t>6.1.6.3.2</w:t>
      </w:r>
      <w:r w:rsidRPr="00384E92">
        <w:tab/>
        <w:t>Simple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2" w:name="_Toc18837163"/>
      <w:bookmarkStart w:id="2353" w:name="_Toc22039970"/>
      <w:bookmarkStart w:id="2354" w:name="_Toc22625424"/>
      <w:bookmarkStart w:id="2355" w:name="_Toc25075752"/>
      <w:bookmarkStart w:id="2356" w:name="_Toc26198971"/>
      <w:bookmarkStart w:id="2357" w:name="_Toc34167847"/>
      <w:bookmarkStart w:id="2358" w:name="_Toc34737310"/>
      <w:bookmarkStart w:id="2359" w:name="_Toc34737407"/>
      <w:bookmarkStart w:id="2360" w:name="_Toc34737590"/>
      <w:bookmarkStart w:id="2361" w:name="_Toc34738559"/>
      <w:bookmarkStart w:id="2362" w:name="_Toc34748863"/>
      <w:bookmarkStart w:id="2363" w:name="_Toc36462422"/>
      <w:bookmarkStart w:id="2364" w:name="_Toc43206633"/>
      <w:bookmarkStart w:id="2365" w:name="_Toc45031001"/>
      <w:bookmarkStart w:id="2366" w:name="_Toc56516130"/>
      <w:bookmarkStart w:id="2367" w:name="_Toc58594255"/>
      <w:bookmarkStart w:id="2368" w:name="_Toc67685477"/>
      <w:bookmarkStart w:id="2369" w:name="_Toc73367286"/>
      <w:bookmarkStart w:id="2370" w:name="_Toc74990794"/>
      <w:bookmarkStart w:id="2371" w:name="_Toc82711823"/>
      <w:bookmarkStart w:id="2372" w:name="_Toc98501871"/>
      <w:bookmarkStart w:id="2373" w:name="_Toc106635162"/>
      <w:bookmarkStart w:id="2374" w:name="_Toc114776230"/>
      <w:bookmarkStart w:id="2375" w:name="_Toc122089829"/>
      <w:bookmarkStart w:id="2376" w:name="_Toc138349004"/>
      <w:bookmarkStart w:id="2377" w:name="_Toc170207574"/>
      <w:bookmarkStart w:id="2378" w:name="_Toc177513208"/>
      <w:bookmarkStart w:id="2379" w:name="_Toc200619800"/>
      <w:bookmarkStart w:id="2380" w:name="_Toc218436996"/>
      <w:r>
        <w:t>6.1.6.3.3</w:t>
      </w:r>
      <w:r w:rsidRPr="00BC662F">
        <w:tab/>
        <w:t xml:space="preserve">Enumeration: </w:t>
      </w:r>
      <w:proofErr w:type="spellStart"/>
      <w:r>
        <w:t>SmContextStatus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1" w:name="_Toc18837164"/>
      <w:bookmarkStart w:id="2382" w:name="_Toc22039971"/>
      <w:bookmarkStart w:id="2383" w:name="_Toc22625425"/>
      <w:bookmarkStart w:id="2384" w:name="_Toc25075753"/>
      <w:bookmarkStart w:id="2385" w:name="_Toc26198972"/>
      <w:bookmarkStart w:id="2386" w:name="_Toc34167848"/>
      <w:bookmarkStart w:id="2387" w:name="_Toc34737311"/>
      <w:bookmarkStart w:id="2388" w:name="_Toc34737408"/>
      <w:bookmarkStart w:id="2389" w:name="_Toc34737591"/>
      <w:bookmarkStart w:id="2390" w:name="_Toc34738560"/>
      <w:bookmarkStart w:id="2391" w:name="_Toc34748864"/>
      <w:bookmarkStart w:id="2392" w:name="_Toc36462423"/>
      <w:bookmarkStart w:id="2393" w:name="_Toc43206634"/>
      <w:bookmarkStart w:id="2394" w:name="_Toc45031002"/>
      <w:bookmarkStart w:id="2395" w:name="_Toc56516131"/>
      <w:bookmarkStart w:id="2396" w:name="_Toc58594256"/>
      <w:bookmarkStart w:id="2397" w:name="_Toc67685478"/>
      <w:bookmarkStart w:id="2398" w:name="_Toc73367287"/>
      <w:bookmarkStart w:id="2399" w:name="_Toc74990795"/>
      <w:bookmarkStart w:id="2400" w:name="_Toc82711824"/>
      <w:bookmarkStart w:id="2401" w:name="_Toc98501872"/>
      <w:bookmarkStart w:id="2402" w:name="_Toc106635163"/>
      <w:bookmarkStart w:id="2403" w:name="_Toc114776231"/>
      <w:bookmarkStart w:id="2404" w:name="_Toc122089830"/>
      <w:bookmarkStart w:id="2405" w:name="_Toc138349005"/>
      <w:bookmarkStart w:id="2406" w:name="_Toc170207575"/>
      <w:bookmarkStart w:id="2407" w:name="_Toc177513209"/>
      <w:bookmarkStart w:id="2408" w:name="_Toc200619801"/>
      <w:bookmarkStart w:id="2409" w:name="_Toc218436997"/>
      <w:r>
        <w:t>6.1.6.3.4</w:t>
      </w:r>
      <w:r w:rsidRPr="00BC662F">
        <w:tab/>
        <w:t xml:space="preserve">Enumeration: </w:t>
      </w:r>
      <w:proofErr w:type="spellStart"/>
      <w:r>
        <w:t>SmallDataRateControlTimeUnit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0" w:name="_Toc34167849"/>
      <w:bookmarkStart w:id="2411" w:name="_Toc34737312"/>
      <w:bookmarkStart w:id="2412" w:name="_Toc34737409"/>
      <w:bookmarkStart w:id="2413" w:name="_Toc34737592"/>
      <w:bookmarkStart w:id="2414" w:name="_Toc34738561"/>
      <w:bookmarkStart w:id="2415" w:name="_Toc34748865"/>
      <w:bookmarkStart w:id="2416" w:name="_Toc36462424"/>
      <w:bookmarkStart w:id="2417" w:name="_Toc43206635"/>
      <w:bookmarkStart w:id="2418" w:name="_Toc45031003"/>
      <w:bookmarkStart w:id="2419" w:name="_Toc56516132"/>
      <w:bookmarkStart w:id="2420" w:name="_Toc58594257"/>
      <w:bookmarkStart w:id="2421" w:name="_Toc67685479"/>
      <w:bookmarkStart w:id="2422" w:name="_Toc73367288"/>
      <w:bookmarkStart w:id="2423" w:name="_Toc74990796"/>
      <w:bookmarkStart w:id="2424" w:name="_Toc82711825"/>
      <w:bookmarkStart w:id="2425" w:name="_Toc98501873"/>
      <w:bookmarkStart w:id="2426" w:name="_Toc106635164"/>
      <w:bookmarkStart w:id="2427" w:name="_Toc114776232"/>
      <w:bookmarkStart w:id="2428" w:name="_Toc122089831"/>
      <w:bookmarkStart w:id="2429" w:name="_Toc138349006"/>
      <w:bookmarkStart w:id="2430" w:name="_Toc170207576"/>
      <w:bookmarkStart w:id="2431" w:name="_Toc177513210"/>
      <w:bookmarkStart w:id="2432" w:name="_Toc200619802"/>
      <w:bookmarkStart w:id="2433" w:name="_Toc218436998"/>
      <w:r>
        <w:t>6.1.6.3.5</w:t>
      </w:r>
      <w:r>
        <w:tab/>
        <w:t xml:space="preserve">Enumeration: </w:t>
      </w:r>
      <w:proofErr w:type="spellStart"/>
      <w:r>
        <w:t>ReleaseCause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4" w:name="_Toc18837165"/>
      <w:bookmarkStart w:id="2435" w:name="_Toc22039972"/>
      <w:bookmarkStart w:id="2436" w:name="_Toc22625426"/>
      <w:bookmarkStart w:id="2437" w:name="_Toc25075754"/>
      <w:bookmarkStart w:id="2438" w:name="_Toc26198973"/>
      <w:bookmarkStart w:id="2439" w:name="_Toc34167850"/>
      <w:bookmarkStart w:id="2440" w:name="_Toc34737313"/>
      <w:bookmarkStart w:id="2441" w:name="_Toc34737410"/>
      <w:bookmarkStart w:id="2442" w:name="_Toc34737593"/>
      <w:bookmarkStart w:id="2443" w:name="_Toc34738562"/>
      <w:bookmarkStart w:id="2444" w:name="_Toc34748866"/>
      <w:bookmarkStart w:id="2445" w:name="_Toc36462425"/>
      <w:bookmarkStart w:id="2446" w:name="_Toc43206636"/>
      <w:bookmarkStart w:id="2447" w:name="_Toc45031004"/>
      <w:bookmarkStart w:id="2448" w:name="_Toc56516133"/>
      <w:bookmarkStart w:id="2449" w:name="_Toc58594258"/>
      <w:bookmarkStart w:id="2450" w:name="_Toc67685480"/>
      <w:bookmarkStart w:id="2451" w:name="_Toc73367289"/>
      <w:bookmarkStart w:id="2452" w:name="_Toc74990797"/>
      <w:bookmarkStart w:id="2453" w:name="_Toc82711826"/>
      <w:bookmarkStart w:id="2454" w:name="_Toc98501874"/>
      <w:bookmarkStart w:id="2455" w:name="_Toc106635165"/>
      <w:bookmarkStart w:id="2456" w:name="_Toc114776233"/>
      <w:bookmarkStart w:id="2457" w:name="_Toc122089832"/>
      <w:bookmarkStart w:id="2458" w:name="_Toc138349007"/>
      <w:bookmarkStart w:id="2459" w:name="_Toc170207577"/>
      <w:bookmarkStart w:id="2460" w:name="_Toc177513211"/>
      <w:bookmarkStart w:id="2461" w:name="_Toc200619803"/>
      <w:bookmarkStart w:id="2462" w:name="_Toc218436999"/>
      <w:r>
        <w:t>6.1.7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CA" w14:textId="77777777" w:rsidR="00231500" w:rsidRPr="00971458" w:rsidRDefault="00231500" w:rsidP="00231500">
      <w:pPr>
        <w:pStyle w:val="Heading4"/>
      </w:pPr>
      <w:bookmarkStart w:id="2463" w:name="_Toc18837166"/>
      <w:bookmarkStart w:id="2464" w:name="_Toc22039973"/>
      <w:bookmarkStart w:id="2465" w:name="_Toc22625427"/>
      <w:bookmarkStart w:id="2466" w:name="_Toc25075755"/>
      <w:bookmarkStart w:id="2467" w:name="_Toc26198974"/>
      <w:bookmarkStart w:id="2468" w:name="_Toc34167851"/>
      <w:bookmarkStart w:id="2469" w:name="_Toc34737314"/>
      <w:bookmarkStart w:id="2470" w:name="_Toc34737411"/>
      <w:bookmarkStart w:id="2471" w:name="_Toc34737594"/>
      <w:bookmarkStart w:id="2472" w:name="_Toc34738563"/>
      <w:bookmarkStart w:id="2473" w:name="_Toc34748867"/>
      <w:bookmarkStart w:id="2474" w:name="_Toc36462426"/>
      <w:bookmarkStart w:id="2475" w:name="_Toc43206637"/>
      <w:bookmarkStart w:id="2476" w:name="_Toc45031005"/>
      <w:bookmarkStart w:id="2477" w:name="_Toc56516134"/>
      <w:bookmarkStart w:id="2478" w:name="_Toc58594259"/>
      <w:bookmarkStart w:id="2479" w:name="_Toc67685481"/>
      <w:bookmarkStart w:id="2480" w:name="_Toc73367290"/>
      <w:bookmarkStart w:id="2481" w:name="_Toc74990798"/>
      <w:bookmarkStart w:id="2482" w:name="_Toc82711827"/>
      <w:bookmarkStart w:id="2483" w:name="_Toc98501875"/>
      <w:bookmarkStart w:id="2484" w:name="_Toc106635166"/>
      <w:bookmarkStart w:id="2485" w:name="_Toc114776234"/>
      <w:bookmarkStart w:id="2486" w:name="_Toc122089833"/>
      <w:bookmarkStart w:id="2487" w:name="_Toc138349008"/>
      <w:bookmarkStart w:id="2488" w:name="_Toc170207578"/>
      <w:bookmarkStart w:id="2489" w:name="_Toc177513212"/>
      <w:bookmarkStart w:id="2490" w:name="_Toc200619804"/>
      <w:bookmarkStart w:id="2491" w:name="_Toc218437000"/>
      <w:r w:rsidRPr="00971458">
        <w:t>6.1.7.1</w:t>
      </w:r>
      <w:r w:rsidRPr="00971458">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2" w:name="_Toc18837167"/>
      <w:bookmarkStart w:id="2493" w:name="_Toc22039974"/>
      <w:bookmarkStart w:id="2494" w:name="_Toc22625428"/>
      <w:bookmarkStart w:id="2495" w:name="_Toc25075756"/>
      <w:bookmarkStart w:id="2496" w:name="_Toc26198975"/>
      <w:bookmarkStart w:id="2497" w:name="_Toc34167852"/>
      <w:bookmarkStart w:id="2498" w:name="_Toc34737315"/>
      <w:bookmarkStart w:id="2499" w:name="_Toc34737412"/>
      <w:bookmarkStart w:id="2500" w:name="_Toc34737595"/>
      <w:bookmarkStart w:id="2501" w:name="_Toc34738564"/>
      <w:bookmarkStart w:id="2502" w:name="_Toc34748868"/>
      <w:bookmarkStart w:id="2503" w:name="_Toc36462427"/>
      <w:bookmarkStart w:id="2504" w:name="_Toc43206638"/>
      <w:bookmarkStart w:id="2505" w:name="_Toc45031006"/>
      <w:bookmarkStart w:id="2506" w:name="_Toc56516135"/>
      <w:bookmarkStart w:id="2507" w:name="_Toc58594260"/>
      <w:bookmarkStart w:id="2508" w:name="_Toc67685482"/>
      <w:bookmarkStart w:id="2509" w:name="_Toc73367291"/>
      <w:bookmarkStart w:id="2510" w:name="_Toc74990799"/>
      <w:bookmarkStart w:id="2511" w:name="_Toc82711828"/>
      <w:bookmarkStart w:id="2512" w:name="_Toc98501876"/>
      <w:bookmarkStart w:id="2513" w:name="_Toc106635167"/>
      <w:bookmarkStart w:id="2514" w:name="_Toc114776235"/>
      <w:bookmarkStart w:id="2515" w:name="_Toc122089834"/>
      <w:bookmarkStart w:id="2516" w:name="_Toc138349009"/>
      <w:bookmarkStart w:id="2517" w:name="_Toc170207579"/>
      <w:bookmarkStart w:id="2518" w:name="_Toc177513213"/>
      <w:bookmarkStart w:id="2519" w:name="_Toc200619805"/>
      <w:bookmarkStart w:id="2520" w:name="_Toc218437001"/>
      <w:r w:rsidRPr="00971458">
        <w:t>6.1.7.2</w:t>
      </w:r>
      <w:r w:rsidRPr="00971458">
        <w:tab/>
        <w:t>Protocol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11E7CCE" w14:textId="575FE0FE" w:rsidR="00231500" w:rsidRPr="00971458" w:rsidRDefault="00231500" w:rsidP="00231500">
      <w:r>
        <w:t xml:space="preserve">Protocol errors handling shall be supported as specified in </w:t>
      </w:r>
      <w:r w:rsidR="00B209CD">
        <w:t>clause 5</w:t>
      </w:r>
      <w:r>
        <w:t xml:space="preserve">.2.7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1" w:name="_Toc18837168"/>
      <w:bookmarkStart w:id="2522" w:name="_Toc22039975"/>
      <w:bookmarkStart w:id="2523" w:name="_Toc22625429"/>
      <w:bookmarkStart w:id="2524" w:name="_Toc25075757"/>
      <w:bookmarkStart w:id="2525" w:name="_Toc26198976"/>
      <w:bookmarkStart w:id="2526" w:name="_Toc34167853"/>
      <w:bookmarkStart w:id="2527" w:name="_Toc34737316"/>
      <w:bookmarkStart w:id="2528" w:name="_Toc34737413"/>
      <w:bookmarkStart w:id="2529" w:name="_Toc34737596"/>
      <w:bookmarkStart w:id="2530" w:name="_Toc34738565"/>
      <w:bookmarkStart w:id="2531" w:name="_Toc34748869"/>
      <w:bookmarkStart w:id="2532" w:name="_Toc36462428"/>
      <w:bookmarkStart w:id="2533" w:name="_Toc43206639"/>
      <w:bookmarkStart w:id="2534" w:name="_Toc45031007"/>
      <w:bookmarkStart w:id="2535" w:name="_Toc56516136"/>
      <w:bookmarkStart w:id="2536" w:name="_Toc58594261"/>
      <w:bookmarkStart w:id="2537" w:name="_Toc67685483"/>
      <w:bookmarkStart w:id="2538" w:name="_Toc73367292"/>
      <w:bookmarkStart w:id="2539" w:name="_Toc74990800"/>
      <w:bookmarkStart w:id="2540" w:name="_Toc82711829"/>
      <w:bookmarkStart w:id="2541" w:name="_Toc98501877"/>
      <w:bookmarkStart w:id="2542" w:name="_Toc106635168"/>
      <w:bookmarkStart w:id="2543" w:name="_Toc114776236"/>
      <w:bookmarkStart w:id="2544" w:name="_Toc122089835"/>
      <w:bookmarkStart w:id="2545" w:name="_Toc138349010"/>
      <w:bookmarkStart w:id="2546" w:name="_Toc170207580"/>
      <w:bookmarkStart w:id="2547" w:name="_Toc177513214"/>
      <w:bookmarkStart w:id="2548" w:name="_Toc200619806"/>
      <w:bookmarkStart w:id="2549" w:name="_Toc218437002"/>
      <w:r>
        <w:t>6.1.7.3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56"/>
        <w:gridCol w:w="4273"/>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C5970C4"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w:t>
            </w:r>
            <w:r w:rsidR="00B209CD">
              <w:t> [</w:t>
            </w:r>
            <w:r>
              <w:t>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0" w:name="_Toc18837169"/>
    </w:p>
    <w:p w14:paraId="511E7CE3" w14:textId="77777777" w:rsidR="00231500" w:rsidRPr="0023018E" w:rsidRDefault="00231500" w:rsidP="00FD1FD5">
      <w:pPr>
        <w:pStyle w:val="Heading3"/>
        <w:rPr>
          <w:lang w:eastAsia="zh-CN"/>
        </w:rPr>
      </w:pPr>
      <w:bookmarkStart w:id="2551" w:name="_Toc22039976"/>
      <w:bookmarkStart w:id="2552" w:name="_Toc22625430"/>
      <w:bookmarkStart w:id="2553" w:name="_Toc25075758"/>
      <w:bookmarkStart w:id="2554" w:name="_Toc26198977"/>
      <w:bookmarkStart w:id="2555" w:name="_Toc34167854"/>
      <w:bookmarkStart w:id="2556" w:name="_Toc34737317"/>
      <w:bookmarkStart w:id="2557" w:name="_Toc34737414"/>
      <w:bookmarkStart w:id="2558" w:name="_Toc34737597"/>
      <w:bookmarkStart w:id="2559" w:name="_Toc34738566"/>
      <w:bookmarkStart w:id="2560" w:name="_Toc34748870"/>
      <w:bookmarkStart w:id="2561" w:name="_Toc36462429"/>
      <w:bookmarkStart w:id="2562" w:name="_Toc43206640"/>
      <w:bookmarkStart w:id="2563" w:name="_Toc45031008"/>
      <w:bookmarkStart w:id="2564" w:name="_Toc56516137"/>
      <w:bookmarkStart w:id="2565" w:name="_Toc58594262"/>
      <w:bookmarkStart w:id="2566" w:name="_Toc67685484"/>
      <w:bookmarkStart w:id="2567" w:name="_Toc73367293"/>
      <w:bookmarkStart w:id="2568" w:name="_Toc74990801"/>
      <w:bookmarkStart w:id="2569" w:name="_Toc82711830"/>
      <w:bookmarkStart w:id="2570" w:name="_Toc98501878"/>
      <w:bookmarkStart w:id="2571" w:name="_Toc106635169"/>
      <w:bookmarkStart w:id="2572" w:name="_Toc114776237"/>
      <w:bookmarkStart w:id="2573" w:name="_Toc122089836"/>
      <w:bookmarkStart w:id="2574" w:name="_Toc138349011"/>
      <w:bookmarkStart w:id="2575" w:name="_Toc170207581"/>
      <w:bookmarkStart w:id="2576" w:name="_Toc177513215"/>
      <w:bookmarkStart w:id="2577" w:name="_Toc200619807"/>
      <w:bookmarkStart w:id="2578" w:name="_Toc218437003"/>
      <w:r>
        <w:t>6.1.8</w:t>
      </w:r>
      <w:r w:rsidRPr="0023018E">
        <w:rPr>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79" w:name="_Toc18837170"/>
      <w:bookmarkStart w:id="2580" w:name="_Toc22039977"/>
      <w:bookmarkStart w:id="2581" w:name="_Toc22625431"/>
      <w:bookmarkStart w:id="2582" w:name="_Toc25075759"/>
      <w:bookmarkStart w:id="2583" w:name="_Toc26198978"/>
      <w:bookmarkStart w:id="2584" w:name="_Toc34167855"/>
      <w:bookmarkStart w:id="2585" w:name="_Toc34737318"/>
      <w:bookmarkStart w:id="2586" w:name="_Toc34737415"/>
      <w:bookmarkStart w:id="2587" w:name="_Toc34737598"/>
      <w:bookmarkStart w:id="2588" w:name="_Toc34738567"/>
      <w:bookmarkStart w:id="2589" w:name="_Toc34748871"/>
      <w:bookmarkStart w:id="2590" w:name="_Toc36462430"/>
      <w:bookmarkStart w:id="2591" w:name="_Toc43206641"/>
      <w:bookmarkStart w:id="2592" w:name="_Toc45031009"/>
      <w:bookmarkStart w:id="2593" w:name="_Toc56516138"/>
      <w:bookmarkStart w:id="2594" w:name="_Toc58594263"/>
      <w:bookmarkStart w:id="2595" w:name="_Toc67685485"/>
      <w:bookmarkStart w:id="2596" w:name="_Toc73367294"/>
      <w:bookmarkStart w:id="2597" w:name="_Toc74990802"/>
      <w:bookmarkStart w:id="2598" w:name="_Toc82711831"/>
      <w:bookmarkStart w:id="2599" w:name="_Toc98501879"/>
      <w:bookmarkStart w:id="2600" w:name="_Toc106635170"/>
      <w:bookmarkStart w:id="2601" w:name="_Toc114776238"/>
      <w:bookmarkStart w:id="2602" w:name="_Toc122089837"/>
      <w:bookmarkStart w:id="2603" w:name="_Toc138349012"/>
      <w:bookmarkStart w:id="2604" w:name="_Toc170207582"/>
      <w:bookmarkStart w:id="2605" w:name="_Toc177513216"/>
      <w:bookmarkStart w:id="2606" w:name="_Toc200619808"/>
      <w:bookmarkStart w:id="2607" w:name="_Hlk525137310"/>
      <w:bookmarkStart w:id="2608" w:name="_Toc218437004"/>
      <w:r>
        <w:t>6.1.9</w:t>
      </w:r>
      <w:r w:rsidRPr="001E7573">
        <w:tab/>
        <w:t>Security</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2609" w:name="_Hlk530142087"/>
      <w:bookmarkEnd w:id="2607"/>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0" w:name="_Toc25074008"/>
      <w:bookmarkStart w:id="2611" w:name="_Toc34063200"/>
      <w:bookmarkStart w:id="2612" w:name="_Toc43120185"/>
      <w:bookmarkStart w:id="2613" w:name="_Toc49768242"/>
      <w:bookmarkStart w:id="2614" w:name="_Toc51867092"/>
      <w:bookmarkStart w:id="2615" w:name="_Toc67685486"/>
      <w:bookmarkStart w:id="2616" w:name="_Toc73367295"/>
      <w:bookmarkStart w:id="2617" w:name="_Toc74990803"/>
      <w:bookmarkStart w:id="2618" w:name="_Toc82711832"/>
      <w:bookmarkStart w:id="2619" w:name="_Toc98501880"/>
      <w:bookmarkStart w:id="2620" w:name="_Toc106635171"/>
      <w:bookmarkStart w:id="2621" w:name="_Toc114776239"/>
      <w:bookmarkStart w:id="2622" w:name="_Toc122089838"/>
      <w:bookmarkStart w:id="2623" w:name="_Toc138349013"/>
      <w:bookmarkStart w:id="2624" w:name="_Toc170207583"/>
      <w:bookmarkStart w:id="2625" w:name="_Toc177513217"/>
      <w:bookmarkStart w:id="2626" w:name="_Toc200619809"/>
      <w:bookmarkStart w:id="2627" w:name="_Toc218437005"/>
      <w:r>
        <w:rPr>
          <w:lang w:val="en-US"/>
        </w:rPr>
        <w:t>6.1.10</w:t>
      </w:r>
      <w:r w:rsidR="00C946E1">
        <w:rPr>
          <w:lang w:val="en-US"/>
        </w:rPr>
        <w:tab/>
      </w:r>
      <w:bookmarkEnd w:id="2610"/>
      <w:bookmarkEnd w:id="2611"/>
      <w:bookmarkEnd w:id="2612"/>
      <w:bookmarkEnd w:id="2613"/>
      <w:bookmarkEnd w:id="2614"/>
      <w:r w:rsidR="00C946E1">
        <w:rPr>
          <w:lang w:val="en-US"/>
        </w:rPr>
        <w:t>HTTP redirection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58DC2B2A"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w:t>
      </w:r>
      <w:r w:rsidR="00B209CD">
        <w:rPr>
          <w:lang w:val="en-US"/>
        </w:rPr>
        <w:t>clause 6</w:t>
      </w:r>
      <w:r>
        <w:rPr>
          <w:lang w:val="en-US"/>
        </w:rPr>
        <w:t>.10.3.4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28" w:name="_Toc106604700"/>
      <w:bookmarkStart w:id="2629" w:name="_Toc35971390"/>
      <w:bookmarkStart w:id="2630" w:name="_Toc510696598"/>
      <w:bookmarkStart w:id="2631" w:name="_Toc114776240"/>
      <w:bookmarkStart w:id="2632" w:name="_Toc122089839"/>
      <w:bookmarkStart w:id="2633" w:name="_Toc138349014"/>
      <w:bookmarkStart w:id="2634" w:name="_Toc170207584"/>
      <w:bookmarkStart w:id="2635" w:name="_Toc177513218"/>
      <w:bookmarkStart w:id="2636" w:name="_Toc200619810"/>
      <w:bookmarkStart w:id="2637" w:name="_Toc218437006"/>
      <w:r>
        <w:lastRenderedPageBreak/>
        <w:t>6.2</w:t>
      </w:r>
      <w:r>
        <w:tab/>
      </w:r>
      <w:proofErr w:type="spellStart"/>
      <w:r>
        <w:t>Nnef_</w:t>
      </w:r>
      <w:r>
        <w:rPr>
          <w:lang w:eastAsia="zh-CN"/>
        </w:rPr>
        <w:t>SMService</w:t>
      </w:r>
      <w:proofErr w:type="spellEnd"/>
      <w:r>
        <w:t xml:space="preserve"> Service API</w:t>
      </w:r>
      <w:bookmarkEnd w:id="2628"/>
      <w:bookmarkEnd w:id="2629"/>
      <w:bookmarkEnd w:id="2630"/>
      <w:bookmarkEnd w:id="2631"/>
      <w:bookmarkEnd w:id="2632"/>
      <w:bookmarkEnd w:id="2633"/>
      <w:bookmarkEnd w:id="2634"/>
      <w:bookmarkEnd w:id="2635"/>
      <w:bookmarkEnd w:id="2636"/>
      <w:bookmarkEnd w:id="2637"/>
    </w:p>
    <w:p w14:paraId="0BC4B333" w14:textId="77777777" w:rsidR="0013056E" w:rsidRDefault="0013056E" w:rsidP="0013056E">
      <w:pPr>
        <w:pStyle w:val="Heading3"/>
      </w:pPr>
      <w:bookmarkStart w:id="2638" w:name="_Toc106604701"/>
      <w:bookmarkStart w:id="2639" w:name="_Toc35971391"/>
      <w:bookmarkStart w:id="2640" w:name="_Toc510696599"/>
      <w:bookmarkStart w:id="2641" w:name="_Toc114776241"/>
      <w:bookmarkStart w:id="2642" w:name="_Toc122089840"/>
      <w:bookmarkStart w:id="2643" w:name="_Toc138349015"/>
      <w:bookmarkStart w:id="2644" w:name="_Toc170207585"/>
      <w:bookmarkStart w:id="2645" w:name="_Toc177513219"/>
      <w:bookmarkStart w:id="2646" w:name="_Toc200619811"/>
      <w:bookmarkStart w:id="2647" w:name="_Toc218437007"/>
      <w:r>
        <w:t>6.2.1</w:t>
      </w:r>
      <w:r>
        <w:tab/>
        <w:t>Introduction</w:t>
      </w:r>
      <w:bookmarkEnd w:id="2638"/>
      <w:bookmarkEnd w:id="2639"/>
      <w:bookmarkEnd w:id="2640"/>
      <w:bookmarkEnd w:id="2641"/>
      <w:bookmarkEnd w:id="2642"/>
      <w:bookmarkEnd w:id="2643"/>
      <w:bookmarkEnd w:id="2644"/>
      <w:bookmarkEnd w:id="2645"/>
      <w:bookmarkEnd w:id="2646"/>
      <w:bookmarkEnd w:id="2647"/>
    </w:p>
    <w:p w14:paraId="141B5CFC" w14:textId="77777777" w:rsidR="0013056E" w:rsidRDefault="0013056E" w:rsidP="0013056E">
      <w:pPr>
        <w:rPr>
          <w:noProof/>
          <w:lang w:eastAsia="zh-CN"/>
        </w:rPr>
      </w:pPr>
      <w:bookmarkStart w:id="2648"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49" w:name="_Toc106604702"/>
      <w:bookmarkStart w:id="2650" w:name="_Toc35971392"/>
      <w:bookmarkStart w:id="2651" w:name="_Toc114776242"/>
      <w:bookmarkStart w:id="2652" w:name="_Toc122089841"/>
      <w:bookmarkStart w:id="2653" w:name="_Toc138349016"/>
      <w:bookmarkStart w:id="2654" w:name="_Toc170207586"/>
      <w:bookmarkStart w:id="2655" w:name="_Toc177513220"/>
      <w:bookmarkStart w:id="2656" w:name="_Toc200619812"/>
      <w:bookmarkStart w:id="2657" w:name="_Toc218437008"/>
      <w:r>
        <w:t>6.2.2</w:t>
      </w:r>
      <w:r>
        <w:tab/>
        <w:t>Usage of HTTP</w:t>
      </w:r>
      <w:bookmarkEnd w:id="2648"/>
      <w:bookmarkEnd w:id="2649"/>
      <w:bookmarkEnd w:id="2650"/>
      <w:bookmarkEnd w:id="2651"/>
      <w:bookmarkEnd w:id="2652"/>
      <w:bookmarkEnd w:id="2653"/>
      <w:bookmarkEnd w:id="2654"/>
      <w:bookmarkEnd w:id="2655"/>
      <w:bookmarkEnd w:id="2656"/>
      <w:bookmarkEnd w:id="2657"/>
    </w:p>
    <w:p w14:paraId="139A0987" w14:textId="77777777" w:rsidR="0013056E" w:rsidRDefault="0013056E" w:rsidP="0013056E">
      <w:pPr>
        <w:pStyle w:val="Heading4"/>
      </w:pPr>
      <w:bookmarkStart w:id="2658" w:name="_Toc106604703"/>
      <w:bookmarkStart w:id="2659" w:name="_Toc35971393"/>
      <w:bookmarkStart w:id="2660" w:name="_Toc510696601"/>
      <w:bookmarkStart w:id="2661" w:name="_Toc114776243"/>
      <w:bookmarkStart w:id="2662" w:name="_Toc122089842"/>
      <w:bookmarkStart w:id="2663" w:name="_Toc138349017"/>
      <w:bookmarkStart w:id="2664" w:name="_Toc170207587"/>
      <w:bookmarkStart w:id="2665" w:name="_Toc177513221"/>
      <w:bookmarkStart w:id="2666" w:name="_Toc200619813"/>
      <w:bookmarkStart w:id="2667" w:name="_Toc218437009"/>
      <w:r>
        <w:t>6.2.2.1</w:t>
      </w:r>
      <w:r>
        <w:tab/>
        <w:t>General</w:t>
      </w:r>
      <w:bookmarkEnd w:id="2658"/>
      <w:bookmarkEnd w:id="2659"/>
      <w:bookmarkEnd w:id="2660"/>
      <w:bookmarkEnd w:id="2661"/>
      <w:bookmarkEnd w:id="2662"/>
      <w:bookmarkEnd w:id="2663"/>
      <w:bookmarkEnd w:id="2664"/>
      <w:bookmarkEnd w:id="2665"/>
      <w:bookmarkEnd w:id="2666"/>
      <w:bookmarkEnd w:id="2667"/>
    </w:p>
    <w:p w14:paraId="176C3F23" w14:textId="233CC20D" w:rsidR="0013056E" w:rsidRDefault="0013056E" w:rsidP="0013056E">
      <w:pPr>
        <w:rPr>
          <w:noProof/>
        </w:rPr>
      </w:pPr>
      <w:bookmarkStart w:id="266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2669" w:name="_Toc106604704"/>
      <w:bookmarkStart w:id="2670" w:name="_Toc35971394"/>
      <w:bookmarkStart w:id="2671" w:name="_Toc114776244"/>
      <w:bookmarkStart w:id="2672" w:name="_Toc122089843"/>
      <w:bookmarkStart w:id="2673" w:name="_Toc138349018"/>
      <w:bookmarkStart w:id="2674" w:name="_Toc170207588"/>
      <w:bookmarkStart w:id="2675" w:name="_Toc177513222"/>
      <w:bookmarkStart w:id="2676" w:name="_Toc200619814"/>
      <w:bookmarkStart w:id="2677" w:name="_Toc218437010"/>
      <w:r>
        <w:t>6.2.2.2</w:t>
      </w:r>
      <w:r>
        <w:tab/>
        <w:t>HTTP standard headers</w:t>
      </w:r>
      <w:bookmarkEnd w:id="2668"/>
      <w:bookmarkEnd w:id="2669"/>
      <w:bookmarkEnd w:id="2670"/>
      <w:bookmarkEnd w:id="2671"/>
      <w:bookmarkEnd w:id="2672"/>
      <w:bookmarkEnd w:id="2673"/>
      <w:bookmarkEnd w:id="2674"/>
      <w:bookmarkEnd w:id="2675"/>
      <w:bookmarkEnd w:id="2676"/>
      <w:bookmarkEnd w:id="2677"/>
    </w:p>
    <w:p w14:paraId="76E74779" w14:textId="77777777" w:rsidR="0013056E" w:rsidRDefault="0013056E" w:rsidP="0013056E">
      <w:pPr>
        <w:pStyle w:val="Heading5"/>
        <w:rPr>
          <w:lang w:eastAsia="zh-CN"/>
        </w:rPr>
      </w:pPr>
      <w:bookmarkStart w:id="2678" w:name="_Toc106604705"/>
      <w:bookmarkStart w:id="2679" w:name="_Toc35971395"/>
      <w:bookmarkStart w:id="2680" w:name="_Toc510696603"/>
      <w:bookmarkStart w:id="2681" w:name="_Toc114776245"/>
      <w:bookmarkStart w:id="2682" w:name="_Toc122089844"/>
      <w:bookmarkStart w:id="2683" w:name="_Toc138349019"/>
      <w:bookmarkStart w:id="2684" w:name="_Toc170207589"/>
      <w:bookmarkStart w:id="2685" w:name="_Toc177513223"/>
      <w:bookmarkStart w:id="2686" w:name="_Toc200619815"/>
      <w:bookmarkStart w:id="2687" w:name="_Toc218437011"/>
      <w:r>
        <w:t>6.2.2.2.1</w:t>
      </w:r>
      <w:r>
        <w:rPr>
          <w:lang w:eastAsia="zh-CN"/>
        </w:rPr>
        <w:tab/>
        <w:t>General</w:t>
      </w:r>
      <w:bookmarkEnd w:id="2678"/>
      <w:bookmarkEnd w:id="2679"/>
      <w:bookmarkEnd w:id="2680"/>
      <w:bookmarkEnd w:id="2681"/>
      <w:bookmarkEnd w:id="2682"/>
      <w:bookmarkEnd w:id="2683"/>
      <w:bookmarkEnd w:id="2684"/>
      <w:bookmarkEnd w:id="2685"/>
      <w:bookmarkEnd w:id="2686"/>
      <w:bookmarkEnd w:id="2687"/>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88" w:name="_Toc114776246"/>
      <w:bookmarkStart w:id="2689" w:name="_Toc122089845"/>
      <w:bookmarkStart w:id="2690" w:name="_Toc138349020"/>
      <w:bookmarkStart w:id="2691" w:name="_Toc170207590"/>
      <w:bookmarkStart w:id="2692" w:name="_Toc177513224"/>
      <w:bookmarkStart w:id="2693" w:name="_Toc200619816"/>
      <w:bookmarkStart w:id="2694" w:name="_Toc218437012"/>
      <w:r>
        <w:t>6.2</w:t>
      </w:r>
      <w:r w:rsidRPr="00CB1653">
        <w:t>.2.2.2</w:t>
      </w:r>
      <w:r w:rsidRPr="00CB1653">
        <w:tab/>
        <w:t>Content type</w:t>
      </w:r>
      <w:bookmarkEnd w:id="2688"/>
      <w:bookmarkEnd w:id="2689"/>
      <w:bookmarkEnd w:id="2690"/>
      <w:bookmarkEnd w:id="2691"/>
      <w:bookmarkEnd w:id="2692"/>
      <w:bookmarkEnd w:id="2693"/>
      <w:bookmarkEnd w:id="2694"/>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w:t>
      </w:r>
      <w:r w:rsidR="0015181C">
        <w:t>9457</w:t>
      </w:r>
      <w:r w:rsidRPr="00CB1653">
        <w:t> [13].</w:t>
      </w:r>
    </w:p>
    <w:p w14:paraId="0D629283" w14:textId="173439C9" w:rsidR="0013056E" w:rsidRPr="00CB1653" w:rsidRDefault="0013056E" w:rsidP="0013056E">
      <w:pPr>
        <w:rPr>
          <w:lang w:eastAsia="zh-CN"/>
        </w:rPr>
      </w:pPr>
      <w:r w:rsidRPr="00CB1653">
        <w:t xml:space="preserve">Multipart messages shall also be supported (see </w:t>
      </w:r>
      <w:r w:rsidR="00B209CD" w:rsidRPr="00CB1653">
        <w:t>clause</w:t>
      </w:r>
      <w:r w:rsidR="00B209CD">
        <w:t> </w:t>
      </w:r>
      <w:r w:rsidR="00B209CD" w:rsidRPr="00CB1653">
        <w:t>6</w:t>
      </w:r>
      <w:r w:rsidRPr="00CB1653">
        <w:t>.1.2.4)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19122710" w:rsidR="0013056E" w:rsidRPr="00CB1653" w:rsidRDefault="0013056E" w:rsidP="0013056E">
      <w:pPr>
        <w:rPr>
          <w:noProof/>
          <w:lang w:eastAsia="en-GB"/>
        </w:rPr>
      </w:pPr>
      <w:r w:rsidRPr="00CB1653">
        <w:t xml:space="preserve">See </w:t>
      </w:r>
      <w:r w:rsidR="00B209CD" w:rsidRPr="00CB1653">
        <w:t>clause</w:t>
      </w:r>
      <w:r w:rsidR="00B209CD">
        <w:t> </w:t>
      </w:r>
      <w:r w:rsidR="00B209CD" w:rsidRPr="00CB1653">
        <w:t>6</w:t>
      </w:r>
      <w:r w:rsidRPr="00CB1653">
        <w:t xml:space="preserve">.1.2.4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5" w:name="_Toc106604707"/>
      <w:bookmarkStart w:id="2696" w:name="_Toc35971397"/>
      <w:bookmarkStart w:id="2697" w:name="_Toc114776247"/>
      <w:bookmarkStart w:id="2698" w:name="_Toc122089846"/>
      <w:bookmarkStart w:id="2699" w:name="_Toc138349021"/>
      <w:bookmarkStart w:id="2700" w:name="_Toc170207591"/>
      <w:bookmarkStart w:id="2701" w:name="_Toc177513225"/>
      <w:bookmarkStart w:id="2702" w:name="_Toc200619817"/>
      <w:bookmarkStart w:id="2703" w:name="_Toc218437013"/>
      <w:r>
        <w:t>6.</w:t>
      </w:r>
      <w:r w:rsidR="00F37BA0">
        <w:t>2</w:t>
      </w:r>
      <w:r>
        <w:t>.2.3</w:t>
      </w:r>
      <w:r>
        <w:tab/>
        <w:t>HTTP custom headers</w:t>
      </w:r>
      <w:bookmarkEnd w:id="2695"/>
      <w:bookmarkEnd w:id="2696"/>
      <w:bookmarkEnd w:id="2697"/>
      <w:bookmarkEnd w:id="2698"/>
      <w:bookmarkEnd w:id="2699"/>
      <w:bookmarkEnd w:id="2700"/>
      <w:bookmarkEnd w:id="2701"/>
      <w:bookmarkEnd w:id="2702"/>
      <w:bookmarkEnd w:id="270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4" w:name="_Toc106604708"/>
      <w:bookmarkStart w:id="2705" w:name="_Toc25227245"/>
      <w:bookmarkStart w:id="2706" w:name="_Toc34039588"/>
      <w:bookmarkStart w:id="2707" w:name="_Toc39046787"/>
      <w:bookmarkStart w:id="2708" w:name="_Toc42934369"/>
      <w:bookmarkStart w:id="2709" w:name="_Toc49844585"/>
      <w:bookmarkStart w:id="2710" w:name="_Toc56519225"/>
      <w:bookmarkStart w:id="2711" w:name="_Toc90645122"/>
      <w:bookmarkStart w:id="2712" w:name="_Toc101344131"/>
      <w:bookmarkStart w:id="2713" w:name="_Toc114776248"/>
      <w:bookmarkStart w:id="2714" w:name="_Toc122089847"/>
      <w:bookmarkStart w:id="2715" w:name="_Toc138349022"/>
      <w:bookmarkStart w:id="2716" w:name="_Toc170207592"/>
      <w:bookmarkStart w:id="2717" w:name="_Toc177513226"/>
      <w:bookmarkStart w:id="2718" w:name="_Toc200619818"/>
      <w:bookmarkStart w:id="2719" w:name="_Toc218437014"/>
      <w:r w:rsidRPr="00CB1653">
        <w:t>6.</w:t>
      </w:r>
      <w:r w:rsidR="00F37BA0">
        <w:t>2</w:t>
      </w:r>
      <w:r w:rsidRPr="00CB1653">
        <w:t>.2.4</w:t>
      </w:r>
      <w:r w:rsidRPr="00CB1653">
        <w:tab/>
        <w:t>HTTP multipart messages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operation;</w:t>
      </w:r>
    </w:p>
    <w:p w14:paraId="28209FF3" w14:textId="662EED69" w:rsidR="0013056E" w:rsidRPr="00CB1653" w:rsidRDefault="0013056E" w:rsidP="0013056E">
      <w:r w:rsidRPr="00CB1653">
        <w:t xml:space="preserve">HTTP multipart messages shall include one JSON body part and one binary body part comprising content of SMS payload content (see </w:t>
      </w:r>
      <w:r w:rsidR="00B209CD" w:rsidRPr="00CB1653">
        <w:t>clause</w:t>
      </w:r>
      <w:r w:rsidR="00B209CD">
        <w:t> </w:t>
      </w:r>
      <w:r w:rsidR="00B209CD" w:rsidRPr="00CB1653">
        <w:t>6</w:t>
      </w:r>
      <w:r w:rsidRPr="00CB1653">
        <w:t>.1.6.5).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0" w:name="_Toc114776249"/>
      <w:bookmarkStart w:id="2721" w:name="_Toc122089848"/>
      <w:bookmarkStart w:id="2722" w:name="_Toc138349023"/>
      <w:bookmarkStart w:id="2723" w:name="_Toc170207593"/>
      <w:bookmarkStart w:id="2724" w:name="_Toc177513227"/>
      <w:bookmarkStart w:id="2725" w:name="_Toc200619819"/>
      <w:bookmarkStart w:id="2726" w:name="_Toc218437015"/>
      <w:r>
        <w:t>6.2</w:t>
      </w:r>
      <w:r w:rsidRPr="00CB1653">
        <w:t>.3</w:t>
      </w:r>
      <w:r w:rsidRPr="00CB1653">
        <w:tab/>
        <w:t>Resources</w:t>
      </w:r>
      <w:bookmarkEnd w:id="2720"/>
      <w:bookmarkEnd w:id="2721"/>
      <w:bookmarkEnd w:id="2722"/>
      <w:bookmarkEnd w:id="2723"/>
      <w:bookmarkEnd w:id="2724"/>
      <w:bookmarkEnd w:id="2725"/>
      <w:bookmarkEnd w:id="2726"/>
    </w:p>
    <w:p w14:paraId="06ADDF26" w14:textId="77777777" w:rsidR="00AE779D" w:rsidRPr="00CB1653" w:rsidRDefault="00AE779D" w:rsidP="00AE779D">
      <w:pPr>
        <w:pStyle w:val="Heading4"/>
      </w:pPr>
      <w:bookmarkStart w:id="2727" w:name="_Toc114776250"/>
      <w:bookmarkStart w:id="2728" w:name="_Toc122089849"/>
      <w:bookmarkStart w:id="2729" w:name="_Toc138349024"/>
      <w:bookmarkStart w:id="2730" w:name="_Toc170207594"/>
      <w:bookmarkStart w:id="2731" w:name="_Toc177513228"/>
      <w:bookmarkStart w:id="2732" w:name="_Toc200619820"/>
      <w:bookmarkStart w:id="2733" w:name="_Toc218437016"/>
      <w:r>
        <w:t>6.2</w:t>
      </w:r>
      <w:r w:rsidRPr="00CB1653">
        <w:t>.3.1</w:t>
      </w:r>
      <w:r w:rsidRPr="00CB1653">
        <w:tab/>
        <w:t>Overview</w:t>
      </w:r>
      <w:bookmarkEnd w:id="2727"/>
      <w:bookmarkEnd w:id="2728"/>
      <w:bookmarkEnd w:id="2729"/>
      <w:bookmarkEnd w:id="2730"/>
      <w:bookmarkEnd w:id="2731"/>
      <w:bookmarkEnd w:id="2732"/>
      <w:bookmarkEnd w:id="2733"/>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65pt;height:190.35pt" o:ole="">
            <v:imagedata r:id="rId32" o:title=""/>
          </v:shape>
          <o:OLEObject Type="Embed" ProgID="Visio.Drawing.11" ShapeID="_x0000_i1035" DrawAspect="Content" ObjectID="_1829049770"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proofErr w:type="spellStart"/>
            <w:r w:rsidRPr="00CB1653">
              <w:t>MoSmInfo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4" w:name="_Toc106604711"/>
      <w:bookmarkStart w:id="2735" w:name="_Toc114776251"/>
      <w:bookmarkStart w:id="2736" w:name="_Toc122089850"/>
      <w:bookmarkStart w:id="2737" w:name="_Toc138349025"/>
      <w:bookmarkStart w:id="2738" w:name="_Toc170207595"/>
      <w:bookmarkStart w:id="2739" w:name="_Toc177513229"/>
      <w:bookmarkStart w:id="2740" w:name="_Toc200619821"/>
      <w:bookmarkStart w:id="2741" w:name="_Toc218437017"/>
      <w:r>
        <w:t>6.2.3.2</w:t>
      </w:r>
      <w:r w:rsidRPr="00CB1653">
        <w:tab/>
        <w:t xml:space="preserve">Resource: </w:t>
      </w:r>
      <w:proofErr w:type="spellStart"/>
      <w:r w:rsidRPr="00CB1653">
        <w:t>MoSmInfo</w:t>
      </w:r>
      <w:bookmarkEnd w:id="2734"/>
      <w:bookmarkEnd w:id="2735"/>
      <w:bookmarkEnd w:id="2736"/>
      <w:bookmarkEnd w:id="2737"/>
      <w:bookmarkEnd w:id="2738"/>
      <w:bookmarkEnd w:id="2739"/>
      <w:bookmarkEnd w:id="2740"/>
      <w:bookmarkEnd w:id="2741"/>
      <w:proofErr w:type="spellEnd"/>
    </w:p>
    <w:p w14:paraId="37FACCCB" w14:textId="77777777" w:rsidR="00AE779D" w:rsidRPr="00CB1653" w:rsidRDefault="00AE779D" w:rsidP="00AE779D">
      <w:pPr>
        <w:pStyle w:val="Heading5"/>
      </w:pPr>
      <w:bookmarkStart w:id="2742" w:name="_Toc106604712"/>
      <w:bookmarkStart w:id="2743" w:name="_Toc35971401"/>
      <w:bookmarkStart w:id="2744" w:name="_Toc510696610"/>
      <w:bookmarkStart w:id="2745" w:name="_Toc114776252"/>
      <w:bookmarkStart w:id="2746" w:name="_Toc122089851"/>
      <w:bookmarkStart w:id="2747" w:name="_Toc138349026"/>
      <w:bookmarkStart w:id="2748" w:name="_Toc170207596"/>
      <w:bookmarkStart w:id="2749" w:name="_Toc177513230"/>
      <w:bookmarkStart w:id="2750" w:name="_Toc200619822"/>
      <w:bookmarkStart w:id="2751" w:name="_Toc218437018"/>
      <w:r>
        <w:t>6.2.3.2</w:t>
      </w:r>
      <w:r w:rsidRPr="00CB1653">
        <w:t>.1</w:t>
      </w:r>
      <w:r w:rsidRPr="00CB1653">
        <w:tab/>
        <w:t>Description</w:t>
      </w:r>
      <w:bookmarkEnd w:id="2742"/>
      <w:bookmarkEnd w:id="2743"/>
      <w:bookmarkEnd w:id="2744"/>
      <w:bookmarkEnd w:id="2745"/>
      <w:bookmarkEnd w:id="2746"/>
      <w:bookmarkEnd w:id="2747"/>
      <w:bookmarkEnd w:id="2748"/>
      <w:bookmarkEnd w:id="2749"/>
      <w:bookmarkEnd w:id="2750"/>
      <w:bookmarkEnd w:id="275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2" w:name="_Toc106604713"/>
      <w:bookmarkStart w:id="2753" w:name="_Toc35971402"/>
      <w:bookmarkStart w:id="2754" w:name="_Toc114776253"/>
      <w:bookmarkStart w:id="2755" w:name="_Toc122089852"/>
      <w:bookmarkStart w:id="2756" w:name="_Toc138349027"/>
      <w:bookmarkStart w:id="2757" w:name="_Toc170207597"/>
      <w:bookmarkStart w:id="2758" w:name="_Toc177513231"/>
      <w:bookmarkStart w:id="2759" w:name="_Toc200619823"/>
      <w:bookmarkStart w:id="2760" w:name="_Toc510696612"/>
      <w:bookmarkStart w:id="2761" w:name="_Toc218437019"/>
      <w:r>
        <w:t>6.2.3.2</w:t>
      </w:r>
      <w:r w:rsidRPr="00CB1653">
        <w:t>.2</w:t>
      </w:r>
      <w:r w:rsidRPr="00CB1653">
        <w:tab/>
        <w:t>Resource Definition</w:t>
      </w:r>
      <w:bookmarkEnd w:id="2752"/>
      <w:bookmarkEnd w:id="2753"/>
      <w:bookmarkEnd w:id="2754"/>
      <w:bookmarkEnd w:id="2755"/>
      <w:bookmarkEnd w:id="2756"/>
      <w:bookmarkEnd w:id="2757"/>
      <w:bookmarkEnd w:id="2758"/>
      <w:bookmarkEnd w:id="2759"/>
      <w:bookmarkEnd w:id="276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5F036A79" w:rsidR="00AE779D" w:rsidRPr="00CB1653" w:rsidRDefault="00AE779D" w:rsidP="00FE3CFB">
            <w:pPr>
              <w:pStyle w:val="TAL"/>
            </w:pPr>
            <w:r w:rsidRPr="00CB1653">
              <w:t xml:space="preserve">Represents the Subscription Permanent Identifier (see 3GPP TS 23.501 [2] </w:t>
            </w:r>
            <w:r w:rsidR="00B209CD" w:rsidRPr="00CB1653">
              <w:t>clause</w:t>
            </w:r>
            <w:r w:rsidR="00B209CD">
              <w:t> </w:t>
            </w:r>
            <w:r w:rsidR="00B209CD" w:rsidRPr="00CB1653">
              <w:t>5</w:t>
            </w:r>
            <w:r w:rsidRPr="00CB1653">
              <w:t>.9.2)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2" w:name="_Toc106604714"/>
      <w:bookmarkStart w:id="2763" w:name="_Toc35971403"/>
      <w:bookmarkStart w:id="2764" w:name="_Toc114776254"/>
      <w:bookmarkStart w:id="2765" w:name="_Toc122089853"/>
      <w:bookmarkStart w:id="2766" w:name="_Toc138349028"/>
      <w:bookmarkStart w:id="2767" w:name="_Toc170207598"/>
      <w:bookmarkStart w:id="2768" w:name="_Toc177513232"/>
      <w:bookmarkStart w:id="2769" w:name="_Toc200619824"/>
      <w:bookmarkStart w:id="2770" w:name="_Toc218437020"/>
      <w:r>
        <w:t>6.2.3.2</w:t>
      </w:r>
      <w:r w:rsidRPr="00CB1653">
        <w:t>.3</w:t>
      </w:r>
      <w:r w:rsidRPr="00CB1653">
        <w:tab/>
        <w:t>Resource Standard Methods</w:t>
      </w:r>
      <w:bookmarkEnd w:id="2760"/>
      <w:bookmarkEnd w:id="2762"/>
      <w:bookmarkEnd w:id="2763"/>
      <w:bookmarkEnd w:id="2764"/>
      <w:bookmarkEnd w:id="2765"/>
      <w:bookmarkEnd w:id="2766"/>
      <w:bookmarkEnd w:id="2767"/>
      <w:bookmarkEnd w:id="2768"/>
      <w:bookmarkEnd w:id="2769"/>
      <w:bookmarkEnd w:id="277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1" w:name="_Toc106604715"/>
      <w:bookmarkStart w:id="2772" w:name="_Toc35971406"/>
      <w:bookmarkStart w:id="2773" w:name="_Toc510696615"/>
      <w:bookmarkStart w:id="2774" w:name="_Toc114776255"/>
      <w:bookmarkStart w:id="2775" w:name="_Toc122089854"/>
      <w:bookmarkStart w:id="2776" w:name="_Toc138349029"/>
      <w:bookmarkStart w:id="2777" w:name="_Toc170207599"/>
      <w:bookmarkStart w:id="2778" w:name="_Toc177513233"/>
      <w:bookmarkStart w:id="2779" w:name="_Toc200619825"/>
      <w:bookmarkStart w:id="2780" w:name="_Toc218437021"/>
      <w:r>
        <w:lastRenderedPageBreak/>
        <w:t>6.2.3.2</w:t>
      </w:r>
      <w:r w:rsidRPr="00CB1653">
        <w:t>.4</w:t>
      </w:r>
      <w:r w:rsidRPr="00CB1653">
        <w:tab/>
        <w:t>Resource Custom Operations</w:t>
      </w:r>
      <w:bookmarkEnd w:id="2771"/>
      <w:bookmarkEnd w:id="2772"/>
      <w:bookmarkEnd w:id="2773"/>
      <w:bookmarkEnd w:id="2774"/>
      <w:bookmarkEnd w:id="2775"/>
      <w:bookmarkEnd w:id="2776"/>
      <w:bookmarkEnd w:id="2777"/>
      <w:bookmarkEnd w:id="2778"/>
      <w:bookmarkEnd w:id="2779"/>
      <w:bookmarkEnd w:id="2780"/>
    </w:p>
    <w:p w14:paraId="4EA29246" w14:textId="77777777" w:rsidR="00AE779D" w:rsidRPr="00CB1653" w:rsidRDefault="00AE779D" w:rsidP="00AE779D">
      <w:pPr>
        <w:pStyle w:val="H6"/>
      </w:pPr>
      <w:bookmarkStart w:id="2781" w:name="_Toc35971407"/>
      <w:bookmarkStart w:id="2782" w:name="_Toc510696616"/>
      <w:r>
        <w:t>6.2.3.2</w:t>
      </w:r>
      <w:r w:rsidRPr="00CB1653">
        <w:t>.4.1</w:t>
      </w:r>
      <w:r w:rsidRPr="00CB1653">
        <w:tab/>
        <w:t>Overview</w:t>
      </w:r>
      <w:bookmarkEnd w:id="2781"/>
      <w:bookmarkEnd w:id="2782"/>
    </w:p>
    <w:p w14:paraId="4DD267F0" w14:textId="77777777" w:rsidR="00AE779D" w:rsidRPr="00CB1653" w:rsidRDefault="00AE779D" w:rsidP="00AE779D">
      <w:pPr>
        <w:pStyle w:val="TH"/>
      </w:pPr>
      <w:bookmarkStart w:id="278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r w:rsidRPr="00CB1653">
              <w:rPr>
                <w:lang w:eastAsia="zh-CN"/>
              </w:rPr>
              <w:t>sm</w:t>
            </w:r>
            <w:proofErr w:type="spell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4" w:name="_Toc35971408"/>
      <w:r>
        <w:t>6.2.3.2</w:t>
      </w:r>
      <w:r w:rsidRPr="00CB1653">
        <w:t>.4.2</w:t>
      </w:r>
      <w:r w:rsidRPr="00CB1653">
        <w:tab/>
        <w:t xml:space="preserve">Operation: </w:t>
      </w:r>
      <w:proofErr w:type="spellStart"/>
      <w:r w:rsidRPr="00CB1653">
        <w:t>sendsms</w:t>
      </w:r>
      <w:bookmarkEnd w:id="2783"/>
      <w:bookmarkEnd w:id="2784"/>
      <w:proofErr w:type="spellEnd"/>
    </w:p>
    <w:p w14:paraId="46DD8C82" w14:textId="77777777" w:rsidR="00AE779D" w:rsidRPr="00CB1653" w:rsidRDefault="00AE779D" w:rsidP="00AE779D">
      <w:pPr>
        <w:pStyle w:val="H6"/>
      </w:pPr>
      <w:bookmarkStart w:id="2785" w:name="_Toc35971409"/>
      <w:bookmarkStart w:id="2786" w:name="_Toc510696618"/>
      <w:r>
        <w:t>6.2.3.2</w:t>
      </w:r>
      <w:r w:rsidRPr="00CB1653">
        <w:t>.4.2.1</w:t>
      </w:r>
      <w:r w:rsidRPr="00CB1653">
        <w:tab/>
        <w:t>Description</w:t>
      </w:r>
      <w:bookmarkEnd w:id="2785"/>
      <w:bookmarkEnd w:id="278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87" w:name="_Toc35971410"/>
      <w:bookmarkStart w:id="2788" w:name="_Toc510696619"/>
      <w:r>
        <w:t>6.2.3.2</w:t>
      </w:r>
      <w:r w:rsidRPr="00CB1653">
        <w:t>.4.2.2</w:t>
      </w:r>
      <w:r w:rsidRPr="00CB1653">
        <w:tab/>
        <w:t>Operation Definition</w:t>
      </w:r>
      <w:bookmarkEnd w:id="2787"/>
      <w:bookmarkEnd w:id="278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proofErr w:type="spellStart"/>
            <w:r w:rsidRPr="00CB1653">
              <w:rPr>
                <w:lang w:eastAsia="zh-CN"/>
              </w:rP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proofErr w:type="spellStart"/>
            <w:r w:rsidRPr="00CB1653">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proofErr w:type="spellStart"/>
            <w:r w:rsidRPr="00CB1653">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89" w:name="_Toc106604716"/>
      <w:bookmarkStart w:id="2790" w:name="_Toc114776256"/>
      <w:bookmarkStart w:id="2791" w:name="_Toc122089855"/>
      <w:bookmarkStart w:id="2792" w:name="_Toc138349030"/>
      <w:bookmarkStart w:id="2793" w:name="_Toc170207600"/>
      <w:bookmarkStart w:id="2794" w:name="_Toc177513234"/>
      <w:bookmarkStart w:id="2795" w:name="_Toc200619826"/>
      <w:bookmarkStart w:id="2796" w:name="_Toc218437022"/>
      <w:r>
        <w:t>6.2.4</w:t>
      </w:r>
      <w:r>
        <w:tab/>
        <w:t>Custom Operations without associated resources</w:t>
      </w:r>
      <w:bookmarkEnd w:id="2789"/>
      <w:bookmarkEnd w:id="2790"/>
      <w:bookmarkEnd w:id="2791"/>
      <w:bookmarkEnd w:id="2792"/>
      <w:bookmarkEnd w:id="2793"/>
      <w:bookmarkEnd w:id="2794"/>
      <w:bookmarkEnd w:id="2795"/>
      <w:bookmarkEnd w:id="279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797" w:name="_Toc106604717"/>
      <w:bookmarkStart w:id="2798" w:name="_Toc35971419"/>
      <w:bookmarkStart w:id="2799" w:name="_Toc510696628"/>
      <w:bookmarkStart w:id="2800" w:name="_Toc114776257"/>
      <w:bookmarkStart w:id="2801" w:name="_Toc122089856"/>
      <w:bookmarkStart w:id="2802" w:name="_Toc138349031"/>
      <w:bookmarkStart w:id="2803" w:name="_Toc170207601"/>
      <w:bookmarkStart w:id="2804" w:name="_Toc177513235"/>
      <w:bookmarkStart w:id="2805" w:name="_Toc200619827"/>
      <w:bookmarkStart w:id="2806" w:name="_Toc218437023"/>
      <w:r>
        <w:t>6.2.5</w:t>
      </w:r>
      <w:r>
        <w:tab/>
        <w:t>Notifications</w:t>
      </w:r>
      <w:bookmarkEnd w:id="2797"/>
      <w:bookmarkEnd w:id="2798"/>
      <w:bookmarkEnd w:id="2799"/>
      <w:bookmarkEnd w:id="2800"/>
      <w:bookmarkEnd w:id="2801"/>
      <w:bookmarkEnd w:id="2802"/>
      <w:bookmarkEnd w:id="2803"/>
      <w:bookmarkEnd w:id="2804"/>
      <w:bookmarkEnd w:id="2805"/>
      <w:bookmarkEnd w:id="280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07" w:name="_Toc114776258"/>
      <w:bookmarkStart w:id="2808" w:name="_Toc122089857"/>
      <w:bookmarkStart w:id="2809" w:name="_Toc138349032"/>
      <w:bookmarkStart w:id="2810" w:name="_Toc170207602"/>
      <w:bookmarkStart w:id="2811" w:name="_Toc177513236"/>
      <w:bookmarkStart w:id="2812" w:name="_Toc200619828"/>
      <w:bookmarkStart w:id="2813" w:name="_Toc218437024"/>
      <w:r>
        <w:t>6.2</w:t>
      </w:r>
      <w:r w:rsidRPr="00CB1653">
        <w:t>.6</w:t>
      </w:r>
      <w:r w:rsidRPr="00CB1653">
        <w:tab/>
        <w:t>Data Model</w:t>
      </w:r>
      <w:bookmarkEnd w:id="2807"/>
      <w:bookmarkEnd w:id="2808"/>
      <w:bookmarkEnd w:id="2809"/>
      <w:bookmarkEnd w:id="2810"/>
      <w:bookmarkEnd w:id="2811"/>
      <w:bookmarkEnd w:id="2812"/>
      <w:bookmarkEnd w:id="2813"/>
    </w:p>
    <w:p w14:paraId="09BF4D73" w14:textId="77777777" w:rsidR="00AE779D" w:rsidRPr="00CB1653" w:rsidRDefault="00AE779D" w:rsidP="00AE779D">
      <w:pPr>
        <w:pStyle w:val="Heading4"/>
      </w:pPr>
      <w:bookmarkStart w:id="2814" w:name="_Toc114776259"/>
      <w:bookmarkStart w:id="2815" w:name="_Toc122089858"/>
      <w:bookmarkStart w:id="2816" w:name="_Toc138349033"/>
      <w:bookmarkStart w:id="2817" w:name="_Toc170207603"/>
      <w:bookmarkStart w:id="2818" w:name="_Toc177513237"/>
      <w:bookmarkStart w:id="2819" w:name="_Toc200619829"/>
      <w:bookmarkStart w:id="2820" w:name="_Toc218437025"/>
      <w:r>
        <w:t>6.2</w:t>
      </w:r>
      <w:r w:rsidRPr="00CB1653">
        <w:t>.6.1</w:t>
      </w:r>
      <w:r w:rsidRPr="00CB1653">
        <w:tab/>
        <w:t>General</w:t>
      </w:r>
      <w:bookmarkEnd w:id="2814"/>
      <w:bookmarkEnd w:id="2815"/>
      <w:bookmarkEnd w:id="2816"/>
      <w:bookmarkEnd w:id="2817"/>
      <w:bookmarkEnd w:id="2818"/>
      <w:bookmarkEnd w:id="2819"/>
      <w:bookmarkEnd w:id="282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service based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1" w:name="_Toc106604720"/>
      <w:bookmarkStart w:id="2822" w:name="_Toc35971429"/>
      <w:bookmarkStart w:id="2823" w:name="_Toc510696634"/>
      <w:bookmarkStart w:id="2824" w:name="_Toc114776260"/>
      <w:bookmarkStart w:id="2825" w:name="_Toc122089859"/>
      <w:bookmarkStart w:id="2826" w:name="_Toc138349034"/>
      <w:bookmarkStart w:id="2827" w:name="_Toc170207604"/>
      <w:bookmarkStart w:id="2828" w:name="_Toc177513238"/>
      <w:bookmarkStart w:id="2829" w:name="_Toc200619830"/>
      <w:bookmarkStart w:id="2830" w:name="_Toc218437026"/>
      <w:r>
        <w:rPr>
          <w:lang w:val="en-US"/>
        </w:rPr>
        <w:t>6.2.6.2</w:t>
      </w:r>
      <w:r>
        <w:rPr>
          <w:lang w:val="en-US"/>
        </w:rPr>
        <w:tab/>
        <w:t>Structured data types</w:t>
      </w:r>
      <w:bookmarkEnd w:id="2821"/>
      <w:bookmarkEnd w:id="2822"/>
      <w:bookmarkEnd w:id="2823"/>
      <w:bookmarkEnd w:id="2824"/>
      <w:bookmarkEnd w:id="2825"/>
      <w:bookmarkEnd w:id="2826"/>
      <w:bookmarkEnd w:id="2827"/>
      <w:bookmarkEnd w:id="2828"/>
      <w:bookmarkEnd w:id="2829"/>
      <w:bookmarkEnd w:id="283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1" w:name="_Toc106604721"/>
      <w:bookmarkStart w:id="2832" w:name="_Toc35971433"/>
      <w:bookmarkStart w:id="2833" w:name="_Toc510696638"/>
      <w:bookmarkStart w:id="2834" w:name="_Toc114776261"/>
      <w:bookmarkStart w:id="2835" w:name="_Toc122089860"/>
      <w:bookmarkStart w:id="2836" w:name="_Toc138349035"/>
      <w:bookmarkStart w:id="2837" w:name="_Toc170207605"/>
      <w:bookmarkStart w:id="2838" w:name="_Toc177513239"/>
      <w:bookmarkStart w:id="2839" w:name="_Toc200619831"/>
      <w:bookmarkStart w:id="2840" w:name="_Toc218437027"/>
      <w:r>
        <w:rPr>
          <w:lang w:val="en-US"/>
        </w:rPr>
        <w:lastRenderedPageBreak/>
        <w:t>6.2.6.3</w:t>
      </w:r>
      <w:r>
        <w:rPr>
          <w:lang w:val="en-US"/>
        </w:rPr>
        <w:tab/>
        <w:t>Simple data types and enumerations</w:t>
      </w:r>
      <w:bookmarkEnd w:id="2831"/>
      <w:bookmarkEnd w:id="2832"/>
      <w:bookmarkEnd w:id="2833"/>
      <w:bookmarkEnd w:id="2834"/>
      <w:bookmarkEnd w:id="2835"/>
      <w:bookmarkEnd w:id="2836"/>
      <w:bookmarkEnd w:id="2837"/>
      <w:bookmarkEnd w:id="2838"/>
      <w:bookmarkEnd w:id="2839"/>
      <w:bookmarkEnd w:id="2840"/>
    </w:p>
    <w:p w14:paraId="5A2C5029" w14:textId="77777777" w:rsidR="00AE779D" w:rsidRDefault="00AE779D" w:rsidP="00AE779D">
      <w:pPr>
        <w:pStyle w:val="Heading5"/>
      </w:pPr>
      <w:bookmarkStart w:id="2841" w:name="_Toc106604722"/>
      <w:bookmarkStart w:id="2842" w:name="_Toc35971434"/>
      <w:bookmarkStart w:id="2843" w:name="_Toc510696639"/>
      <w:bookmarkStart w:id="2844" w:name="_Toc114776262"/>
      <w:bookmarkStart w:id="2845" w:name="_Toc122089861"/>
      <w:bookmarkStart w:id="2846" w:name="_Toc138349036"/>
      <w:bookmarkStart w:id="2847" w:name="_Toc170207606"/>
      <w:bookmarkStart w:id="2848" w:name="_Toc177513240"/>
      <w:bookmarkStart w:id="2849" w:name="_Toc200619832"/>
      <w:bookmarkStart w:id="2850" w:name="_Toc218437028"/>
      <w:r>
        <w:t>6.2.6.3.1</w:t>
      </w:r>
      <w:r>
        <w:tab/>
        <w:t>Introduction</w:t>
      </w:r>
      <w:bookmarkEnd w:id="2841"/>
      <w:bookmarkEnd w:id="2842"/>
      <w:bookmarkEnd w:id="2843"/>
      <w:bookmarkEnd w:id="2844"/>
      <w:bookmarkEnd w:id="2845"/>
      <w:bookmarkEnd w:id="2846"/>
      <w:bookmarkEnd w:id="2847"/>
      <w:bookmarkEnd w:id="2848"/>
      <w:bookmarkEnd w:id="2849"/>
      <w:bookmarkEnd w:id="285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1" w:name="_Toc106604723"/>
      <w:bookmarkStart w:id="2852" w:name="_Toc35971435"/>
      <w:bookmarkStart w:id="2853" w:name="_Toc510696640"/>
      <w:bookmarkStart w:id="2854" w:name="_Toc114776263"/>
      <w:bookmarkStart w:id="2855" w:name="_Toc122089862"/>
      <w:bookmarkStart w:id="2856" w:name="_Toc138349037"/>
      <w:bookmarkStart w:id="2857" w:name="_Toc170207607"/>
      <w:bookmarkStart w:id="2858" w:name="_Toc177513241"/>
      <w:bookmarkStart w:id="2859" w:name="_Toc200619833"/>
      <w:bookmarkStart w:id="2860" w:name="_Toc218437029"/>
      <w:r>
        <w:t>6.2.6.3.2</w:t>
      </w:r>
      <w:r>
        <w:tab/>
        <w:t>Simple data types</w:t>
      </w:r>
      <w:bookmarkEnd w:id="2851"/>
      <w:bookmarkEnd w:id="2852"/>
      <w:bookmarkEnd w:id="2853"/>
      <w:bookmarkEnd w:id="2854"/>
      <w:bookmarkEnd w:id="2855"/>
      <w:bookmarkEnd w:id="2856"/>
      <w:bookmarkEnd w:id="2857"/>
      <w:bookmarkEnd w:id="2858"/>
      <w:bookmarkEnd w:id="2859"/>
      <w:bookmarkEnd w:id="2860"/>
    </w:p>
    <w:p w14:paraId="26EE74F6" w14:textId="77777777" w:rsidR="00AE779D" w:rsidRDefault="00AE779D" w:rsidP="00AE779D">
      <w:bookmarkStart w:id="2861" w:name="_Toc35971436"/>
      <w:bookmarkStart w:id="286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3" w:name="_Toc106604724"/>
      <w:bookmarkStart w:id="2864" w:name="_Toc35971438"/>
      <w:bookmarkStart w:id="2865" w:name="_Toc510696643"/>
      <w:bookmarkStart w:id="2866" w:name="_Toc114776264"/>
      <w:bookmarkStart w:id="2867" w:name="_Toc122089863"/>
      <w:bookmarkStart w:id="2868" w:name="_Toc138349038"/>
      <w:bookmarkStart w:id="2869" w:name="_Toc170207608"/>
      <w:bookmarkStart w:id="2870" w:name="_Toc177513242"/>
      <w:bookmarkStart w:id="2871" w:name="_Toc200619834"/>
      <w:bookmarkStart w:id="2872" w:name="_Toc218437030"/>
      <w:bookmarkEnd w:id="2861"/>
      <w:bookmarkEnd w:id="2862"/>
      <w:r>
        <w:rPr>
          <w:lang w:val="en-US"/>
        </w:rPr>
        <w:t>6.2.6.4</w:t>
      </w:r>
      <w:r>
        <w:rPr>
          <w:lang w:val="en-US"/>
        </w:rPr>
        <w:tab/>
      </w:r>
      <w:r>
        <w:rPr>
          <w:lang w:eastAsia="zh-CN"/>
        </w:rPr>
        <w:t>Data types describing alternative data types or combinations of data types</w:t>
      </w:r>
      <w:bookmarkEnd w:id="2863"/>
      <w:bookmarkEnd w:id="2864"/>
      <w:bookmarkEnd w:id="2865"/>
      <w:bookmarkEnd w:id="2866"/>
      <w:bookmarkEnd w:id="2867"/>
      <w:bookmarkEnd w:id="2868"/>
      <w:bookmarkEnd w:id="2869"/>
      <w:bookmarkEnd w:id="2870"/>
      <w:bookmarkEnd w:id="2871"/>
      <w:bookmarkEnd w:id="287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3" w:name="_Toc106604725"/>
      <w:bookmarkStart w:id="2874" w:name="_Toc35971441"/>
      <w:bookmarkStart w:id="2875" w:name="_Toc510696646"/>
      <w:bookmarkStart w:id="2876" w:name="_Toc114776265"/>
      <w:bookmarkStart w:id="2877" w:name="_Toc122089864"/>
      <w:bookmarkStart w:id="2878" w:name="_Toc138349039"/>
      <w:bookmarkStart w:id="2879" w:name="_Toc170207609"/>
      <w:bookmarkStart w:id="2880" w:name="_Toc177513243"/>
      <w:bookmarkStart w:id="2881" w:name="_Toc200619835"/>
      <w:bookmarkStart w:id="2882" w:name="_Toc218437031"/>
      <w:r>
        <w:t>6.2.6.5</w:t>
      </w:r>
      <w:r>
        <w:tab/>
        <w:t>Binary data</w:t>
      </w:r>
      <w:bookmarkEnd w:id="2873"/>
      <w:bookmarkEnd w:id="2874"/>
      <w:bookmarkEnd w:id="2875"/>
      <w:bookmarkEnd w:id="2876"/>
      <w:bookmarkEnd w:id="2877"/>
      <w:bookmarkEnd w:id="2878"/>
      <w:bookmarkEnd w:id="2879"/>
      <w:bookmarkEnd w:id="2880"/>
      <w:bookmarkEnd w:id="2881"/>
      <w:bookmarkEnd w:id="2882"/>
    </w:p>
    <w:p w14:paraId="03B5FF5E" w14:textId="77777777" w:rsidR="00AE779D" w:rsidRDefault="00AE779D" w:rsidP="00AE779D">
      <w:pPr>
        <w:pStyle w:val="Heading5"/>
      </w:pPr>
      <w:bookmarkStart w:id="2883" w:name="_Toc106604726"/>
      <w:bookmarkStart w:id="2884" w:name="_Toc35971442"/>
      <w:bookmarkStart w:id="2885" w:name="_Toc114776266"/>
      <w:bookmarkStart w:id="2886" w:name="_Toc122089865"/>
      <w:bookmarkStart w:id="2887" w:name="_Toc138349040"/>
      <w:bookmarkStart w:id="2888" w:name="_Toc170207610"/>
      <w:bookmarkStart w:id="2889" w:name="_Toc177513244"/>
      <w:bookmarkStart w:id="2890" w:name="_Toc200619836"/>
      <w:bookmarkStart w:id="2891" w:name="_Toc218437032"/>
      <w:r>
        <w:t>6.1.6.5.1</w:t>
      </w:r>
      <w:r>
        <w:tab/>
        <w:t>Binary Data Types</w:t>
      </w:r>
      <w:bookmarkEnd w:id="2883"/>
      <w:bookmarkEnd w:id="2884"/>
      <w:bookmarkEnd w:id="2885"/>
      <w:bookmarkEnd w:id="2886"/>
      <w:bookmarkEnd w:id="2887"/>
      <w:bookmarkEnd w:id="2888"/>
      <w:bookmarkEnd w:id="2889"/>
      <w:bookmarkEnd w:id="2890"/>
      <w:bookmarkEnd w:id="2891"/>
    </w:p>
    <w:p w14:paraId="78127B9B" w14:textId="77777777" w:rsidR="00AE779D" w:rsidRDefault="00AE779D" w:rsidP="00AE779D">
      <w:pPr>
        <w:pStyle w:val="TH"/>
      </w:pPr>
      <w:bookmarkStart w:id="289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3" w:name="_Toc106604727"/>
      <w:bookmarkStart w:id="2894" w:name="_Toc114776267"/>
      <w:bookmarkStart w:id="2895" w:name="_Toc122089866"/>
      <w:bookmarkStart w:id="2896" w:name="_Toc138349041"/>
      <w:bookmarkStart w:id="2897" w:name="_Toc170207611"/>
      <w:bookmarkStart w:id="2898" w:name="_Toc177513245"/>
      <w:bookmarkStart w:id="2899" w:name="_Toc200619837"/>
      <w:bookmarkStart w:id="2900" w:name="_Toc218437033"/>
      <w:r>
        <w:t>6.2.6.5.2</w:t>
      </w:r>
      <w:r>
        <w:tab/>
      </w:r>
      <w:bookmarkEnd w:id="2892"/>
      <w:r>
        <w:rPr>
          <w:lang w:val="en-US" w:eastAsia="zh-CN"/>
        </w:rPr>
        <w:t>SMS Payload</w:t>
      </w:r>
      <w:r>
        <w:rPr>
          <w:lang w:val="en-US"/>
        </w:rPr>
        <w:t xml:space="preserve"> </w:t>
      </w:r>
      <w:r>
        <w:rPr>
          <w:lang w:val="en-US" w:eastAsia="zh-CN"/>
        </w:rPr>
        <w:t>Information</w:t>
      </w:r>
      <w:bookmarkEnd w:id="2893"/>
      <w:bookmarkEnd w:id="2894"/>
      <w:bookmarkEnd w:id="2895"/>
      <w:bookmarkEnd w:id="2896"/>
      <w:bookmarkEnd w:id="2897"/>
      <w:bookmarkEnd w:id="2898"/>
      <w:bookmarkEnd w:id="2899"/>
      <w:bookmarkEnd w:id="290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1" w:name="_Toc106604728"/>
      <w:bookmarkStart w:id="2902" w:name="_Toc35971443"/>
      <w:bookmarkStart w:id="2903" w:name="_Toc510696647"/>
      <w:bookmarkStart w:id="2904" w:name="_Toc114776268"/>
      <w:bookmarkStart w:id="2905" w:name="_Toc122089867"/>
      <w:bookmarkStart w:id="2906" w:name="_Toc138349042"/>
      <w:bookmarkStart w:id="2907" w:name="_Toc170207612"/>
      <w:bookmarkStart w:id="2908" w:name="_Toc177513246"/>
      <w:bookmarkStart w:id="2909" w:name="_Toc200619838"/>
      <w:bookmarkStart w:id="2910" w:name="_Toc218437034"/>
      <w:r>
        <w:t>6.2.7</w:t>
      </w:r>
      <w:r>
        <w:tab/>
        <w:t>Error Handling</w:t>
      </w:r>
      <w:bookmarkEnd w:id="2901"/>
      <w:bookmarkEnd w:id="2902"/>
      <w:bookmarkEnd w:id="2903"/>
      <w:bookmarkEnd w:id="2904"/>
      <w:bookmarkEnd w:id="2905"/>
      <w:bookmarkEnd w:id="2906"/>
      <w:bookmarkEnd w:id="2907"/>
      <w:bookmarkEnd w:id="2908"/>
      <w:bookmarkEnd w:id="2909"/>
      <w:bookmarkEnd w:id="2910"/>
    </w:p>
    <w:p w14:paraId="28F7C085" w14:textId="77777777" w:rsidR="00AE779D" w:rsidRDefault="00AE779D" w:rsidP="00AE779D">
      <w:pPr>
        <w:pStyle w:val="Heading4"/>
      </w:pPr>
      <w:bookmarkStart w:id="2911" w:name="_Toc106604729"/>
      <w:bookmarkStart w:id="2912" w:name="_Toc35971444"/>
      <w:bookmarkStart w:id="2913" w:name="_Toc114776269"/>
      <w:bookmarkStart w:id="2914" w:name="_Toc122089868"/>
      <w:bookmarkStart w:id="2915" w:name="_Toc138349043"/>
      <w:bookmarkStart w:id="2916" w:name="_Toc170207613"/>
      <w:bookmarkStart w:id="2917" w:name="_Toc177513247"/>
      <w:bookmarkStart w:id="2918" w:name="_Toc200619839"/>
      <w:bookmarkStart w:id="2919" w:name="_Toc218437035"/>
      <w:r>
        <w:t>6.2.7.1</w:t>
      </w:r>
      <w:r>
        <w:tab/>
        <w:t>General</w:t>
      </w:r>
      <w:bookmarkEnd w:id="2911"/>
      <w:bookmarkEnd w:id="2912"/>
      <w:bookmarkEnd w:id="2913"/>
      <w:bookmarkEnd w:id="2914"/>
      <w:bookmarkEnd w:id="2915"/>
      <w:bookmarkEnd w:id="2916"/>
      <w:bookmarkEnd w:id="2917"/>
      <w:bookmarkEnd w:id="2918"/>
      <w:bookmarkEnd w:id="2919"/>
    </w:p>
    <w:p w14:paraId="43A179C5" w14:textId="77777777" w:rsidR="00AE779D" w:rsidRDefault="00AE779D" w:rsidP="00AE779D">
      <w:r>
        <w:t xml:space="preserve">For the </w:t>
      </w:r>
      <w:proofErr w:type="spellStart"/>
      <w:r>
        <w:t>Nnef_SMService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2920" w:name="_Toc106604730"/>
      <w:bookmarkStart w:id="2921" w:name="_Toc35971445"/>
      <w:bookmarkStart w:id="2922" w:name="_Toc114776270"/>
      <w:bookmarkStart w:id="2923" w:name="_Toc122089869"/>
      <w:bookmarkStart w:id="2924" w:name="_Toc138349044"/>
      <w:bookmarkStart w:id="2925" w:name="_Toc170207614"/>
      <w:bookmarkStart w:id="2926" w:name="_Toc177513248"/>
      <w:bookmarkStart w:id="2927" w:name="_Toc200619840"/>
      <w:bookmarkStart w:id="2928" w:name="_Toc218437036"/>
      <w:r>
        <w:t>6.2.7.2</w:t>
      </w:r>
      <w:r>
        <w:tab/>
        <w:t>Protocol Errors</w:t>
      </w:r>
      <w:bookmarkEnd w:id="2920"/>
      <w:bookmarkEnd w:id="2921"/>
      <w:bookmarkEnd w:id="2922"/>
      <w:bookmarkEnd w:id="2923"/>
      <w:bookmarkEnd w:id="2924"/>
      <w:bookmarkEnd w:id="2925"/>
      <w:bookmarkEnd w:id="2926"/>
      <w:bookmarkEnd w:id="2927"/>
      <w:bookmarkEnd w:id="2928"/>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2929" w:name="_Toc106604731"/>
      <w:bookmarkStart w:id="2930" w:name="_Toc35971446"/>
      <w:bookmarkStart w:id="2931" w:name="_Toc114776271"/>
      <w:bookmarkStart w:id="2932" w:name="_Toc122089870"/>
      <w:bookmarkStart w:id="2933" w:name="_Toc138349045"/>
      <w:bookmarkStart w:id="2934" w:name="_Toc170207615"/>
      <w:bookmarkStart w:id="2935" w:name="_Toc177513249"/>
      <w:bookmarkStart w:id="2936" w:name="_Toc200619841"/>
      <w:bookmarkStart w:id="2937" w:name="_Toc218437037"/>
      <w:r>
        <w:t>6.2.7.3</w:t>
      </w:r>
      <w:r>
        <w:tab/>
        <w:t>Application Errors</w:t>
      </w:r>
      <w:bookmarkEnd w:id="2929"/>
      <w:bookmarkEnd w:id="2930"/>
      <w:bookmarkEnd w:id="2931"/>
      <w:bookmarkEnd w:id="2932"/>
      <w:bookmarkEnd w:id="2933"/>
      <w:bookmarkEnd w:id="2934"/>
      <w:bookmarkEnd w:id="2935"/>
      <w:bookmarkEnd w:id="2936"/>
      <w:bookmarkEnd w:id="2937"/>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38" w:name="_Toc35971447"/>
      <w:bookmarkStart w:id="2939" w:name="_Toc510696648"/>
      <w:bookmarkStart w:id="2940" w:name="_Toc508287269"/>
      <w:bookmarkStart w:id="2941" w:name="_Toc508285804"/>
      <w:bookmarkStart w:id="2942" w:name="_Toc493774060"/>
      <w:bookmarkStart w:id="2943" w:name="_Toc492973140"/>
      <w:bookmarkStart w:id="2944" w:name="_Toc492972920"/>
      <w:bookmarkStart w:id="2945" w:name="_Toc492967832"/>
      <w:bookmarkStart w:id="2946" w:name="_Toc492900030"/>
      <w:bookmarkStart w:id="2947" w:name="_Toc492899751"/>
    </w:p>
    <w:p w14:paraId="40C6A240" w14:textId="77777777" w:rsidR="00AE779D" w:rsidRDefault="00AE779D" w:rsidP="00AE779D">
      <w:pPr>
        <w:pStyle w:val="Heading3"/>
        <w:rPr>
          <w:lang w:eastAsia="zh-CN"/>
        </w:rPr>
      </w:pPr>
      <w:bookmarkStart w:id="2948" w:name="_Toc106604732"/>
      <w:bookmarkStart w:id="2949" w:name="_Toc114776272"/>
      <w:bookmarkStart w:id="2950" w:name="_Toc122089871"/>
      <w:bookmarkStart w:id="2951" w:name="_Toc138349046"/>
      <w:bookmarkStart w:id="2952" w:name="_Toc170207616"/>
      <w:bookmarkStart w:id="2953" w:name="_Toc177513250"/>
      <w:bookmarkStart w:id="2954" w:name="_Toc200619842"/>
      <w:bookmarkStart w:id="2955" w:name="_Toc218437038"/>
      <w:r>
        <w:t>6.2.8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F4B56EE" w14:textId="77777777"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56" w:name="_Toc35971448"/>
      <w:bookmarkStart w:id="2957" w:name="_Toc532994477"/>
      <w:bookmarkStart w:id="2958" w:name="_Toc510696649"/>
    </w:p>
    <w:p w14:paraId="17FBA2E2" w14:textId="77777777" w:rsidR="00AE779D" w:rsidRDefault="00AE779D" w:rsidP="00AE779D">
      <w:pPr>
        <w:pStyle w:val="Heading3"/>
      </w:pPr>
      <w:bookmarkStart w:id="2959" w:name="_Toc106604733"/>
      <w:bookmarkStart w:id="2960" w:name="_Toc114776273"/>
      <w:bookmarkStart w:id="2961" w:name="_Toc122089872"/>
      <w:bookmarkStart w:id="2962" w:name="_Toc138349047"/>
      <w:bookmarkStart w:id="2963" w:name="_Toc170207617"/>
      <w:bookmarkStart w:id="2964" w:name="_Toc177513251"/>
      <w:bookmarkStart w:id="2965" w:name="_Toc200619843"/>
      <w:bookmarkStart w:id="2966" w:name="_Toc218437039"/>
      <w:r>
        <w:t>6.2.9</w:t>
      </w:r>
      <w:r>
        <w:tab/>
        <w:t>Security</w:t>
      </w:r>
      <w:bookmarkEnd w:id="2956"/>
      <w:bookmarkEnd w:id="2957"/>
      <w:bookmarkEnd w:id="2959"/>
      <w:bookmarkEnd w:id="2960"/>
      <w:bookmarkEnd w:id="2961"/>
      <w:bookmarkEnd w:id="2962"/>
      <w:bookmarkEnd w:id="2963"/>
      <w:bookmarkEnd w:id="2964"/>
      <w:bookmarkEnd w:id="2965"/>
      <w:bookmarkEnd w:id="2966"/>
    </w:p>
    <w:p w14:paraId="2BA464E9" w14:textId="77777777" w:rsidR="00AE779D" w:rsidRDefault="00AE779D" w:rsidP="00AE779D">
      <w:r>
        <w:t xml:space="preserve">As indicated in 3GPP TS 33.501 [8] and 3GPP TS 29.500 [4], the access to the </w:t>
      </w:r>
      <w:proofErr w:type="spellStart"/>
      <w:r>
        <w:t>Nnef_SMService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2967"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2958"/>
      <w:bookmarkEnd w:id="29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68" w:name="_Toc18837172"/>
      <w:bookmarkStart w:id="2969" w:name="_Toc22039978"/>
      <w:bookmarkStart w:id="2970" w:name="_Toc22625432"/>
      <w:bookmarkStart w:id="2971" w:name="_Toc25075760"/>
      <w:bookmarkStart w:id="2972" w:name="_Toc26198979"/>
      <w:bookmarkStart w:id="2973" w:name="_Toc34167856"/>
      <w:bookmarkStart w:id="2974" w:name="_Toc34737319"/>
      <w:bookmarkStart w:id="2975" w:name="_Toc34737416"/>
      <w:bookmarkStart w:id="2976" w:name="_Toc34737599"/>
      <w:bookmarkStart w:id="2977" w:name="_Toc34738568"/>
      <w:bookmarkStart w:id="2978" w:name="_Toc34748872"/>
      <w:bookmarkStart w:id="2979" w:name="_Toc36462431"/>
      <w:bookmarkStart w:id="2980" w:name="_Toc43206642"/>
      <w:bookmarkStart w:id="2981" w:name="_Toc45031010"/>
      <w:bookmarkStart w:id="2982" w:name="_Toc56516139"/>
      <w:bookmarkStart w:id="2983" w:name="_Toc58594264"/>
      <w:bookmarkStart w:id="2984" w:name="_Toc67685487"/>
      <w:bookmarkStart w:id="2985" w:name="_Toc73367296"/>
      <w:bookmarkStart w:id="2986" w:name="_Toc74990804"/>
      <w:bookmarkStart w:id="2987" w:name="_Toc82711833"/>
      <w:bookmarkStart w:id="2988" w:name="_Toc98501881"/>
      <w:bookmarkStart w:id="2989" w:name="_Toc106635172"/>
      <w:bookmarkStart w:id="2990" w:name="_Toc114776274"/>
      <w:bookmarkStart w:id="2991" w:name="_Toc122089873"/>
      <w:bookmarkStart w:id="2992" w:name="_Toc138349048"/>
      <w:bookmarkStart w:id="2993" w:name="_Toc170207618"/>
      <w:bookmarkStart w:id="2994" w:name="_Toc177513252"/>
      <w:bookmarkStart w:id="2995" w:name="_Toc200619844"/>
      <w:bookmarkStart w:id="2996" w:name="_Toc218437040"/>
      <w:bookmarkEnd w:id="2609"/>
      <w:r w:rsidRPr="004D3578">
        <w:t>Annex A (normative):</w:t>
      </w:r>
      <w:r w:rsidRPr="004D3578">
        <w:br/>
      </w:r>
      <w:r>
        <w:t>OpenAPI specification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11E7CF5" w14:textId="77777777" w:rsidR="00231500" w:rsidRDefault="00231500" w:rsidP="00A148C7">
      <w:pPr>
        <w:pStyle w:val="Heading1"/>
      </w:pPr>
      <w:bookmarkStart w:id="2997" w:name="_Toc18837173"/>
      <w:bookmarkStart w:id="2998" w:name="_Toc22039979"/>
      <w:bookmarkStart w:id="2999" w:name="_Toc22625433"/>
      <w:bookmarkStart w:id="3000" w:name="_Toc25075761"/>
      <w:bookmarkStart w:id="3001" w:name="_Toc26198980"/>
      <w:bookmarkStart w:id="3002" w:name="_Toc34167857"/>
      <w:bookmarkStart w:id="3003" w:name="_Toc34737320"/>
      <w:bookmarkStart w:id="3004" w:name="_Toc34737417"/>
      <w:bookmarkStart w:id="3005" w:name="_Toc34737600"/>
      <w:bookmarkStart w:id="3006" w:name="_Toc34738569"/>
      <w:bookmarkStart w:id="3007" w:name="_Toc34748873"/>
      <w:bookmarkStart w:id="3008" w:name="_Toc36462432"/>
      <w:bookmarkStart w:id="3009" w:name="_Toc43206643"/>
      <w:bookmarkStart w:id="3010" w:name="_Toc45031011"/>
      <w:bookmarkStart w:id="3011" w:name="_Toc56516140"/>
      <w:bookmarkStart w:id="3012" w:name="_Toc58594265"/>
      <w:bookmarkStart w:id="3013" w:name="_Toc67685488"/>
      <w:bookmarkStart w:id="3014" w:name="_Toc73367297"/>
      <w:bookmarkStart w:id="3015" w:name="_Toc74990805"/>
      <w:bookmarkStart w:id="3016" w:name="_Toc82711834"/>
      <w:bookmarkStart w:id="3017" w:name="_Toc98501882"/>
      <w:bookmarkStart w:id="3018" w:name="_Toc106635173"/>
      <w:bookmarkStart w:id="3019" w:name="_Toc114776275"/>
      <w:bookmarkStart w:id="3020" w:name="_Toc122089874"/>
      <w:bookmarkStart w:id="3021" w:name="_Toc138349049"/>
      <w:bookmarkStart w:id="3022" w:name="_Toc170207619"/>
      <w:bookmarkStart w:id="3023" w:name="_Toc177513253"/>
      <w:bookmarkStart w:id="3024" w:name="_Toc200619845"/>
      <w:bookmarkStart w:id="3025" w:name="_Toc218437041"/>
      <w:r>
        <w:t>A.1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2526BE9"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 xml:space="preserve">a Git-based repository, that uses the GitLab software version control system (see 3GPP TS 29.501 [5] </w:t>
      </w:r>
      <w:r w:rsidR="00B209CD">
        <w:t>clause 5</w:t>
      </w:r>
      <w:r w:rsidR="00CA422A">
        <w:t xml:space="preserve">.3.1 and 3GPP TR 21.900 [7] </w:t>
      </w:r>
      <w:r w:rsidR="00B209CD">
        <w:t>clause 5</w:t>
      </w:r>
      <w:r w:rsidR="00CA422A">
        <w:t>B).</w:t>
      </w:r>
      <w:bookmarkStart w:id="3026" w:name="_Toc18837174"/>
      <w:bookmarkStart w:id="3027" w:name="_Toc22039980"/>
      <w:bookmarkStart w:id="3028" w:name="_Toc22625434"/>
      <w:bookmarkStart w:id="3029" w:name="_Toc25075762"/>
      <w:bookmarkStart w:id="3030" w:name="_Toc26198981"/>
    </w:p>
    <w:p w14:paraId="511E7CFA" w14:textId="77777777" w:rsidR="00231500" w:rsidRDefault="00231500" w:rsidP="00A148C7">
      <w:pPr>
        <w:pStyle w:val="Heading1"/>
      </w:pPr>
      <w:bookmarkStart w:id="3031" w:name="_Toc34167858"/>
      <w:bookmarkStart w:id="3032" w:name="_Toc34737321"/>
      <w:bookmarkStart w:id="3033" w:name="_Toc34737418"/>
      <w:bookmarkStart w:id="3034" w:name="_Toc34737601"/>
      <w:bookmarkStart w:id="3035" w:name="_Toc34738570"/>
      <w:bookmarkStart w:id="3036" w:name="_Toc34748874"/>
      <w:bookmarkStart w:id="3037" w:name="_Toc36462433"/>
      <w:bookmarkStart w:id="3038" w:name="_Toc43206644"/>
      <w:bookmarkStart w:id="3039" w:name="_Toc45031012"/>
      <w:bookmarkStart w:id="3040" w:name="_Toc56516141"/>
      <w:bookmarkStart w:id="3041" w:name="_Toc58594266"/>
      <w:bookmarkStart w:id="3042" w:name="_Toc67685489"/>
      <w:bookmarkStart w:id="3043" w:name="_Toc73367298"/>
      <w:bookmarkStart w:id="3044" w:name="_Toc74990806"/>
      <w:bookmarkStart w:id="3045" w:name="_Toc82711835"/>
      <w:bookmarkStart w:id="3046" w:name="_Toc98501883"/>
      <w:bookmarkStart w:id="3047" w:name="_Toc106635174"/>
      <w:bookmarkStart w:id="3048" w:name="_Toc114776276"/>
      <w:bookmarkStart w:id="3049" w:name="_Toc122089875"/>
      <w:bookmarkStart w:id="3050" w:name="_Toc138349050"/>
      <w:bookmarkStart w:id="3051" w:name="_Toc170207620"/>
      <w:bookmarkStart w:id="3052" w:name="_Toc177513254"/>
      <w:bookmarkStart w:id="3053" w:name="_Toc200619846"/>
      <w:bookmarkStart w:id="3054" w:name="_Hlk207805303"/>
      <w:bookmarkStart w:id="3055" w:name="_Toc218437042"/>
      <w:r>
        <w:t>A.2</w:t>
      </w:r>
      <w:r>
        <w:tab/>
      </w:r>
      <w:proofErr w:type="spellStart"/>
      <w:r>
        <w:t>Nnef_SMContext</w:t>
      </w:r>
      <w:proofErr w:type="spellEnd"/>
      <w:r>
        <w:t xml:space="preserve"> API</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5"/>
    </w:p>
    <w:p w14:paraId="511E7CFB" w14:textId="77777777" w:rsidR="00231500" w:rsidRDefault="00231500" w:rsidP="00231500">
      <w:pPr>
        <w:pStyle w:val="PL"/>
      </w:pPr>
      <w:bookmarkStart w:id="3056" w:name="_Hlk515634373"/>
      <w:bookmarkStart w:id="305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42FEDDE" w:rsidR="00231500" w:rsidRDefault="00231500" w:rsidP="00231500">
      <w:pPr>
        <w:pStyle w:val="PL"/>
      </w:pPr>
      <w:r>
        <w:t xml:space="preserve">  version: 1.</w:t>
      </w:r>
      <w:r w:rsidR="006551B7">
        <w:t>3</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2DC539A9" w:rsidR="001F1443" w:rsidRDefault="001F1443" w:rsidP="001F1443">
      <w:pPr>
        <w:pStyle w:val="PL"/>
      </w:pPr>
      <w:r>
        <w:t xml:space="preserve">    </w:t>
      </w:r>
      <w:r w:rsidR="00231500">
        <w:t>3GPP TS 29.541 V</w:t>
      </w:r>
      <w:r w:rsidR="00E7772A">
        <w:t>1</w:t>
      </w:r>
      <w:r w:rsidR="006551B7">
        <w:t>9</w:t>
      </w:r>
      <w:r w:rsidR="00231500">
        <w:t>.</w:t>
      </w:r>
      <w:r w:rsidR="004D3C13">
        <w:t>3</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4"/>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58" w:name="OLE_LINK7"/>
      <w:r>
        <w:t xml:space="preserve">              </w:t>
      </w:r>
      <w:bookmarkEnd w:id="305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59" w:name="_Toc114776277"/>
      <w:bookmarkStart w:id="3060" w:name="_Toc122089876"/>
      <w:bookmarkStart w:id="3061" w:name="_Toc138349051"/>
      <w:bookmarkStart w:id="3062" w:name="_Toc170207621"/>
      <w:bookmarkStart w:id="3063" w:name="_Toc177513255"/>
      <w:bookmarkStart w:id="3064" w:name="_Toc200619847"/>
      <w:bookmarkStart w:id="3065" w:name="_Hlk207805288"/>
      <w:bookmarkStart w:id="3066" w:name="_Hlk199333336"/>
      <w:bookmarkStart w:id="3067" w:name="_Hlk515639407"/>
      <w:bookmarkStart w:id="3068" w:name="_Toc218437043"/>
      <w:bookmarkEnd w:id="3056"/>
      <w:bookmarkEnd w:id="3057"/>
      <w:r>
        <w:t>A.3</w:t>
      </w:r>
      <w:r w:rsidRPr="00CB1653">
        <w:tab/>
      </w:r>
      <w:proofErr w:type="spellStart"/>
      <w:r w:rsidRPr="00CB1653">
        <w:t>Nnef_SM</w:t>
      </w:r>
      <w:r>
        <w:t>Service</w:t>
      </w:r>
      <w:proofErr w:type="spellEnd"/>
      <w:r w:rsidRPr="00CB1653">
        <w:t xml:space="preserve"> API</w:t>
      </w:r>
      <w:bookmarkEnd w:id="3059"/>
      <w:bookmarkEnd w:id="3060"/>
      <w:bookmarkEnd w:id="3061"/>
      <w:bookmarkEnd w:id="3062"/>
      <w:bookmarkEnd w:id="3063"/>
      <w:bookmarkEnd w:id="3064"/>
      <w:bookmarkEnd w:id="306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34E165D9" w:rsidR="006A43CB" w:rsidRPr="00CB1653" w:rsidRDefault="006A43CB" w:rsidP="006A43CB">
      <w:pPr>
        <w:pStyle w:val="PL"/>
      </w:pPr>
      <w:r w:rsidRPr="00CB1653">
        <w:t xml:space="preserve">  version: 1.</w:t>
      </w:r>
      <w:r w:rsidR="00F439D6">
        <w:t>2</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460D0EED" w:rsidR="0065092E" w:rsidRDefault="0065092E" w:rsidP="0065092E">
      <w:pPr>
        <w:pStyle w:val="PL"/>
      </w:pPr>
      <w:r>
        <w:t xml:space="preserve">    </w:t>
      </w:r>
      <w:r w:rsidR="006A43CB" w:rsidRPr="00CB1653">
        <w:t>3GPP TS 29.541 V1</w:t>
      </w:r>
      <w:r w:rsidR="00F439D6">
        <w:t>9</w:t>
      </w:r>
      <w:r w:rsidR="006A43CB" w:rsidRPr="00CB1653">
        <w:t>.</w:t>
      </w:r>
      <w:r w:rsidR="004D3C13">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65"/>
    </w:p>
    <w:bookmarkEnd w:id="3066"/>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69" w:name="historyclause"/>
      <w:bookmarkEnd w:id="3067"/>
      <w:r w:rsidRPr="004D3578">
        <w:br w:type="page"/>
      </w:r>
      <w:bookmarkStart w:id="3070" w:name="_Toc18837176"/>
      <w:bookmarkStart w:id="3071" w:name="_Toc22039981"/>
      <w:bookmarkStart w:id="3072" w:name="_Toc22625435"/>
      <w:bookmarkStart w:id="3073" w:name="_Toc25075763"/>
      <w:bookmarkStart w:id="3074" w:name="_Toc26198982"/>
      <w:bookmarkStart w:id="3075" w:name="_Toc34167859"/>
      <w:bookmarkStart w:id="3076" w:name="_Toc34737322"/>
      <w:bookmarkStart w:id="3077" w:name="_Toc34737419"/>
      <w:bookmarkStart w:id="3078" w:name="_Toc34737602"/>
      <w:bookmarkStart w:id="3079" w:name="_Toc34738571"/>
      <w:bookmarkStart w:id="3080" w:name="_Toc34748875"/>
      <w:bookmarkStart w:id="3081" w:name="_Toc36462434"/>
      <w:bookmarkStart w:id="3082" w:name="_Toc43206645"/>
      <w:bookmarkStart w:id="3083" w:name="_Toc45031013"/>
      <w:bookmarkStart w:id="3084" w:name="_Toc56516142"/>
      <w:bookmarkStart w:id="3085" w:name="_Toc58594267"/>
      <w:bookmarkStart w:id="3086" w:name="_Toc67685490"/>
      <w:bookmarkStart w:id="3087" w:name="_Toc73367299"/>
      <w:bookmarkStart w:id="3088" w:name="_Toc74990807"/>
      <w:bookmarkStart w:id="3089" w:name="_Toc82711836"/>
      <w:bookmarkStart w:id="3090" w:name="_Toc98501884"/>
      <w:bookmarkStart w:id="3091" w:name="_Toc106635175"/>
      <w:bookmarkStart w:id="3092" w:name="_Toc114776278"/>
      <w:bookmarkStart w:id="3093" w:name="_Toc122089877"/>
      <w:bookmarkStart w:id="3094" w:name="_Toc138349052"/>
      <w:bookmarkStart w:id="3095" w:name="_Toc170207622"/>
      <w:bookmarkStart w:id="3096" w:name="_Toc177513256"/>
      <w:bookmarkStart w:id="3097" w:name="_Toc200619848"/>
      <w:bookmarkStart w:id="3098" w:name="_Toc218437044"/>
      <w:r w:rsidRPr="004D3578">
        <w:lastRenderedPageBreak/>
        <w:t xml:space="preserve">Annex </w:t>
      </w:r>
      <w:r>
        <w:t>B</w:t>
      </w:r>
      <w:r w:rsidRPr="004D3578">
        <w:t xml:space="preserve"> (informative):</w:t>
      </w:r>
      <w:r w:rsidRPr="004D3578">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bookmarkEnd w:id="306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proofErr w:type="spellStart"/>
            <w:r w:rsidRPr="007A5553">
              <w:rPr>
                <w:sz w:val="16"/>
                <w:szCs w:val="16"/>
              </w:rPr>
              <w:t>ProblemDetails</w:t>
            </w:r>
            <w:proofErr w:type="spellEnd"/>
            <w:r w:rsidRPr="007A5553">
              <w:rPr>
                <w:sz w:val="16"/>
                <w:szCs w:val="16"/>
              </w:rPr>
              <w:t xml:space="preserve">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 xml:space="preserve">Style and </w:t>
            </w:r>
            <w:proofErr w:type="spellStart"/>
            <w:r w:rsidRPr="00984FF9">
              <w:rPr>
                <w:sz w:val="16"/>
                <w:szCs w:val="16"/>
              </w:rPr>
              <w:t>externalDocs</w:t>
            </w:r>
            <w:proofErr w:type="spellEnd"/>
            <w:r w:rsidRPr="00984FF9">
              <w:rPr>
                <w:sz w:val="16"/>
                <w:szCs w:val="16"/>
              </w:rPr>
              <w:t xml:space="preserve"> Corrections of </w:t>
            </w:r>
            <w:proofErr w:type="spellStart"/>
            <w:r w:rsidRPr="00984FF9">
              <w:rPr>
                <w:sz w:val="16"/>
                <w:szCs w:val="16"/>
              </w:rPr>
              <w:t>Nnef</w:t>
            </w:r>
            <w:proofErr w:type="spellEnd"/>
            <w:r w:rsidRPr="00984FF9">
              <w:rPr>
                <w:sz w:val="16"/>
                <w:szCs w:val="16"/>
              </w:rPr>
              <w:t xml:space="preserve">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58795" w14:textId="77777777" w:rsidR="00FC0E35" w:rsidRDefault="00FC0E35">
      <w:r>
        <w:separator/>
      </w:r>
    </w:p>
  </w:endnote>
  <w:endnote w:type="continuationSeparator" w:id="0">
    <w:p w14:paraId="235D93F8" w14:textId="77777777" w:rsidR="00FC0E35" w:rsidRDefault="00FC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0FB1C" w14:textId="77777777" w:rsidR="00FC0E35" w:rsidRDefault="00FC0E35">
      <w:r>
        <w:separator/>
      </w:r>
    </w:p>
  </w:footnote>
  <w:footnote w:type="continuationSeparator" w:id="0">
    <w:p w14:paraId="49996A23" w14:textId="77777777" w:rsidR="00FC0E35" w:rsidRDefault="00FC0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6BA0AE82"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735CF79"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9CD">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20BC"/>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94F81"/>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09CD"/>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5688"/>
    <w:rsid w:val="00F569A9"/>
    <w:rsid w:val="00F627C2"/>
    <w:rsid w:val="00F653B8"/>
    <w:rsid w:val="00F664E2"/>
    <w:rsid w:val="00F67472"/>
    <w:rsid w:val="00F85C56"/>
    <w:rsid w:val="00F9008D"/>
    <w:rsid w:val="00FA1266"/>
    <w:rsid w:val="00FC0E35"/>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15901</Words>
  <Characters>90642</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23003-j40.</cp:lastModifiedBy>
  <cp:revision>5</cp:revision>
  <cp:lastPrinted>2019-02-25T14:05:00Z</cp:lastPrinted>
  <dcterms:created xsi:type="dcterms:W3CDTF">2025-11-28T05:10:00Z</dcterms:created>
  <dcterms:modified xsi:type="dcterms:W3CDTF">2026-01-04T15:36:00Z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