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043823E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2C3B76">
              <w:t>3</w:t>
            </w:r>
            <w:r w:rsidRPr="0016361A">
              <w:t>.</w:t>
            </w:r>
            <w:r>
              <w:t>0</w:t>
            </w:r>
            <w:r w:rsidRPr="0016361A">
              <w:t xml:space="preserve"> </w:t>
            </w:r>
            <w:r w:rsidRPr="0016361A">
              <w:rPr>
                <w:sz w:val="32"/>
              </w:rPr>
              <w:t>(202</w:t>
            </w:r>
            <w:r w:rsidR="00AA02B9">
              <w:rPr>
                <w:sz w:val="32"/>
              </w:rPr>
              <w:t>5</w:t>
            </w:r>
            <w:r w:rsidRPr="0016361A">
              <w:rPr>
                <w:sz w:val="32"/>
              </w:rPr>
              <w:t>-</w:t>
            </w:r>
            <w:r w:rsidR="002C3B76">
              <w:rPr>
                <w:sz w:val="32"/>
              </w:rPr>
              <w:t>12</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3.15pt" o:ole="">
                  <v:imagedata r:id="rId9" o:title=""/>
                </v:shape>
                <o:OLEObject Type="Embed" ProgID="Word.Picture.8" ShapeID="_x0000_i1025" DrawAspect="Content" ObjectID="_1829806042"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19193090"/>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19193091"/>
      <w:r w:rsidRPr="004D3578">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1919309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19193093"/>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19193094"/>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19193095"/>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19193096"/>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19193097"/>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19193098"/>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219193099"/>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19193100"/>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15pt;height:178.55pt" o:ole="">
            <v:imagedata r:id="rId13" o:title=""/>
          </v:shape>
          <o:OLEObject Type="Embed" ProgID="Visio.Drawing.15" ShapeID="_x0000_i1026" DrawAspect="Content" ObjectID="_1829806043"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45pt;height:162.1pt" o:ole="">
            <v:imagedata r:id="rId15" o:title=""/>
          </v:shape>
          <o:OLEObject Type="Embed" ProgID="Visio.Drawing.15" ShapeID="_x0000_i1027" DrawAspect="Content" ObjectID="_1829806044"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19193101"/>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19193102"/>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19193103"/>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19193104"/>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19193105"/>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19193106"/>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19193107"/>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19193108"/>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5pt;height:148.65pt" o:ole="">
            <v:imagedata r:id="rId17" o:title=""/>
          </v:shape>
          <o:OLEObject Type="Embed" ProgID="Visio.Drawing.15" ShapeID="_x0000_i1028" DrawAspect="Content" ObjectID="_182980604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19193109"/>
      <w:r>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85723383"/>
      <w:bookmarkStart w:id="154" w:name="_Toc85723834"/>
      <w:bookmarkStart w:id="155" w:name="_Toc219193110"/>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5"/>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19193111"/>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219193112"/>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19193113"/>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6pt;height:149.45pt" o:ole="">
            <v:imagedata r:id="rId19" o:title=""/>
          </v:shape>
          <o:OLEObject Type="Embed" ProgID="Visio.Drawing.15" ShapeID="_x0000_i1029" DrawAspect="Content" ObjectID="_182980604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19193114"/>
      <w:r w:rsidRPr="00376A4A">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85723384"/>
      <w:bookmarkStart w:id="163" w:name="_Toc85723835"/>
      <w:bookmarkStart w:id="164" w:name="_Toc21919311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4"/>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1919311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219193117"/>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19193118"/>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6.85pt;height:149.05pt" o:ole="">
            <v:imagedata r:id="rId21" o:title=""/>
          </v:shape>
          <o:OLEObject Type="Embed" ProgID="Visio.Drawing.15" ShapeID="_x0000_i1030" DrawAspect="Content" ObjectID="_182980604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1919311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19193120"/>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85pt;height:149.05pt" o:ole="">
            <v:imagedata r:id="rId23" o:title=""/>
          </v:shape>
          <o:OLEObject Type="Embed" ProgID="Visio.Drawing.15" ShapeID="_x0000_i1031" DrawAspect="Content" ObjectID="_182980604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85pt;height:149.05pt" o:ole="">
            <v:imagedata r:id="rId25" o:title=""/>
          </v:shape>
          <o:OLEObject Type="Embed" ProgID="Visio.Drawing.15" ShapeID="_x0000_i1032" DrawAspect="Content" ObjectID="_182980604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19193122"/>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65pt;height:149.45pt" o:ole="">
            <v:imagedata r:id="rId27" o:title=""/>
          </v:shape>
          <o:OLEObject Type="Embed" ProgID="Visio.Drawing.15" ShapeID="_x0000_i1033" DrawAspect="Content" ObjectID="_1829806050"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19193123"/>
      <w:r>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19193124"/>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19193125"/>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19193126"/>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85pt;height:149.05pt" o:ole="">
            <v:imagedata r:id="rId29" o:title=""/>
          </v:shape>
          <o:OLEObject Type="Embed" ProgID="Visio.Drawing.15" ShapeID="_x0000_i1034" DrawAspect="Content" ObjectID="_182980605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19193127"/>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1919312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19193129"/>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19193130"/>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35pt;height:148.65pt" o:ole="">
            <v:imagedata r:id="rId31" o:title=""/>
          </v:shape>
          <o:OLEObject Type="Embed" ProgID="Visio.Drawing.15" ShapeID="_x0000_i1035" DrawAspect="Content" ObjectID="_182980605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19193131"/>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85pt;height:149.05pt" o:ole="">
            <v:imagedata r:id="rId33" o:title=""/>
          </v:shape>
          <o:OLEObject Type="Embed" ProgID="Visio.Drawing.15" ShapeID="_x0000_i1036" DrawAspect="Content" ObjectID="_182980605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19193132"/>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19193133"/>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219193134"/>
      <w:r>
        <w:t>4.2.7.6</w:t>
      </w:r>
      <w:r>
        <w:tab/>
      </w:r>
      <w:r>
        <w:rPr>
          <w:rFonts w:eastAsia="Times New Roman"/>
        </w:rPr>
        <w:t xml:space="preserve">Notification about </w:t>
      </w:r>
      <w:r>
        <w:t>AF requested Network Slice replacement</w:t>
      </w:r>
      <w:r w:rsidRPr="008B1C02">
        <w:t xml:space="preserve"> outcome</w:t>
      </w:r>
      <w:bookmarkEnd w:id="218"/>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19193135"/>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19193136"/>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19193137"/>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19193138"/>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19193139"/>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19193140"/>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19193141"/>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19193142"/>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219193143"/>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19193144"/>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19193145"/>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5pt;height:232.4pt" o:ole="">
            <v:imagedata r:id="rId35" o:title=""/>
          </v:shape>
          <o:OLEObject Type="Embed" ProgID="Visio.Drawing.15" ShapeID="_x0000_i1037" DrawAspect="Content" ObjectID="_182980605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19193147"/>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19193148"/>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19193149"/>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19193150"/>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19193151"/>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1919315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219193153"/>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19193154"/>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19193155"/>
      <w:r>
        <w:t>5.3.3.3</w:t>
      </w:r>
      <w:r>
        <w:tab/>
        <w:t>Resource Standard Methods</w:t>
      </w:r>
      <w:bookmarkEnd w:id="306"/>
    </w:p>
    <w:p w14:paraId="04B28EF6" w14:textId="77777777" w:rsidR="000313D8" w:rsidRPr="00384E92" w:rsidRDefault="000313D8" w:rsidP="000313D8">
      <w:pPr>
        <w:pStyle w:val="Heading5"/>
      </w:pPr>
      <w:bookmarkStart w:id="307" w:name="_Toc219193156"/>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19193157"/>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19193158"/>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219193159"/>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19193160"/>
      <w:r w:rsidRPr="00376A4A">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219193161"/>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19193162"/>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19193163"/>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19193164"/>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19193165"/>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219193166"/>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19193167"/>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19193168"/>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19193169"/>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19193170"/>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219193171"/>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19193172"/>
      <w:r>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19193173"/>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19193174"/>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19193175"/>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219193176"/>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19193177"/>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19193178"/>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19193179"/>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19193180"/>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19193181"/>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19193183"/>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19193184"/>
      <w:r>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19193185"/>
      <w:r>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19193186"/>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19193187"/>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19193188"/>
      <w:r>
        <w:rPr>
          <w:rFonts w:eastAsia="SimSun"/>
        </w:rPr>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19193189"/>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19193190"/>
      <w:r>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19193191"/>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19193192"/>
      <w:r>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219193193"/>
      <w:r>
        <w:t>5.6.2.</w:t>
      </w:r>
      <w:r w:rsidR="00A46353">
        <w:t>1</w:t>
      </w:r>
      <w:r>
        <w:t>1</w:t>
      </w:r>
      <w:r>
        <w:tab/>
        <w:t>Type: ServiceAreaCoverageInfo</w:t>
      </w:r>
      <w:bookmarkEnd w:id="40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19193194"/>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19193195"/>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19193196"/>
      <w:r>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10"/>
    </w:p>
    <w:p w14:paraId="65A70611" w14:textId="26FF0707" w:rsidR="008A6D4A" w:rsidRPr="00384E92" w:rsidRDefault="00DA39EF" w:rsidP="007B7759">
      <w:pPr>
        <w:pStyle w:val="Heading4"/>
      </w:pPr>
      <w:bookmarkStart w:id="411" w:name="_Toc510696639"/>
      <w:bookmarkStart w:id="412" w:name="_Toc35971434"/>
      <w:bookmarkStart w:id="413" w:name="_Toc219193198"/>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19193199"/>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19193200"/>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510696643"/>
      <w:bookmarkStart w:id="421" w:name="_Toc35971438"/>
      <w:bookmarkStart w:id="422" w:name="_Toc219193201"/>
      <w:r w:rsidRPr="001D5FEB">
        <w:rPr>
          <w:rFonts w:hint="eastAsia"/>
        </w:rPr>
        <w:t>5</w:t>
      </w:r>
      <w:r w:rsidRPr="001D5FEB">
        <w:t>.6.3.</w:t>
      </w:r>
      <w:r w:rsidR="00E9309B">
        <w:t>4</w:t>
      </w:r>
      <w:r w:rsidRPr="00BC662F">
        <w:tab/>
      </w:r>
      <w:r w:rsidRPr="001D5FEB">
        <w:t xml:space="preserve">Enumeration: </w:t>
      </w:r>
      <w:r>
        <w:t>AmTerminationCause</w:t>
      </w:r>
      <w:bookmarkEnd w:id="42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85723411"/>
      <w:bookmarkStart w:id="440" w:name="_Toc85723862"/>
      <w:bookmarkStart w:id="441" w:name="_Toc21919320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41"/>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19193203"/>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1919320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0"/>
      <w:bookmarkEnd w:id="421"/>
      <w:bookmarkEnd w:id="439"/>
      <w:bookmarkEnd w:id="440"/>
      <w:bookmarkEnd w:id="443"/>
    </w:p>
    <w:p w14:paraId="41695600" w14:textId="0134EAA2" w:rsidR="008A6D4A" w:rsidRDefault="00DA39EF" w:rsidP="007B7759">
      <w:pPr>
        <w:pStyle w:val="Heading4"/>
      </w:pPr>
      <w:bookmarkStart w:id="444" w:name="_Toc510696644"/>
      <w:bookmarkStart w:id="445" w:name="_Toc35971439"/>
      <w:bookmarkStart w:id="446" w:name="_Toc219193205"/>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19193206"/>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19193207"/>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19193208"/>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19193209"/>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19193210"/>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19193211"/>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19193212"/>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19193213"/>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Hlk525137310"/>
      <w:bookmarkStart w:id="493" w:name="_Toc510696649"/>
      <w:bookmarkStart w:id="494" w:name="_Toc219193214"/>
      <w:r>
        <w:t>5</w:t>
      </w:r>
      <w:r w:rsidR="008A6D4A">
        <w:t>.9</w:t>
      </w:r>
      <w:r w:rsidR="008A6D4A" w:rsidRPr="001E7573">
        <w:tab/>
        <w:t>Security</w:t>
      </w:r>
      <w:bookmarkEnd w:id="488"/>
      <w:bookmarkEnd w:id="489"/>
      <w:bookmarkEnd w:id="490"/>
      <w:bookmarkEnd w:id="491"/>
      <w:bookmarkEnd w:id="49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2"/>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3"/>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19193215"/>
      <w:r w:rsidRPr="00DA39EF">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19193216"/>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19193217"/>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7F9E5A3D"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3EAB616" w:rsidR="0058436A" w:rsidRDefault="0058436A" w:rsidP="00FC55F4">
      <w:pPr>
        <w:pStyle w:val="PL"/>
      </w:pPr>
      <w:r>
        <w:t xml:space="preserve">    </w:t>
      </w:r>
      <w:r w:rsidR="00FC55F4">
        <w:t>3GPP TS 29.534 V</w:t>
      </w:r>
      <w:r w:rsidR="00D17F48">
        <w:t>1</w:t>
      </w:r>
      <w:r w:rsidR="00014BDB">
        <w:t>9</w:t>
      </w:r>
      <w:r w:rsidR="00FC55F4">
        <w:t>.</w:t>
      </w:r>
      <w:r w:rsidR="006450BA">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19193218"/>
      <w:bookmarkEnd w:id="512"/>
      <w:r w:rsidR="003446B6" w:rsidRPr="004D3578">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9D3B" w14:textId="77777777" w:rsidR="00A15E97" w:rsidRDefault="00A15E97">
      <w:r>
        <w:separator/>
      </w:r>
    </w:p>
  </w:endnote>
  <w:endnote w:type="continuationSeparator" w:id="0">
    <w:p w14:paraId="2D3FE55B" w14:textId="77777777" w:rsidR="00A15E97" w:rsidRDefault="00A1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83F79" w14:textId="77777777" w:rsidR="00A15E97" w:rsidRDefault="00A15E97">
      <w:r>
        <w:separator/>
      </w:r>
    </w:p>
  </w:footnote>
  <w:footnote w:type="continuationSeparator" w:id="0">
    <w:p w14:paraId="3B8F0385" w14:textId="77777777" w:rsidR="00A15E97" w:rsidRDefault="00A15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C311C9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0D7">
      <w:rPr>
        <w:rFonts w:ascii="Arial" w:hAnsi="Arial" w:cs="Arial"/>
        <w:b/>
        <w:noProof/>
        <w:sz w:val="18"/>
        <w:szCs w:val="18"/>
      </w:rPr>
      <w:t>3GPP TS 29.534 V19.3.0 (2025-12)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F8ED5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0D7">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50D7"/>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994"/>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549A"/>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23160</Words>
  <Characters>145909</Characters>
  <Application>Microsoft Office Word</Application>
  <DocSecurity>0</DocSecurity>
  <Lines>5031</Lines>
  <Paragraphs>4025</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165044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MCC</cp:lastModifiedBy>
  <cp:revision>6</cp:revision>
  <cp:lastPrinted>2019-02-25T14:05:00Z</cp:lastPrinted>
  <dcterms:created xsi:type="dcterms:W3CDTF">2025-11-25T08:19:00Z</dcterms:created>
  <dcterms:modified xsi:type="dcterms:W3CDTF">2026-01-13T09:38:00Z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