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4B360B3B" w:rsidR="004F0988" w:rsidRPr="004F472B" w:rsidRDefault="00456977" w:rsidP="00907AD9">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FB585D">
              <w:t>7</w:t>
            </w:r>
            <w:r w:rsidR="008A6D4A" w:rsidRPr="004F472B">
              <w:t>.</w:t>
            </w:r>
            <w:r w:rsidR="00907AD9">
              <w:t>4</w:t>
            </w:r>
            <w:r w:rsidR="008A6D4A" w:rsidRPr="004F472B">
              <w:t>.</w:t>
            </w:r>
            <w:r w:rsidR="006857B7" w:rsidRPr="004F472B">
              <w:t>0</w:t>
            </w:r>
            <w:r w:rsidR="008A6D4A" w:rsidRPr="004F472B">
              <w:t xml:space="preserve"> </w:t>
            </w:r>
            <w:r w:rsidR="008A6D4A" w:rsidRPr="004F472B">
              <w:rPr>
                <w:sz w:val="32"/>
              </w:rPr>
              <w:t>(</w:t>
            </w:r>
            <w:r w:rsidR="00DA7AA6">
              <w:rPr>
                <w:sz w:val="32"/>
              </w:rPr>
              <w:t>202</w:t>
            </w:r>
            <w:r w:rsidR="00907AD9">
              <w:rPr>
                <w:sz w:val="32"/>
              </w:rPr>
              <w:t>2</w:t>
            </w:r>
            <w:r w:rsidR="00DA7AA6">
              <w:rPr>
                <w:sz w:val="32"/>
              </w:rPr>
              <w:t>-</w:t>
            </w:r>
            <w:r w:rsidR="00907AD9">
              <w:rPr>
                <w:sz w:val="32"/>
              </w:rPr>
              <w:t>03</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77777777"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r w:rsidR="00AC1067" w:rsidRPr="004F472B">
              <w:rPr>
                <w:rFonts w:hint="eastAsia"/>
                <w:lang w:eastAsia="zh-CN"/>
              </w:rPr>
              <w:t xml:space="preserve"> </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13F3BBB8"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8E4194">
              <w:rPr>
                <w:rStyle w:val="ZGSM"/>
                <w:lang w:eastAsia="zh-CN"/>
              </w:rPr>
              <w:t>7</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9C47AB" w:rsidRPr="004F472B" w14:paraId="3DA979A2" w14:textId="77777777" w:rsidTr="005E4BB2">
        <w:trPr>
          <w:trHeight w:hRule="exact" w:val="1531"/>
        </w:trPr>
        <w:tc>
          <w:tcPr>
            <w:tcW w:w="4883" w:type="dxa"/>
            <w:shd w:val="clear" w:color="auto" w:fill="auto"/>
          </w:tcPr>
          <w:p w14:paraId="2DFD56CD" w14:textId="2658A4B5" w:rsidR="009C47AB" w:rsidRDefault="009F68ED" w:rsidP="009C47AB">
            <w:pPr>
              <w:rPr>
                <w:i/>
                <w:noProof/>
                <w:lang w:val="en-US" w:eastAsia="zh-CN"/>
              </w:rPr>
            </w:pPr>
            <w:r>
              <w:rPr>
                <w:i/>
              </w:rPr>
              <w:pict w14:anchorId="49D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9" o:title="5G-logo_175px"/>
                </v:shape>
              </w:pict>
            </w:r>
          </w:p>
        </w:tc>
        <w:tc>
          <w:tcPr>
            <w:tcW w:w="5540" w:type="dxa"/>
            <w:shd w:val="clear" w:color="auto" w:fill="auto"/>
          </w:tcPr>
          <w:p w14:paraId="6AF7C0B9" w14:textId="4D801218" w:rsidR="009C47AB" w:rsidRDefault="009F68ED" w:rsidP="009C47AB">
            <w:pPr>
              <w:jc w:val="right"/>
              <w:rPr>
                <w:noProof/>
                <w:lang w:val="en-US" w:eastAsia="zh-CN"/>
              </w:rPr>
            </w:pPr>
            <w:r>
              <w:pict w14:anchorId="31B37AF0">
                <v:shape id="_x0000_i1026" type="#_x0000_t75" style="width:127.4pt;height:74.75pt">
                  <v:imagedata r:id="rId10" o:title="3GPP-logo_web"/>
                </v:shape>
              </w:pict>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2"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2"/>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3"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4"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4"/>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5"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0D5ED240"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147A3B">
              <w:rPr>
                <w:noProof/>
                <w:sz w:val="18"/>
              </w:rPr>
              <w:t>2</w:t>
            </w:r>
            <w:r w:rsidRPr="004F472B">
              <w:rPr>
                <w:noProof/>
                <w:sz w:val="18"/>
              </w:rPr>
              <w:t>, 3GPP Organizational Partners (ARIB, ATIS, CCSA, ETSI, TSDSI, TTA, TTC).</w:t>
            </w:r>
            <w:bookmarkStart w:id="6" w:name="copyrightaddon"/>
            <w:bookmarkEnd w:id="6"/>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5"/>
          </w:p>
          <w:p w14:paraId="6DBC155F" w14:textId="77777777" w:rsidR="00E16509" w:rsidRPr="004F472B" w:rsidRDefault="00E16509" w:rsidP="00133525"/>
        </w:tc>
      </w:tr>
      <w:bookmarkEnd w:id="3"/>
    </w:tbl>
    <w:p w14:paraId="29629DDC" w14:textId="77777777" w:rsidR="00080512" w:rsidRPr="004D3578" w:rsidRDefault="00080512" w:rsidP="00E23A93">
      <w:pPr>
        <w:pStyle w:val="TT"/>
      </w:pPr>
      <w:r w:rsidRPr="004D3578">
        <w:br w:type="page"/>
      </w:r>
      <w:bookmarkStart w:id="7" w:name="tableOfContents"/>
      <w:bookmarkEnd w:id="7"/>
      <w:r w:rsidRPr="004D3578">
        <w:lastRenderedPageBreak/>
        <w:t>Contents</w:t>
      </w:r>
    </w:p>
    <w:p w14:paraId="15A4E088" w14:textId="14F7BC5F" w:rsidR="00147A3B" w:rsidRDefault="00F6741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47A3B">
        <w:t>Foreword</w:t>
      </w:r>
      <w:r w:rsidR="00147A3B">
        <w:tab/>
      </w:r>
      <w:r w:rsidR="00147A3B">
        <w:fldChar w:fldCharType="begin" w:fldLock="1"/>
      </w:r>
      <w:r w:rsidR="00147A3B">
        <w:instrText xml:space="preserve"> PAGEREF _Toc98500501 \h </w:instrText>
      </w:r>
      <w:r w:rsidR="00147A3B">
        <w:fldChar w:fldCharType="separate"/>
      </w:r>
      <w:r w:rsidR="00147A3B">
        <w:t>6</w:t>
      </w:r>
      <w:r w:rsidR="00147A3B">
        <w:fldChar w:fldCharType="end"/>
      </w:r>
    </w:p>
    <w:p w14:paraId="71468E48" w14:textId="28388A4E" w:rsidR="00147A3B" w:rsidRDefault="00147A3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_Toc98500502 \h </w:instrText>
      </w:r>
      <w:r>
        <w:fldChar w:fldCharType="separate"/>
      </w:r>
      <w:r>
        <w:t>8</w:t>
      </w:r>
      <w:r>
        <w:fldChar w:fldCharType="end"/>
      </w:r>
    </w:p>
    <w:p w14:paraId="3ACD47EF" w14:textId="59D34580" w:rsidR="00147A3B" w:rsidRDefault="00147A3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_Toc98500503 \h </w:instrText>
      </w:r>
      <w:r>
        <w:fldChar w:fldCharType="separate"/>
      </w:r>
      <w:r>
        <w:t>8</w:t>
      </w:r>
      <w:r>
        <w:fldChar w:fldCharType="end"/>
      </w:r>
    </w:p>
    <w:p w14:paraId="704D6554" w14:textId="6F64E9A1" w:rsidR="00147A3B" w:rsidRDefault="00147A3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w:t>
      </w:r>
      <w:r>
        <w:tab/>
      </w:r>
      <w:r>
        <w:fldChar w:fldCharType="begin" w:fldLock="1"/>
      </w:r>
      <w:r>
        <w:instrText xml:space="preserve"> PAGEREF _Toc98500504 \h </w:instrText>
      </w:r>
      <w:r>
        <w:fldChar w:fldCharType="separate"/>
      </w:r>
      <w:r>
        <w:t>9</w:t>
      </w:r>
      <w:r>
        <w:fldChar w:fldCharType="end"/>
      </w:r>
    </w:p>
    <w:p w14:paraId="6435289F" w14:textId="4DA12AF8" w:rsidR="00147A3B" w:rsidRDefault="00147A3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_Toc98500505 \h </w:instrText>
      </w:r>
      <w:r>
        <w:fldChar w:fldCharType="separate"/>
      </w:r>
      <w:r>
        <w:t>9</w:t>
      </w:r>
      <w:r>
        <w:fldChar w:fldCharType="end"/>
      </w:r>
    </w:p>
    <w:p w14:paraId="6664452F" w14:textId="730B5130" w:rsidR="00147A3B" w:rsidRDefault="00147A3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_Toc98500506 \h </w:instrText>
      </w:r>
      <w:r>
        <w:fldChar w:fldCharType="separate"/>
      </w:r>
      <w:r>
        <w:t>9</w:t>
      </w:r>
      <w:r>
        <w:fldChar w:fldCharType="end"/>
      </w:r>
    </w:p>
    <w:p w14:paraId="2FBF0BB8" w14:textId="2DBF4D9F" w:rsidR="00147A3B" w:rsidRDefault="00147A3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_Toc98500507 \h </w:instrText>
      </w:r>
      <w:r>
        <w:fldChar w:fldCharType="separate"/>
      </w:r>
      <w:r>
        <w:t>9</w:t>
      </w:r>
      <w:r>
        <w:fldChar w:fldCharType="end"/>
      </w:r>
    </w:p>
    <w:p w14:paraId="4F315E0C" w14:textId="49837FEE" w:rsidR="00147A3B" w:rsidRDefault="00147A3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_Toc98500508 \h </w:instrText>
      </w:r>
      <w:r>
        <w:fldChar w:fldCharType="separate"/>
      </w:r>
      <w:r>
        <w:t>9</w:t>
      </w:r>
      <w:r>
        <w:fldChar w:fldCharType="end"/>
      </w:r>
    </w:p>
    <w:p w14:paraId="33F1C1C9" w14:textId="036C68F4" w:rsidR="00147A3B" w:rsidRDefault="00147A3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NSSAAF</w:t>
      </w:r>
      <w:r>
        <w:tab/>
      </w:r>
      <w:r>
        <w:fldChar w:fldCharType="begin" w:fldLock="1"/>
      </w:r>
      <w:r>
        <w:instrText xml:space="preserve"> PAGEREF _Toc98500509 \h </w:instrText>
      </w:r>
      <w:r>
        <w:fldChar w:fldCharType="separate"/>
      </w:r>
      <w:r>
        <w:t>10</w:t>
      </w:r>
      <w:r>
        <w:fldChar w:fldCharType="end"/>
      </w:r>
    </w:p>
    <w:p w14:paraId="5CA4042D" w14:textId="0D83EF94" w:rsidR="00147A3B" w:rsidRDefault="00147A3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_Toc98500510 \h </w:instrText>
      </w:r>
      <w:r>
        <w:fldChar w:fldCharType="separate"/>
      </w:r>
      <w:r>
        <w:t>10</w:t>
      </w:r>
      <w:r>
        <w:fldChar w:fldCharType="end"/>
      </w:r>
    </w:p>
    <w:p w14:paraId="1B41091E" w14:textId="6B7B5FB8" w:rsidR="00147A3B" w:rsidRDefault="00147A3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Nnssaaf_NSSAA</w:t>
      </w:r>
      <w:r>
        <w:t xml:space="preserve"> Service</w:t>
      </w:r>
      <w:r>
        <w:tab/>
      </w:r>
      <w:r>
        <w:fldChar w:fldCharType="begin" w:fldLock="1"/>
      </w:r>
      <w:r>
        <w:instrText xml:space="preserve"> PAGEREF _Toc98500511 \h </w:instrText>
      </w:r>
      <w:r>
        <w:fldChar w:fldCharType="separate"/>
      </w:r>
      <w:r>
        <w:t>10</w:t>
      </w:r>
      <w:r>
        <w:fldChar w:fldCharType="end"/>
      </w:r>
    </w:p>
    <w:p w14:paraId="2907846A" w14:textId="5222EC0D" w:rsidR="00147A3B" w:rsidRDefault="00147A3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_Toc98500512 \h </w:instrText>
      </w:r>
      <w:r>
        <w:fldChar w:fldCharType="separate"/>
      </w:r>
      <w:r>
        <w:t>10</w:t>
      </w:r>
      <w:r>
        <w:fldChar w:fldCharType="end"/>
      </w:r>
    </w:p>
    <w:p w14:paraId="206F990C" w14:textId="62161BCA" w:rsidR="00147A3B" w:rsidRDefault="00147A3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_Toc98500513 \h </w:instrText>
      </w:r>
      <w:r>
        <w:fldChar w:fldCharType="separate"/>
      </w:r>
      <w:r>
        <w:t>10</w:t>
      </w:r>
      <w:r>
        <w:fldChar w:fldCharType="end"/>
      </w:r>
    </w:p>
    <w:p w14:paraId="744F2039" w14:textId="61663CE2" w:rsidR="00147A3B" w:rsidRDefault="00147A3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_Toc98500514 \h </w:instrText>
      </w:r>
      <w:r>
        <w:fldChar w:fldCharType="separate"/>
      </w:r>
      <w:r>
        <w:t>10</w:t>
      </w:r>
      <w:r>
        <w:fldChar w:fldCharType="end"/>
      </w:r>
    </w:p>
    <w:p w14:paraId="1A9413C2" w14:textId="2B91FE4E" w:rsidR="00147A3B" w:rsidRDefault="00147A3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Authenticate</w:t>
      </w:r>
      <w:r>
        <w:tab/>
      </w:r>
      <w:r>
        <w:fldChar w:fldCharType="begin" w:fldLock="1"/>
      </w:r>
      <w:r>
        <w:instrText xml:space="preserve"> PAGEREF _Toc98500515 \h </w:instrText>
      </w:r>
      <w:r>
        <w:fldChar w:fldCharType="separate"/>
      </w:r>
      <w:r>
        <w:t>11</w:t>
      </w:r>
      <w:r>
        <w:fldChar w:fldCharType="end"/>
      </w:r>
    </w:p>
    <w:p w14:paraId="3DC6C66E" w14:textId="4A66F129" w:rsidR="00147A3B" w:rsidRDefault="00147A3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_Toc98500516 \h </w:instrText>
      </w:r>
      <w:r>
        <w:fldChar w:fldCharType="separate"/>
      </w:r>
      <w:r>
        <w:t>11</w:t>
      </w:r>
      <w:r>
        <w:fldChar w:fldCharType="end"/>
      </w:r>
    </w:p>
    <w:p w14:paraId="0DB73258" w14:textId="752FAA46" w:rsidR="00147A3B" w:rsidRDefault="00147A3B">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Pr>
          <w:lang w:eastAsia="zh-CN"/>
        </w:rPr>
        <w:t>Re-Authentication Notification</w:t>
      </w:r>
      <w:r>
        <w:tab/>
      </w:r>
      <w:r>
        <w:fldChar w:fldCharType="begin" w:fldLock="1"/>
      </w:r>
      <w:r>
        <w:instrText xml:space="preserve"> PAGEREF _Toc98500517 \h </w:instrText>
      </w:r>
      <w:r>
        <w:fldChar w:fldCharType="separate"/>
      </w:r>
      <w:r>
        <w:t>13</w:t>
      </w:r>
      <w:r>
        <w:fldChar w:fldCharType="end"/>
      </w:r>
    </w:p>
    <w:p w14:paraId="48131F47" w14:textId="46EFADDE" w:rsidR="00147A3B" w:rsidRDefault="00147A3B">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_Toc98500518 \h </w:instrText>
      </w:r>
      <w:r>
        <w:fldChar w:fldCharType="separate"/>
      </w:r>
      <w:r>
        <w:t>13</w:t>
      </w:r>
      <w:r>
        <w:fldChar w:fldCharType="end"/>
      </w:r>
    </w:p>
    <w:p w14:paraId="20A3C14F" w14:textId="1E5BEA9E" w:rsidR="00147A3B" w:rsidRDefault="00147A3B">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Revocation Notification</w:t>
      </w:r>
      <w:r>
        <w:tab/>
      </w:r>
      <w:r>
        <w:fldChar w:fldCharType="begin" w:fldLock="1"/>
      </w:r>
      <w:r>
        <w:instrText xml:space="preserve"> PAGEREF _Toc98500519 \h </w:instrText>
      </w:r>
      <w:r>
        <w:fldChar w:fldCharType="separate"/>
      </w:r>
      <w:r>
        <w:t>15</w:t>
      </w:r>
      <w:r>
        <w:fldChar w:fldCharType="end"/>
      </w:r>
    </w:p>
    <w:p w14:paraId="453BB75C" w14:textId="1811A28C" w:rsidR="00147A3B" w:rsidRDefault="00147A3B">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_Toc98500520 \h </w:instrText>
      </w:r>
      <w:r>
        <w:fldChar w:fldCharType="separate"/>
      </w:r>
      <w:r>
        <w:t>15</w:t>
      </w:r>
      <w:r>
        <w:fldChar w:fldCharType="end"/>
      </w:r>
    </w:p>
    <w:p w14:paraId="1EF61F16" w14:textId="275C247D" w:rsidR="00147A3B" w:rsidRDefault="00147A3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Nnssaaf_AIW Service</w:t>
      </w:r>
      <w:r>
        <w:tab/>
      </w:r>
      <w:r>
        <w:fldChar w:fldCharType="begin" w:fldLock="1"/>
      </w:r>
      <w:r>
        <w:instrText xml:space="preserve"> PAGEREF _Toc98500521 \h </w:instrText>
      </w:r>
      <w:r>
        <w:fldChar w:fldCharType="separate"/>
      </w:r>
      <w:r>
        <w:t>16</w:t>
      </w:r>
      <w:r>
        <w:fldChar w:fldCharType="end"/>
      </w:r>
    </w:p>
    <w:p w14:paraId="63136096" w14:textId="6EB7006B" w:rsidR="00147A3B" w:rsidRDefault="00147A3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_Toc98500522 \h </w:instrText>
      </w:r>
      <w:r>
        <w:fldChar w:fldCharType="separate"/>
      </w:r>
      <w:r>
        <w:t>16</w:t>
      </w:r>
      <w:r>
        <w:fldChar w:fldCharType="end"/>
      </w:r>
    </w:p>
    <w:p w14:paraId="796D5346" w14:textId="5593082A" w:rsidR="00147A3B" w:rsidRDefault="00147A3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_Toc98500523 \h </w:instrText>
      </w:r>
      <w:r>
        <w:fldChar w:fldCharType="separate"/>
      </w:r>
      <w:r>
        <w:t>16</w:t>
      </w:r>
      <w:r>
        <w:fldChar w:fldCharType="end"/>
      </w:r>
    </w:p>
    <w:p w14:paraId="72209D23" w14:textId="49C1837E" w:rsidR="00147A3B" w:rsidRDefault="00147A3B">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_Toc98500524 \h </w:instrText>
      </w:r>
      <w:r>
        <w:fldChar w:fldCharType="separate"/>
      </w:r>
      <w:r>
        <w:t>16</w:t>
      </w:r>
      <w:r>
        <w:fldChar w:fldCharType="end"/>
      </w:r>
    </w:p>
    <w:p w14:paraId="68393987" w14:textId="2EB68B04" w:rsidR="00147A3B" w:rsidRDefault="00147A3B">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_Toc98500525 \h </w:instrText>
      </w:r>
      <w:r>
        <w:fldChar w:fldCharType="separate"/>
      </w:r>
      <w:r>
        <w:t>16</w:t>
      </w:r>
      <w:r>
        <w:fldChar w:fldCharType="end"/>
      </w:r>
    </w:p>
    <w:p w14:paraId="7660ECF2" w14:textId="49CCEB17" w:rsidR="00147A3B" w:rsidRDefault="00147A3B">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_Toc98500526 \h </w:instrText>
      </w:r>
      <w:r>
        <w:fldChar w:fldCharType="separate"/>
      </w:r>
      <w:r>
        <w:t>16</w:t>
      </w:r>
      <w:r>
        <w:fldChar w:fldCharType="end"/>
      </w:r>
    </w:p>
    <w:p w14:paraId="7F6EF83F" w14:textId="70058FB7" w:rsidR="00147A3B" w:rsidRDefault="00147A3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_Toc98500527 \h </w:instrText>
      </w:r>
      <w:r>
        <w:fldChar w:fldCharType="separate"/>
      </w:r>
      <w:r>
        <w:t>18</w:t>
      </w:r>
      <w:r>
        <w:fldChar w:fldCharType="end"/>
      </w:r>
    </w:p>
    <w:p w14:paraId="5F367E4C" w14:textId="16737BF1" w:rsidR="00147A3B" w:rsidRDefault="00147A3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Nnssaaf_NSSAA</w:t>
      </w:r>
      <w:r>
        <w:t xml:space="preserve"> Service API</w:t>
      </w:r>
      <w:r>
        <w:tab/>
      </w:r>
      <w:r>
        <w:fldChar w:fldCharType="begin" w:fldLock="1"/>
      </w:r>
      <w:r>
        <w:instrText xml:space="preserve"> PAGEREF _Toc98500528 \h </w:instrText>
      </w:r>
      <w:r>
        <w:fldChar w:fldCharType="separate"/>
      </w:r>
      <w:r>
        <w:t>18</w:t>
      </w:r>
      <w:r>
        <w:fldChar w:fldCharType="end"/>
      </w:r>
    </w:p>
    <w:p w14:paraId="48981BBA" w14:textId="2C1EB3FA" w:rsidR="00147A3B" w:rsidRDefault="00147A3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_Toc98500529 \h </w:instrText>
      </w:r>
      <w:r>
        <w:fldChar w:fldCharType="separate"/>
      </w:r>
      <w:r>
        <w:t>18</w:t>
      </w:r>
      <w:r>
        <w:fldChar w:fldCharType="end"/>
      </w:r>
    </w:p>
    <w:p w14:paraId="0E6C7A8D" w14:textId="61A5017C" w:rsidR="00147A3B" w:rsidRDefault="00147A3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_Toc98500530 \h </w:instrText>
      </w:r>
      <w:r>
        <w:fldChar w:fldCharType="separate"/>
      </w:r>
      <w:r>
        <w:t>19</w:t>
      </w:r>
      <w:r>
        <w:fldChar w:fldCharType="end"/>
      </w:r>
    </w:p>
    <w:p w14:paraId="72A62DBD" w14:textId="59112FAF" w:rsidR="00147A3B" w:rsidRDefault="00147A3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_Toc98500531 \h </w:instrText>
      </w:r>
      <w:r>
        <w:fldChar w:fldCharType="separate"/>
      </w:r>
      <w:r>
        <w:t>19</w:t>
      </w:r>
      <w:r>
        <w:fldChar w:fldCharType="end"/>
      </w:r>
    </w:p>
    <w:p w14:paraId="6C35A68A" w14:textId="03A98BDF" w:rsidR="00147A3B" w:rsidRDefault="00147A3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_Toc98500532 \h </w:instrText>
      </w:r>
      <w:r>
        <w:fldChar w:fldCharType="separate"/>
      </w:r>
      <w:r>
        <w:t>19</w:t>
      </w:r>
      <w:r>
        <w:fldChar w:fldCharType="end"/>
      </w:r>
    </w:p>
    <w:p w14:paraId="6142F823" w14:textId="5E061696" w:rsidR="00147A3B" w:rsidRDefault="00147A3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_Toc98500533 \h </w:instrText>
      </w:r>
      <w:r>
        <w:fldChar w:fldCharType="separate"/>
      </w:r>
      <w:r>
        <w:t>19</w:t>
      </w:r>
      <w:r>
        <w:fldChar w:fldCharType="end"/>
      </w:r>
    </w:p>
    <w:p w14:paraId="6136483B" w14:textId="03A10D62" w:rsidR="00147A3B" w:rsidRDefault="00147A3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_Toc98500534 \h </w:instrText>
      </w:r>
      <w:r>
        <w:fldChar w:fldCharType="separate"/>
      </w:r>
      <w:r>
        <w:t>19</w:t>
      </w:r>
      <w:r>
        <w:fldChar w:fldCharType="end"/>
      </w:r>
    </w:p>
    <w:p w14:paraId="7A7DE063" w14:textId="45FE9922" w:rsidR="00147A3B" w:rsidRDefault="00147A3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_Toc98500535 \h </w:instrText>
      </w:r>
      <w:r>
        <w:fldChar w:fldCharType="separate"/>
      </w:r>
      <w:r>
        <w:t>19</w:t>
      </w:r>
      <w:r>
        <w:fldChar w:fldCharType="end"/>
      </w:r>
    </w:p>
    <w:p w14:paraId="4A1637D1" w14:textId="3788EB00" w:rsidR="00147A3B" w:rsidRDefault="00147A3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_Toc98500536 \h </w:instrText>
      </w:r>
      <w:r>
        <w:fldChar w:fldCharType="separate"/>
      </w:r>
      <w:r>
        <w:t>19</w:t>
      </w:r>
      <w:r>
        <w:fldChar w:fldCharType="end"/>
      </w:r>
    </w:p>
    <w:p w14:paraId="51681E86" w14:textId="0C59CDEC" w:rsidR="00147A3B" w:rsidRDefault="00147A3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_Toc98500537 \h </w:instrText>
      </w:r>
      <w:r>
        <w:fldChar w:fldCharType="separate"/>
      </w:r>
      <w:r>
        <w:t>19</w:t>
      </w:r>
      <w:r>
        <w:fldChar w:fldCharType="end"/>
      </w:r>
    </w:p>
    <w:p w14:paraId="2267CD1A" w14:textId="3C784C8B" w:rsidR="00147A3B" w:rsidRDefault="00147A3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slice-authentications (Collection)</w:t>
      </w:r>
      <w:r>
        <w:tab/>
      </w:r>
      <w:r>
        <w:fldChar w:fldCharType="begin" w:fldLock="1"/>
      </w:r>
      <w:r>
        <w:instrText xml:space="preserve"> PAGEREF _Toc98500538 \h </w:instrText>
      </w:r>
      <w:r>
        <w:fldChar w:fldCharType="separate"/>
      </w:r>
      <w:r>
        <w:t>20</w:t>
      </w:r>
      <w:r>
        <w:fldChar w:fldCharType="end"/>
      </w:r>
    </w:p>
    <w:p w14:paraId="033430CC" w14:textId="0131D4B5" w:rsidR="00147A3B" w:rsidRDefault="00147A3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_Toc98500539 \h </w:instrText>
      </w:r>
      <w:r>
        <w:fldChar w:fldCharType="separate"/>
      </w:r>
      <w:r>
        <w:t>20</w:t>
      </w:r>
      <w:r>
        <w:fldChar w:fldCharType="end"/>
      </w:r>
    </w:p>
    <w:p w14:paraId="0440A721" w14:textId="0052CE97" w:rsidR="00147A3B" w:rsidRDefault="00147A3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_Toc98500540 \h </w:instrText>
      </w:r>
      <w:r>
        <w:fldChar w:fldCharType="separate"/>
      </w:r>
      <w:r>
        <w:t>20</w:t>
      </w:r>
      <w:r>
        <w:fldChar w:fldCharType="end"/>
      </w:r>
    </w:p>
    <w:p w14:paraId="3F584620" w14:textId="79C93AB1" w:rsidR="00147A3B" w:rsidRDefault="00147A3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_Toc98500541 \h </w:instrText>
      </w:r>
      <w:r>
        <w:fldChar w:fldCharType="separate"/>
      </w:r>
      <w:r>
        <w:t>20</w:t>
      </w:r>
      <w:r>
        <w:fldChar w:fldCharType="end"/>
      </w:r>
    </w:p>
    <w:p w14:paraId="38871FBE" w14:textId="3F9D28FA" w:rsidR="00147A3B" w:rsidRDefault="00147A3B">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_Toc98500542 \h </w:instrText>
      </w:r>
      <w:r>
        <w:fldChar w:fldCharType="separate"/>
      </w:r>
      <w:r>
        <w:t>22</w:t>
      </w:r>
      <w:r>
        <w:fldChar w:fldCharType="end"/>
      </w:r>
    </w:p>
    <w:p w14:paraId="32D99CAF" w14:textId="6DF0D2A7" w:rsidR="00147A3B" w:rsidRDefault="00147A3B">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sidRPr="004927E5">
        <w:rPr>
          <w:lang w:val="fr-FR"/>
        </w:rPr>
        <w:t>slice-authentication (Document)</w:t>
      </w:r>
      <w:r>
        <w:tab/>
      </w:r>
      <w:r>
        <w:fldChar w:fldCharType="begin" w:fldLock="1"/>
      </w:r>
      <w:r>
        <w:instrText xml:space="preserve"> PAGEREF _Toc98500543 \h </w:instrText>
      </w:r>
      <w:r>
        <w:fldChar w:fldCharType="separate"/>
      </w:r>
      <w:r>
        <w:t>22</w:t>
      </w:r>
      <w:r>
        <w:fldChar w:fldCharType="end"/>
      </w:r>
    </w:p>
    <w:p w14:paraId="615CA530" w14:textId="7B5A0E20" w:rsidR="00147A3B" w:rsidRDefault="00147A3B">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_Toc98500544 \h </w:instrText>
      </w:r>
      <w:r>
        <w:fldChar w:fldCharType="separate"/>
      </w:r>
      <w:r>
        <w:t>22</w:t>
      </w:r>
      <w:r>
        <w:fldChar w:fldCharType="end"/>
      </w:r>
    </w:p>
    <w:p w14:paraId="3A3A0472" w14:textId="1865C048" w:rsidR="00147A3B" w:rsidRDefault="00147A3B">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_Toc98500545 \h </w:instrText>
      </w:r>
      <w:r>
        <w:fldChar w:fldCharType="separate"/>
      </w:r>
      <w:r>
        <w:t>22</w:t>
      </w:r>
      <w:r>
        <w:fldChar w:fldCharType="end"/>
      </w:r>
    </w:p>
    <w:p w14:paraId="5EC9535E" w14:textId="0C974E84" w:rsidR="00147A3B" w:rsidRDefault="00147A3B">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_Toc98500546 \h </w:instrText>
      </w:r>
      <w:r>
        <w:fldChar w:fldCharType="separate"/>
      </w:r>
      <w:r>
        <w:t>22</w:t>
      </w:r>
      <w:r>
        <w:fldChar w:fldCharType="end"/>
      </w:r>
    </w:p>
    <w:p w14:paraId="6C9021B3" w14:textId="1FC98849" w:rsidR="00147A3B" w:rsidRDefault="00147A3B">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_Toc98500547 \h </w:instrText>
      </w:r>
      <w:r>
        <w:fldChar w:fldCharType="separate"/>
      </w:r>
      <w:r>
        <w:t>24</w:t>
      </w:r>
      <w:r>
        <w:fldChar w:fldCharType="end"/>
      </w:r>
    </w:p>
    <w:p w14:paraId="7069C716" w14:textId="55713C34" w:rsidR="00147A3B" w:rsidRDefault="00147A3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_Toc98500548 \h </w:instrText>
      </w:r>
      <w:r>
        <w:fldChar w:fldCharType="separate"/>
      </w:r>
      <w:r>
        <w:t>24</w:t>
      </w:r>
      <w:r>
        <w:fldChar w:fldCharType="end"/>
      </w:r>
    </w:p>
    <w:p w14:paraId="250788F6" w14:textId="0A7A3F5D" w:rsidR="00147A3B" w:rsidRDefault="00147A3B">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_Toc98500549 \h </w:instrText>
      </w:r>
      <w:r>
        <w:fldChar w:fldCharType="separate"/>
      </w:r>
      <w:r>
        <w:t>24</w:t>
      </w:r>
      <w:r>
        <w:fldChar w:fldCharType="end"/>
      </w:r>
    </w:p>
    <w:p w14:paraId="2D1E037C" w14:textId="7744F579" w:rsidR="00147A3B" w:rsidRDefault="00147A3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_Toc98500550 \h </w:instrText>
      </w:r>
      <w:r>
        <w:fldChar w:fldCharType="separate"/>
      </w:r>
      <w:r>
        <w:t>24</w:t>
      </w:r>
      <w:r>
        <w:fldChar w:fldCharType="end"/>
      </w:r>
    </w:p>
    <w:p w14:paraId="737875C6" w14:textId="7A03BB04" w:rsidR="00147A3B" w:rsidRDefault="00147A3B">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_Toc98500551 \h </w:instrText>
      </w:r>
      <w:r>
        <w:fldChar w:fldCharType="separate"/>
      </w:r>
      <w:r>
        <w:t>24</w:t>
      </w:r>
      <w:r>
        <w:fldChar w:fldCharType="end"/>
      </w:r>
    </w:p>
    <w:p w14:paraId="6F4B22F0" w14:textId="4045FD3A" w:rsidR="00147A3B" w:rsidRDefault="00147A3B">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Re-authentication Notification</w:t>
      </w:r>
      <w:r>
        <w:tab/>
      </w:r>
      <w:r>
        <w:fldChar w:fldCharType="begin" w:fldLock="1"/>
      </w:r>
      <w:r>
        <w:instrText xml:space="preserve"> PAGEREF _Toc98500552 \h </w:instrText>
      </w:r>
      <w:r>
        <w:fldChar w:fldCharType="separate"/>
      </w:r>
      <w:r>
        <w:t>24</w:t>
      </w:r>
      <w:r>
        <w:fldChar w:fldCharType="end"/>
      </w:r>
    </w:p>
    <w:p w14:paraId="308854B0" w14:textId="2DFD5D1D" w:rsidR="00147A3B" w:rsidRDefault="00147A3B">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_Toc98500553 \h </w:instrText>
      </w:r>
      <w:r>
        <w:fldChar w:fldCharType="separate"/>
      </w:r>
      <w:r>
        <w:t>24</w:t>
      </w:r>
      <w:r>
        <w:fldChar w:fldCharType="end"/>
      </w:r>
    </w:p>
    <w:p w14:paraId="7925B562" w14:textId="14419CD7" w:rsidR="00147A3B" w:rsidRDefault="00147A3B">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_Toc98500554 \h </w:instrText>
      </w:r>
      <w:r>
        <w:fldChar w:fldCharType="separate"/>
      </w:r>
      <w:r>
        <w:t>24</w:t>
      </w:r>
      <w:r>
        <w:fldChar w:fldCharType="end"/>
      </w:r>
    </w:p>
    <w:p w14:paraId="36AC5B73" w14:textId="53647BAC" w:rsidR="00147A3B" w:rsidRDefault="00147A3B">
      <w:pPr>
        <w:pStyle w:val="TOC5"/>
        <w:rPr>
          <w:rFonts w:asciiTheme="minorHAnsi" w:eastAsiaTheme="minorEastAsia" w:hAnsiTheme="minorHAnsi" w:cstheme="minorBidi"/>
          <w:sz w:val="22"/>
          <w:szCs w:val="22"/>
          <w:lang w:eastAsia="en-GB"/>
        </w:rPr>
      </w:pPr>
      <w:r>
        <w:lastRenderedPageBreak/>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_Toc98500555 \h </w:instrText>
      </w:r>
      <w:r>
        <w:fldChar w:fldCharType="separate"/>
      </w:r>
      <w:r>
        <w:t>24</w:t>
      </w:r>
      <w:r>
        <w:fldChar w:fldCharType="end"/>
      </w:r>
    </w:p>
    <w:p w14:paraId="0D3D2585" w14:textId="689A37FA" w:rsidR="00147A3B" w:rsidRDefault="00147A3B">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Revocation Notification</w:t>
      </w:r>
      <w:r>
        <w:tab/>
      </w:r>
      <w:r>
        <w:fldChar w:fldCharType="begin" w:fldLock="1"/>
      </w:r>
      <w:r>
        <w:instrText xml:space="preserve"> PAGEREF _Toc98500556 \h </w:instrText>
      </w:r>
      <w:r>
        <w:fldChar w:fldCharType="separate"/>
      </w:r>
      <w:r>
        <w:t>25</w:t>
      </w:r>
      <w:r>
        <w:fldChar w:fldCharType="end"/>
      </w:r>
    </w:p>
    <w:p w14:paraId="7DD51184" w14:textId="6AA3F049" w:rsidR="00147A3B" w:rsidRDefault="00147A3B">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_Toc98500557 \h </w:instrText>
      </w:r>
      <w:r>
        <w:fldChar w:fldCharType="separate"/>
      </w:r>
      <w:r>
        <w:t>25</w:t>
      </w:r>
      <w:r>
        <w:fldChar w:fldCharType="end"/>
      </w:r>
    </w:p>
    <w:p w14:paraId="720DE99D" w14:textId="511118FF" w:rsidR="00147A3B" w:rsidRDefault="00147A3B">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_Toc98500558 \h </w:instrText>
      </w:r>
      <w:r>
        <w:fldChar w:fldCharType="separate"/>
      </w:r>
      <w:r>
        <w:t>25</w:t>
      </w:r>
      <w:r>
        <w:fldChar w:fldCharType="end"/>
      </w:r>
    </w:p>
    <w:p w14:paraId="1AC82532" w14:textId="5B29D6FC" w:rsidR="00147A3B" w:rsidRDefault="00147A3B">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_Toc98500559 \h </w:instrText>
      </w:r>
      <w:r>
        <w:fldChar w:fldCharType="separate"/>
      </w:r>
      <w:r>
        <w:t>26</w:t>
      </w:r>
      <w:r>
        <w:fldChar w:fldCharType="end"/>
      </w:r>
    </w:p>
    <w:p w14:paraId="0B47BE11" w14:textId="727EE934" w:rsidR="00147A3B" w:rsidRDefault="00147A3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_Toc98500560 \h </w:instrText>
      </w:r>
      <w:r>
        <w:fldChar w:fldCharType="separate"/>
      </w:r>
      <w:r>
        <w:t>26</w:t>
      </w:r>
      <w:r>
        <w:fldChar w:fldCharType="end"/>
      </w:r>
    </w:p>
    <w:p w14:paraId="5A534FEA" w14:textId="6B8DF160" w:rsidR="00147A3B" w:rsidRDefault="00147A3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_Toc98500561 \h </w:instrText>
      </w:r>
      <w:r>
        <w:fldChar w:fldCharType="separate"/>
      </w:r>
      <w:r>
        <w:t>26</w:t>
      </w:r>
      <w:r>
        <w:fldChar w:fldCharType="end"/>
      </w:r>
    </w:p>
    <w:p w14:paraId="492DB79F" w14:textId="460D40D0" w:rsidR="00147A3B" w:rsidRDefault="00147A3B">
      <w:pPr>
        <w:pStyle w:val="TOC4"/>
        <w:rPr>
          <w:rFonts w:asciiTheme="minorHAnsi" w:eastAsiaTheme="minorEastAsia" w:hAnsiTheme="minorHAnsi" w:cstheme="minorBidi"/>
          <w:sz w:val="22"/>
          <w:szCs w:val="22"/>
          <w:lang w:eastAsia="en-GB"/>
        </w:rPr>
      </w:pPr>
      <w:r w:rsidRPr="004927E5">
        <w:rPr>
          <w:lang w:val="en-US"/>
        </w:rPr>
        <w:t>6.1.6.2</w:t>
      </w:r>
      <w:r>
        <w:rPr>
          <w:rFonts w:asciiTheme="minorHAnsi" w:eastAsiaTheme="minorEastAsia" w:hAnsiTheme="minorHAnsi" w:cstheme="minorBidi"/>
          <w:sz w:val="22"/>
          <w:szCs w:val="22"/>
          <w:lang w:eastAsia="en-GB"/>
        </w:rPr>
        <w:tab/>
      </w:r>
      <w:r w:rsidRPr="004927E5">
        <w:rPr>
          <w:lang w:val="en-US"/>
        </w:rPr>
        <w:t>Structured data types</w:t>
      </w:r>
      <w:r>
        <w:tab/>
      </w:r>
      <w:r>
        <w:fldChar w:fldCharType="begin" w:fldLock="1"/>
      </w:r>
      <w:r>
        <w:instrText xml:space="preserve"> PAGEREF _Toc98500562 \h </w:instrText>
      </w:r>
      <w:r>
        <w:fldChar w:fldCharType="separate"/>
      </w:r>
      <w:r>
        <w:t>27</w:t>
      </w:r>
      <w:r>
        <w:fldChar w:fldCharType="end"/>
      </w:r>
    </w:p>
    <w:p w14:paraId="79EA3303" w14:textId="58216295" w:rsidR="00147A3B" w:rsidRDefault="00147A3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_Toc98500563 \h </w:instrText>
      </w:r>
      <w:r>
        <w:fldChar w:fldCharType="separate"/>
      </w:r>
      <w:r>
        <w:t>27</w:t>
      </w:r>
      <w:r>
        <w:fldChar w:fldCharType="end"/>
      </w:r>
    </w:p>
    <w:p w14:paraId="28B3FBA5" w14:textId="79DD99C4" w:rsidR="00147A3B" w:rsidRDefault="00147A3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SliceAuthInfo</w:t>
      </w:r>
      <w:r>
        <w:tab/>
      </w:r>
      <w:r>
        <w:fldChar w:fldCharType="begin" w:fldLock="1"/>
      </w:r>
      <w:r>
        <w:instrText xml:space="preserve"> PAGEREF _Toc98500564 \h </w:instrText>
      </w:r>
      <w:r>
        <w:fldChar w:fldCharType="separate"/>
      </w:r>
      <w:r>
        <w:t>28</w:t>
      </w:r>
      <w:r>
        <w:fldChar w:fldCharType="end"/>
      </w:r>
    </w:p>
    <w:p w14:paraId="1BC99EAB" w14:textId="2DB0F535" w:rsidR="00147A3B" w:rsidRDefault="00147A3B">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SliceAuthContext</w:t>
      </w:r>
      <w:r>
        <w:tab/>
      </w:r>
      <w:r>
        <w:fldChar w:fldCharType="begin" w:fldLock="1"/>
      </w:r>
      <w:r>
        <w:instrText xml:space="preserve"> PAGEREF _Toc98500565 \h </w:instrText>
      </w:r>
      <w:r>
        <w:fldChar w:fldCharType="separate"/>
      </w:r>
      <w:r>
        <w:t>28</w:t>
      </w:r>
      <w:r>
        <w:fldChar w:fldCharType="end"/>
      </w:r>
    </w:p>
    <w:p w14:paraId="20D8C2AA" w14:textId="34367CC0" w:rsidR="00147A3B" w:rsidRDefault="00147A3B">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SliceAuthConfirmationData</w:t>
      </w:r>
      <w:r>
        <w:tab/>
      </w:r>
      <w:r>
        <w:fldChar w:fldCharType="begin" w:fldLock="1"/>
      </w:r>
      <w:r>
        <w:instrText xml:space="preserve"> PAGEREF _Toc98500566 \h </w:instrText>
      </w:r>
      <w:r>
        <w:fldChar w:fldCharType="separate"/>
      </w:r>
      <w:r>
        <w:t>28</w:t>
      </w:r>
      <w:r>
        <w:fldChar w:fldCharType="end"/>
      </w:r>
    </w:p>
    <w:p w14:paraId="36B0C49B" w14:textId="5B098187" w:rsidR="00147A3B" w:rsidRDefault="00147A3B">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SliceAuthConfirmationResponse</w:t>
      </w:r>
      <w:r>
        <w:tab/>
      </w:r>
      <w:r>
        <w:fldChar w:fldCharType="begin" w:fldLock="1"/>
      </w:r>
      <w:r>
        <w:instrText xml:space="preserve"> PAGEREF _Toc98500567 \h </w:instrText>
      </w:r>
      <w:r>
        <w:fldChar w:fldCharType="separate"/>
      </w:r>
      <w:r>
        <w:t>29</w:t>
      </w:r>
      <w:r>
        <w:fldChar w:fldCharType="end"/>
      </w:r>
    </w:p>
    <w:p w14:paraId="367347C6" w14:textId="4C0114D1" w:rsidR="00147A3B" w:rsidRDefault="00147A3B">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SliceAuthReauthNotification</w:t>
      </w:r>
      <w:r>
        <w:tab/>
      </w:r>
      <w:r>
        <w:fldChar w:fldCharType="begin" w:fldLock="1"/>
      </w:r>
      <w:r>
        <w:instrText xml:space="preserve"> PAGEREF _Toc98500568 \h </w:instrText>
      </w:r>
      <w:r>
        <w:fldChar w:fldCharType="separate"/>
      </w:r>
      <w:r>
        <w:t>29</w:t>
      </w:r>
      <w:r>
        <w:fldChar w:fldCharType="end"/>
      </w:r>
    </w:p>
    <w:p w14:paraId="7F954C1F" w14:textId="6EE37E39" w:rsidR="00147A3B" w:rsidRDefault="00147A3B">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SliceAuthRevocNotification</w:t>
      </w:r>
      <w:r>
        <w:tab/>
      </w:r>
      <w:r>
        <w:fldChar w:fldCharType="begin" w:fldLock="1"/>
      </w:r>
      <w:r>
        <w:instrText xml:space="preserve"> PAGEREF _Toc98500569 \h </w:instrText>
      </w:r>
      <w:r>
        <w:fldChar w:fldCharType="separate"/>
      </w:r>
      <w:r>
        <w:t>29</w:t>
      </w:r>
      <w:r>
        <w:fldChar w:fldCharType="end"/>
      </w:r>
    </w:p>
    <w:p w14:paraId="1D962F42" w14:textId="3C388DAE" w:rsidR="00147A3B" w:rsidRDefault="00147A3B">
      <w:pPr>
        <w:pStyle w:val="TOC4"/>
        <w:rPr>
          <w:rFonts w:asciiTheme="minorHAnsi" w:eastAsiaTheme="minorEastAsia" w:hAnsiTheme="minorHAnsi" w:cstheme="minorBidi"/>
          <w:sz w:val="22"/>
          <w:szCs w:val="22"/>
          <w:lang w:eastAsia="en-GB"/>
        </w:rPr>
      </w:pPr>
      <w:r w:rsidRPr="004927E5">
        <w:rPr>
          <w:lang w:val="en-US"/>
        </w:rPr>
        <w:t>6.1.6.3</w:t>
      </w:r>
      <w:r>
        <w:rPr>
          <w:rFonts w:asciiTheme="minorHAnsi" w:eastAsiaTheme="minorEastAsia" w:hAnsiTheme="minorHAnsi" w:cstheme="minorBidi"/>
          <w:sz w:val="22"/>
          <w:szCs w:val="22"/>
          <w:lang w:eastAsia="en-GB"/>
        </w:rPr>
        <w:tab/>
      </w:r>
      <w:r w:rsidRPr="004927E5">
        <w:rPr>
          <w:lang w:val="en-US"/>
        </w:rPr>
        <w:t>Simple data types and enumerations</w:t>
      </w:r>
      <w:r>
        <w:tab/>
      </w:r>
      <w:r>
        <w:fldChar w:fldCharType="begin" w:fldLock="1"/>
      </w:r>
      <w:r>
        <w:instrText xml:space="preserve"> PAGEREF _Toc98500570 \h </w:instrText>
      </w:r>
      <w:r>
        <w:fldChar w:fldCharType="separate"/>
      </w:r>
      <w:r>
        <w:t>29</w:t>
      </w:r>
      <w:r>
        <w:fldChar w:fldCharType="end"/>
      </w:r>
    </w:p>
    <w:p w14:paraId="259FC355" w14:textId="3034A20C" w:rsidR="00147A3B" w:rsidRDefault="00147A3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_Toc98500571 \h </w:instrText>
      </w:r>
      <w:r>
        <w:fldChar w:fldCharType="separate"/>
      </w:r>
      <w:r>
        <w:t>29</w:t>
      </w:r>
      <w:r>
        <w:fldChar w:fldCharType="end"/>
      </w:r>
    </w:p>
    <w:p w14:paraId="7D154ADF" w14:textId="3B5AFCBE" w:rsidR="00147A3B" w:rsidRDefault="00147A3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_Toc98500572 \h </w:instrText>
      </w:r>
      <w:r>
        <w:fldChar w:fldCharType="separate"/>
      </w:r>
      <w:r>
        <w:t>29</w:t>
      </w:r>
      <w:r>
        <w:fldChar w:fldCharType="end"/>
      </w:r>
    </w:p>
    <w:p w14:paraId="34E659A7" w14:textId="0A667F6F" w:rsidR="00147A3B" w:rsidRDefault="00147A3B">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SliceAuthNotificationType</w:t>
      </w:r>
      <w:r>
        <w:tab/>
      </w:r>
      <w:r>
        <w:fldChar w:fldCharType="begin" w:fldLock="1"/>
      </w:r>
      <w:r>
        <w:instrText xml:space="preserve"> PAGEREF _Toc98500573 \h </w:instrText>
      </w:r>
      <w:r>
        <w:fldChar w:fldCharType="separate"/>
      </w:r>
      <w:r>
        <w:t>29</w:t>
      </w:r>
      <w:r>
        <w:fldChar w:fldCharType="end"/>
      </w:r>
    </w:p>
    <w:p w14:paraId="040A3343" w14:textId="12460005" w:rsidR="00147A3B" w:rsidRDefault="00147A3B">
      <w:pPr>
        <w:pStyle w:val="TOC4"/>
        <w:rPr>
          <w:rFonts w:asciiTheme="minorHAnsi" w:eastAsiaTheme="minorEastAsia" w:hAnsiTheme="minorHAnsi" w:cstheme="minorBidi"/>
          <w:sz w:val="22"/>
          <w:szCs w:val="22"/>
          <w:lang w:eastAsia="en-GB"/>
        </w:rPr>
      </w:pPr>
      <w:r w:rsidRPr="004927E5">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_Toc98500574 \h </w:instrText>
      </w:r>
      <w:r>
        <w:fldChar w:fldCharType="separate"/>
      </w:r>
      <w:r>
        <w:t>30</w:t>
      </w:r>
      <w:r>
        <w:fldChar w:fldCharType="end"/>
      </w:r>
    </w:p>
    <w:p w14:paraId="165D51C8" w14:textId="658162A6" w:rsidR="00147A3B" w:rsidRDefault="00147A3B">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_Toc98500575 \h </w:instrText>
      </w:r>
      <w:r>
        <w:fldChar w:fldCharType="separate"/>
      </w:r>
      <w:r>
        <w:t>30</w:t>
      </w:r>
      <w:r>
        <w:fldChar w:fldCharType="end"/>
      </w:r>
    </w:p>
    <w:p w14:paraId="1517213A" w14:textId="65AD221D" w:rsidR="00147A3B" w:rsidRDefault="00147A3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_Toc98500576 \h </w:instrText>
      </w:r>
      <w:r>
        <w:fldChar w:fldCharType="separate"/>
      </w:r>
      <w:r>
        <w:t>30</w:t>
      </w:r>
      <w:r>
        <w:fldChar w:fldCharType="end"/>
      </w:r>
    </w:p>
    <w:p w14:paraId="3362710F" w14:textId="02F88725" w:rsidR="00147A3B" w:rsidRDefault="00147A3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_Toc98500577 \h </w:instrText>
      </w:r>
      <w:r>
        <w:fldChar w:fldCharType="separate"/>
      </w:r>
      <w:r>
        <w:t>30</w:t>
      </w:r>
      <w:r>
        <w:fldChar w:fldCharType="end"/>
      </w:r>
    </w:p>
    <w:p w14:paraId="62980EC2" w14:textId="50057DCD" w:rsidR="00147A3B" w:rsidRDefault="00147A3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_Toc98500578 \h </w:instrText>
      </w:r>
      <w:r>
        <w:fldChar w:fldCharType="separate"/>
      </w:r>
      <w:r>
        <w:t>30</w:t>
      </w:r>
      <w:r>
        <w:fldChar w:fldCharType="end"/>
      </w:r>
    </w:p>
    <w:p w14:paraId="7E7B1F29" w14:textId="259093E9" w:rsidR="00147A3B" w:rsidRDefault="00147A3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_Toc98500579 \h </w:instrText>
      </w:r>
      <w:r>
        <w:fldChar w:fldCharType="separate"/>
      </w:r>
      <w:r>
        <w:t>30</w:t>
      </w:r>
      <w:r>
        <w:fldChar w:fldCharType="end"/>
      </w:r>
    </w:p>
    <w:p w14:paraId="54675D4E" w14:textId="06629245" w:rsidR="00147A3B" w:rsidRDefault="00147A3B">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_Toc98500580 \h </w:instrText>
      </w:r>
      <w:r>
        <w:fldChar w:fldCharType="separate"/>
      </w:r>
      <w:r>
        <w:t>30</w:t>
      </w:r>
      <w:r>
        <w:fldChar w:fldCharType="end"/>
      </w:r>
    </w:p>
    <w:p w14:paraId="1C736B74" w14:textId="301AF934" w:rsidR="00147A3B" w:rsidRDefault="00147A3B">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_Toc98500581 \h </w:instrText>
      </w:r>
      <w:r>
        <w:fldChar w:fldCharType="separate"/>
      </w:r>
      <w:r>
        <w:t>31</w:t>
      </w:r>
      <w:r>
        <w:fldChar w:fldCharType="end"/>
      </w:r>
    </w:p>
    <w:p w14:paraId="12EE0D1F" w14:textId="6E4D4795" w:rsidR="00147A3B" w:rsidRDefault="00147A3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Pr>
          <w:lang w:eastAsia="zh-CN"/>
        </w:rPr>
        <w:t>Nnssaaf_AIW</w:t>
      </w:r>
      <w:r>
        <w:t xml:space="preserve"> Service API</w:t>
      </w:r>
      <w:r>
        <w:tab/>
      </w:r>
      <w:r>
        <w:fldChar w:fldCharType="begin" w:fldLock="1"/>
      </w:r>
      <w:r>
        <w:instrText xml:space="preserve"> PAGEREF _Toc98500582 \h </w:instrText>
      </w:r>
      <w:r>
        <w:fldChar w:fldCharType="separate"/>
      </w:r>
      <w:r>
        <w:t>31</w:t>
      </w:r>
      <w:r>
        <w:fldChar w:fldCharType="end"/>
      </w:r>
    </w:p>
    <w:p w14:paraId="517A18C8" w14:textId="76529DA8" w:rsidR="00147A3B" w:rsidRDefault="00147A3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_Toc98500583 \h </w:instrText>
      </w:r>
      <w:r>
        <w:fldChar w:fldCharType="separate"/>
      </w:r>
      <w:r>
        <w:t>31</w:t>
      </w:r>
      <w:r>
        <w:fldChar w:fldCharType="end"/>
      </w:r>
    </w:p>
    <w:p w14:paraId="5415852D" w14:textId="4064F7C2" w:rsidR="00147A3B" w:rsidRDefault="00147A3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_Toc98500584 \h </w:instrText>
      </w:r>
      <w:r>
        <w:fldChar w:fldCharType="separate"/>
      </w:r>
      <w:r>
        <w:t>31</w:t>
      </w:r>
      <w:r>
        <w:fldChar w:fldCharType="end"/>
      </w:r>
    </w:p>
    <w:p w14:paraId="58A2E4FD" w14:textId="0363F520" w:rsidR="00147A3B" w:rsidRDefault="00147A3B">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_Toc98500585 \h </w:instrText>
      </w:r>
      <w:r>
        <w:fldChar w:fldCharType="separate"/>
      </w:r>
      <w:r>
        <w:t>31</w:t>
      </w:r>
      <w:r>
        <w:fldChar w:fldCharType="end"/>
      </w:r>
    </w:p>
    <w:p w14:paraId="7C37AF59" w14:textId="35B25468" w:rsidR="00147A3B" w:rsidRDefault="00147A3B">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_Toc98500586 \h </w:instrText>
      </w:r>
      <w:r>
        <w:fldChar w:fldCharType="separate"/>
      </w:r>
      <w:r>
        <w:t>31</w:t>
      </w:r>
      <w:r>
        <w:fldChar w:fldCharType="end"/>
      </w:r>
    </w:p>
    <w:p w14:paraId="7F4EE9AE" w14:textId="1CB09035" w:rsidR="00147A3B" w:rsidRDefault="00147A3B">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_Toc98500587 \h </w:instrText>
      </w:r>
      <w:r>
        <w:fldChar w:fldCharType="separate"/>
      </w:r>
      <w:r>
        <w:t>31</w:t>
      </w:r>
      <w:r>
        <w:fldChar w:fldCharType="end"/>
      </w:r>
    </w:p>
    <w:p w14:paraId="1167BE43" w14:textId="02E9B82A" w:rsidR="00147A3B" w:rsidRDefault="00147A3B">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_Toc98500588 \h </w:instrText>
      </w:r>
      <w:r>
        <w:fldChar w:fldCharType="separate"/>
      </w:r>
      <w:r>
        <w:t>32</w:t>
      </w:r>
      <w:r>
        <w:fldChar w:fldCharType="end"/>
      </w:r>
    </w:p>
    <w:p w14:paraId="53FAC22B" w14:textId="6D0C27B5" w:rsidR="00147A3B" w:rsidRDefault="00147A3B">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_Toc98500589 \h </w:instrText>
      </w:r>
      <w:r>
        <w:fldChar w:fldCharType="separate"/>
      </w:r>
      <w:r>
        <w:t>32</w:t>
      </w:r>
      <w:r>
        <w:fldChar w:fldCharType="end"/>
      </w:r>
    </w:p>
    <w:p w14:paraId="55F7BD71" w14:textId="1DFACD63" w:rsidR="00147A3B" w:rsidRDefault="00147A3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_Toc98500590 \h </w:instrText>
      </w:r>
      <w:r>
        <w:fldChar w:fldCharType="separate"/>
      </w:r>
      <w:r>
        <w:t>32</w:t>
      </w:r>
      <w:r>
        <w:fldChar w:fldCharType="end"/>
      </w:r>
    </w:p>
    <w:p w14:paraId="1C2B7F61" w14:textId="06E2D1FA" w:rsidR="00147A3B" w:rsidRDefault="00147A3B">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_Toc98500591 \h </w:instrText>
      </w:r>
      <w:r>
        <w:fldChar w:fldCharType="separate"/>
      </w:r>
      <w:r>
        <w:t>32</w:t>
      </w:r>
      <w:r>
        <w:fldChar w:fldCharType="end"/>
      </w:r>
    </w:p>
    <w:p w14:paraId="4BC27239" w14:textId="493B795F" w:rsidR="00147A3B" w:rsidRDefault="00147A3B">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authentications (Collection)</w:t>
      </w:r>
      <w:r>
        <w:tab/>
      </w:r>
      <w:r>
        <w:fldChar w:fldCharType="begin" w:fldLock="1"/>
      </w:r>
      <w:r>
        <w:instrText xml:space="preserve"> PAGEREF _Toc98500592 \h </w:instrText>
      </w:r>
      <w:r>
        <w:fldChar w:fldCharType="separate"/>
      </w:r>
      <w:r>
        <w:t>32</w:t>
      </w:r>
      <w:r>
        <w:fldChar w:fldCharType="end"/>
      </w:r>
    </w:p>
    <w:p w14:paraId="7DA4C135" w14:textId="128030A4" w:rsidR="00147A3B" w:rsidRDefault="00147A3B">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_Toc98500593 \h </w:instrText>
      </w:r>
      <w:r>
        <w:fldChar w:fldCharType="separate"/>
      </w:r>
      <w:r>
        <w:t>32</w:t>
      </w:r>
      <w:r>
        <w:fldChar w:fldCharType="end"/>
      </w:r>
    </w:p>
    <w:p w14:paraId="3494F98D" w14:textId="33D8204C" w:rsidR="00147A3B" w:rsidRDefault="00147A3B">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_Toc98500594 \h </w:instrText>
      </w:r>
      <w:r>
        <w:fldChar w:fldCharType="separate"/>
      </w:r>
      <w:r>
        <w:t>32</w:t>
      </w:r>
      <w:r>
        <w:fldChar w:fldCharType="end"/>
      </w:r>
    </w:p>
    <w:p w14:paraId="52367442" w14:textId="5727373B" w:rsidR="00147A3B" w:rsidRDefault="00147A3B">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_Toc98500595 \h </w:instrText>
      </w:r>
      <w:r>
        <w:fldChar w:fldCharType="separate"/>
      </w:r>
      <w:r>
        <w:t>33</w:t>
      </w:r>
      <w:r>
        <w:fldChar w:fldCharType="end"/>
      </w:r>
    </w:p>
    <w:p w14:paraId="0E16E03F" w14:textId="2F93D51A" w:rsidR="00147A3B" w:rsidRDefault="00147A3B">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 xml:space="preserve">Resource: </w:t>
      </w:r>
      <w:r w:rsidRPr="004927E5">
        <w:rPr>
          <w:lang w:val="fr-FR"/>
        </w:rPr>
        <w:t>authentication (Document)</w:t>
      </w:r>
      <w:r>
        <w:tab/>
      </w:r>
      <w:r>
        <w:fldChar w:fldCharType="begin" w:fldLock="1"/>
      </w:r>
      <w:r>
        <w:instrText xml:space="preserve"> PAGEREF _Toc98500596 \h </w:instrText>
      </w:r>
      <w:r>
        <w:fldChar w:fldCharType="separate"/>
      </w:r>
      <w:r>
        <w:t>35</w:t>
      </w:r>
      <w:r>
        <w:fldChar w:fldCharType="end"/>
      </w:r>
    </w:p>
    <w:p w14:paraId="1EA58351" w14:textId="26B56279" w:rsidR="00147A3B" w:rsidRDefault="00147A3B">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_Toc98500597 \h </w:instrText>
      </w:r>
      <w:r>
        <w:fldChar w:fldCharType="separate"/>
      </w:r>
      <w:r>
        <w:t>35</w:t>
      </w:r>
      <w:r>
        <w:fldChar w:fldCharType="end"/>
      </w:r>
    </w:p>
    <w:p w14:paraId="4EAB7744" w14:textId="34789D65" w:rsidR="00147A3B" w:rsidRDefault="00147A3B">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_Toc98500598 \h </w:instrText>
      </w:r>
      <w:r>
        <w:fldChar w:fldCharType="separate"/>
      </w:r>
      <w:r>
        <w:t>35</w:t>
      </w:r>
      <w:r>
        <w:fldChar w:fldCharType="end"/>
      </w:r>
    </w:p>
    <w:p w14:paraId="230B586D" w14:textId="7A1DBC65" w:rsidR="00147A3B" w:rsidRDefault="00147A3B">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_Toc98500599 \h </w:instrText>
      </w:r>
      <w:r>
        <w:fldChar w:fldCharType="separate"/>
      </w:r>
      <w:r>
        <w:t>35</w:t>
      </w:r>
      <w:r>
        <w:fldChar w:fldCharType="end"/>
      </w:r>
    </w:p>
    <w:p w14:paraId="054C1695" w14:textId="15439B26" w:rsidR="00147A3B" w:rsidRDefault="00147A3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_Toc98500600 \h </w:instrText>
      </w:r>
      <w:r>
        <w:fldChar w:fldCharType="separate"/>
      </w:r>
      <w:r>
        <w:t>37</w:t>
      </w:r>
      <w:r>
        <w:fldChar w:fldCharType="end"/>
      </w:r>
    </w:p>
    <w:p w14:paraId="530B0275" w14:textId="30E1D658" w:rsidR="00147A3B" w:rsidRDefault="00147A3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_Toc98500601 \h </w:instrText>
      </w:r>
      <w:r>
        <w:fldChar w:fldCharType="separate"/>
      </w:r>
      <w:r>
        <w:t>37</w:t>
      </w:r>
      <w:r>
        <w:fldChar w:fldCharType="end"/>
      </w:r>
    </w:p>
    <w:p w14:paraId="686A2269" w14:textId="70B476EE" w:rsidR="00147A3B" w:rsidRDefault="00147A3B">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_Toc98500602 \h </w:instrText>
      </w:r>
      <w:r>
        <w:fldChar w:fldCharType="separate"/>
      </w:r>
      <w:r>
        <w:t>37</w:t>
      </w:r>
      <w:r>
        <w:fldChar w:fldCharType="end"/>
      </w:r>
    </w:p>
    <w:p w14:paraId="4AB7032A" w14:textId="49B90AB1" w:rsidR="00147A3B" w:rsidRDefault="00147A3B">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_Toc98500603 \h </w:instrText>
      </w:r>
      <w:r>
        <w:fldChar w:fldCharType="separate"/>
      </w:r>
      <w:r>
        <w:t>37</w:t>
      </w:r>
      <w:r>
        <w:fldChar w:fldCharType="end"/>
      </w:r>
    </w:p>
    <w:p w14:paraId="6A01471C" w14:textId="27B806F6" w:rsidR="00147A3B" w:rsidRDefault="00147A3B">
      <w:pPr>
        <w:pStyle w:val="TOC4"/>
        <w:rPr>
          <w:rFonts w:asciiTheme="minorHAnsi" w:eastAsiaTheme="minorEastAsia" w:hAnsiTheme="minorHAnsi" w:cstheme="minorBidi"/>
          <w:sz w:val="22"/>
          <w:szCs w:val="22"/>
          <w:lang w:eastAsia="en-GB"/>
        </w:rPr>
      </w:pPr>
      <w:r w:rsidRPr="004927E5">
        <w:rPr>
          <w:lang w:val="en-US"/>
        </w:rPr>
        <w:t>6.2.6.2</w:t>
      </w:r>
      <w:r>
        <w:rPr>
          <w:rFonts w:asciiTheme="minorHAnsi" w:eastAsiaTheme="minorEastAsia" w:hAnsiTheme="minorHAnsi" w:cstheme="minorBidi"/>
          <w:sz w:val="22"/>
          <w:szCs w:val="22"/>
          <w:lang w:eastAsia="en-GB"/>
        </w:rPr>
        <w:tab/>
      </w:r>
      <w:r w:rsidRPr="004927E5">
        <w:rPr>
          <w:lang w:val="en-US"/>
        </w:rPr>
        <w:t>Structured data types</w:t>
      </w:r>
      <w:r>
        <w:tab/>
      </w:r>
      <w:r>
        <w:fldChar w:fldCharType="begin" w:fldLock="1"/>
      </w:r>
      <w:r>
        <w:instrText xml:space="preserve"> PAGEREF _Toc98500604 \h </w:instrText>
      </w:r>
      <w:r>
        <w:fldChar w:fldCharType="separate"/>
      </w:r>
      <w:r>
        <w:t>37</w:t>
      </w:r>
      <w:r>
        <w:fldChar w:fldCharType="end"/>
      </w:r>
    </w:p>
    <w:p w14:paraId="4E11E9BE" w14:textId="00330E7D" w:rsidR="00147A3B" w:rsidRDefault="00147A3B">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_Toc98500605 \h </w:instrText>
      </w:r>
      <w:r>
        <w:fldChar w:fldCharType="separate"/>
      </w:r>
      <w:r>
        <w:t>37</w:t>
      </w:r>
      <w:r>
        <w:fldChar w:fldCharType="end"/>
      </w:r>
    </w:p>
    <w:p w14:paraId="2040FF6F" w14:textId="646F6587" w:rsidR="00147A3B" w:rsidRDefault="00147A3B">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AuthInfo</w:t>
      </w:r>
      <w:r>
        <w:tab/>
      </w:r>
      <w:r>
        <w:fldChar w:fldCharType="begin" w:fldLock="1"/>
      </w:r>
      <w:r>
        <w:instrText xml:space="preserve"> PAGEREF _Toc98500606 \h </w:instrText>
      </w:r>
      <w:r>
        <w:fldChar w:fldCharType="separate"/>
      </w:r>
      <w:r>
        <w:t>38</w:t>
      </w:r>
      <w:r>
        <w:fldChar w:fldCharType="end"/>
      </w:r>
    </w:p>
    <w:p w14:paraId="7893FDE4" w14:textId="21F02255" w:rsidR="00147A3B" w:rsidRDefault="00147A3B">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AuthContext</w:t>
      </w:r>
      <w:r>
        <w:tab/>
      </w:r>
      <w:r>
        <w:fldChar w:fldCharType="begin" w:fldLock="1"/>
      </w:r>
      <w:r>
        <w:instrText xml:space="preserve"> PAGEREF _Toc98500607 \h </w:instrText>
      </w:r>
      <w:r>
        <w:fldChar w:fldCharType="separate"/>
      </w:r>
      <w:r>
        <w:t>38</w:t>
      </w:r>
      <w:r>
        <w:fldChar w:fldCharType="end"/>
      </w:r>
    </w:p>
    <w:p w14:paraId="60801959" w14:textId="23B2C14B" w:rsidR="00147A3B" w:rsidRDefault="00147A3B">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AuthConfirmationData</w:t>
      </w:r>
      <w:r>
        <w:tab/>
      </w:r>
      <w:r>
        <w:fldChar w:fldCharType="begin" w:fldLock="1"/>
      </w:r>
      <w:r>
        <w:instrText xml:space="preserve"> PAGEREF _Toc98500608 \h </w:instrText>
      </w:r>
      <w:r>
        <w:fldChar w:fldCharType="separate"/>
      </w:r>
      <w:r>
        <w:t>38</w:t>
      </w:r>
      <w:r>
        <w:fldChar w:fldCharType="end"/>
      </w:r>
    </w:p>
    <w:p w14:paraId="2D595F8C" w14:textId="418526DD" w:rsidR="00147A3B" w:rsidRDefault="00147A3B">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AuthConfirmationResponse</w:t>
      </w:r>
      <w:r>
        <w:tab/>
      </w:r>
      <w:r>
        <w:fldChar w:fldCharType="begin" w:fldLock="1"/>
      </w:r>
      <w:r>
        <w:instrText xml:space="preserve"> PAGEREF _Toc98500609 \h </w:instrText>
      </w:r>
      <w:r>
        <w:fldChar w:fldCharType="separate"/>
      </w:r>
      <w:r>
        <w:t>39</w:t>
      </w:r>
      <w:r>
        <w:fldChar w:fldCharType="end"/>
      </w:r>
    </w:p>
    <w:p w14:paraId="58B34D22" w14:textId="31B0B88B" w:rsidR="00147A3B" w:rsidRDefault="00147A3B">
      <w:pPr>
        <w:pStyle w:val="TOC4"/>
        <w:rPr>
          <w:rFonts w:asciiTheme="minorHAnsi" w:eastAsiaTheme="minorEastAsia" w:hAnsiTheme="minorHAnsi" w:cstheme="minorBidi"/>
          <w:sz w:val="22"/>
          <w:szCs w:val="22"/>
          <w:lang w:eastAsia="en-GB"/>
        </w:rPr>
      </w:pPr>
      <w:r w:rsidRPr="004927E5">
        <w:rPr>
          <w:lang w:val="en-US"/>
        </w:rPr>
        <w:t>6.2.6.3</w:t>
      </w:r>
      <w:r>
        <w:rPr>
          <w:rFonts w:asciiTheme="minorHAnsi" w:eastAsiaTheme="minorEastAsia" w:hAnsiTheme="minorHAnsi" w:cstheme="minorBidi"/>
          <w:sz w:val="22"/>
          <w:szCs w:val="22"/>
          <w:lang w:eastAsia="en-GB"/>
        </w:rPr>
        <w:tab/>
      </w:r>
      <w:r w:rsidRPr="004927E5">
        <w:rPr>
          <w:lang w:val="en-US"/>
        </w:rPr>
        <w:t>Simple data types and enumerations</w:t>
      </w:r>
      <w:r>
        <w:tab/>
      </w:r>
      <w:r>
        <w:fldChar w:fldCharType="begin" w:fldLock="1"/>
      </w:r>
      <w:r>
        <w:instrText xml:space="preserve"> PAGEREF _Toc98500610 \h </w:instrText>
      </w:r>
      <w:r>
        <w:fldChar w:fldCharType="separate"/>
      </w:r>
      <w:r>
        <w:t>39</w:t>
      </w:r>
      <w:r>
        <w:fldChar w:fldCharType="end"/>
      </w:r>
    </w:p>
    <w:p w14:paraId="71A2F1EE" w14:textId="44A21E13" w:rsidR="00147A3B" w:rsidRDefault="00147A3B">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_Toc98500611 \h </w:instrText>
      </w:r>
      <w:r>
        <w:fldChar w:fldCharType="separate"/>
      </w:r>
      <w:r>
        <w:t>39</w:t>
      </w:r>
      <w:r>
        <w:fldChar w:fldCharType="end"/>
      </w:r>
    </w:p>
    <w:p w14:paraId="13283CD6" w14:textId="78BEFB6F" w:rsidR="00147A3B" w:rsidRDefault="00147A3B">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_Toc98500612 \h </w:instrText>
      </w:r>
      <w:r>
        <w:fldChar w:fldCharType="separate"/>
      </w:r>
      <w:r>
        <w:t>39</w:t>
      </w:r>
      <w:r>
        <w:fldChar w:fldCharType="end"/>
      </w:r>
    </w:p>
    <w:p w14:paraId="09B29D83" w14:textId="380036A7" w:rsidR="00147A3B" w:rsidRDefault="00147A3B">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_Toc98500613 \h </w:instrText>
      </w:r>
      <w:r>
        <w:fldChar w:fldCharType="separate"/>
      </w:r>
      <w:r>
        <w:t>39</w:t>
      </w:r>
      <w:r>
        <w:fldChar w:fldCharType="end"/>
      </w:r>
    </w:p>
    <w:p w14:paraId="24514DCF" w14:textId="4BAF4195" w:rsidR="00147A3B" w:rsidRDefault="00147A3B">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_Toc98500614 \h </w:instrText>
      </w:r>
      <w:r>
        <w:fldChar w:fldCharType="separate"/>
      </w:r>
      <w:r>
        <w:t>39</w:t>
      </w:r>
      <w:r>
        <w:fldChar w:fldCharType="end"/>
      </w:r>
    </w:p>
    <w:p w14:paraId="5E22BFE9" w14:textId="04D09697" w:rsidR="00147A3B" w:rsidRDefault="00147A3B">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_Toc98500615 \h </w:instrText>
      </w:r>
      <w:r>
        <w:fldChar w:fldCharType="separate"/>
      </w:r>
      <w:r>
        <w:t>39</w:t>
      </w:r>
      <w:r>
        <w:fldChar w:fldCharType="end"/>
      </w:r>
    </w:p>
    <w:p w14:paraId="762932F2" w14:textId="38C13874" w:rsidR="00147A3B" w:rsidRDefault="00147A3B">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_Toc98500616 \h </w:instrText>
      </w:r>
      <w:r>
        <w:fldChar w:fldCharType="separate"/>
      </w:r>
      <w:r>
        <w:t>39</w:t>
      </w:r>
      <w:r>
        <w:fldChar w:fldCharType="end"/>
      </w:r>
    </w:p>
    <w:p w14:paraId="25945DEF" w14:textId="4210941E" w:rsidR="00147A3B" w:rsidRDefault="00147A3B">
      <w:pPr>
        <w:pStyle w:val="TOC2"/>
        <w:rPr>
          <w:rFonts w:asciiTheme="minorHAnsi" w:eastAsiaTheme="minorEastAsia" w:hAnsiTheme="minorHAnsi" w:cstheme="minorBidi"/>
          <w:sz w:val="22"/>
          <w:szCs w:val="22"/>
          <w:lang w:eastAsia="en-GB"/>
        </w:rPr>
      </w:pPr>
      <w:r>
        <w:lastRenderedPageBreak/>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_Toc98500617 \h </w:instrText>
      </w:r>
      <w:r>
        <w:fldChar w:fldCharType="separate"/>
      </w:r>
      <w:r>
        <w:t>40</w:t>
      </w:r>
      <w:r>
        <w:fldChar w:fldCharType="end"/>
      </w:r>
    </w:p>
    <w:p w14:paraId="47E46294" w14:textId="7F37FA13" w:rsidR="00147A3B" w:rsidRDefault="00147A3B">
      <w:pPr>
        <w:pStyle w:val="TOC2"/>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_Toc98500618 \h </w:instrText>
      </w:r>
      <w:r>
        <w:fldChar w:fldCharType="separate"/>
      </w:r>
      <w:r>
        <w:t>40</w:t>
      </w:r>
      <w:r>
        <w:fldChar w:fldCharType="end"/>
      </w:r>
    </w:p>
    <w:p w14:paraId="1FA6AFEB" w14:textId="3BC62215" w:rsidR="00147A3B" w:rsidRDefault="00147A3B">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_Toc98500619 \h </w:instrText>
      </w:r>
      <w:r>
        <w:fldChar w:fldCharType="separate"/>
      </w:r>
      <w:r>
        <w:t>41</w:t>
      </w:r>
      <w:r>
        <w:fldChar w:fldCharType="end"/>
      </w:r>
    </w:p>
    <w:p w14:paraId="58B79047" w14:textId="024F5D20" w:rsidR="00147A3B" w:rsidRPr="00147A3B" w:rsidRDefault="00147A3B">
      <w:pPr>
        <w:pStyle w:val="TOC2"/>
        <w:rPr>
          <w:rFonts w:asciiTheme="minorHAnsi" w:eastAsiaTheme="minorEastAsia" w:hAnsiTheme="minorHAnsi" w:cstheme="minorBidi"/>
          <w:sz w:val="22"/>
          <w:szCs w:val="22"/>
          <w:lang w:val="fi-FI" w:eastAsia="en-GB"/>
        </w:rPr>
      </w:pPr>
      <w:r w:rsidRPr="00147A3B">
        <w:rPr>
          <w:lang w:val="fi-FI"/>
        </w:rPr>
        <w:t>A.1</w:t>
      </w:r>
      <w:r w:rsidRPr="00147A3B">
        <w:rPr>
          <w:rFonts w:asciiTheme="minorHAnsi" w:eastAsiaTheme="minorEastAsia" w:hAnsiTheme="minorHAnsi" w:cstheme="minorBidi"/>
          <w:sz w:val="22"/>
          <w:szCs w:val="22"/>
          <w:lang w:val="fi-FI" w:eastAsia="en-GB"/>
        </w:rPr>
        <w:tab/>
      </w:r>
      <w:r w:rsidRPr="00147A3B">
        <w:rPr>
          <w:lang w:val="fi-FI"/>
        </w:rPr>
        <w:t>General</w:t>
      </w:r>
      <w:r w:rsidRPr="00147A3B">
        <w:rPr>
          <w:lang w:val="fi-FI"/>
        </w:rPr>
        <w:tab/>
      </w:r>
      <w:r>
        <w:fldChar w:fldCharType="begin" w:fldLock="1"/>
      </w:r>
      <w:r w:rsidRPr="00147A3B">
        <w:rPr>
          <w:lang w:val="fi-FI"/>
        </w:rPr>
        <w:instrText xml:space="preserve"> PAGEREF _Toc98500620 \h </w:instrText>
      </w:r>
      <w:r>
        <w:fldChar w:fldCharType="separate"/>
      </w:r>
      <w:r w:rsidRPr="00147A3B">
        <w:rPr>
          <w:lang w:val="fi-FI"/>
        </w:rPr>
        <w:t>41</w:t>
      </w:r>
      <w:r>
        <w:fldChar w:fldCharType="end"/>
      </w:r>
    </w:p>
    <w:p w14:paraId="1526DFB1" w14:textId="3FF0FA68" w:rsidR="00147A3B" w:rsidRPr="00147A3B" w:rsidRDefault="00147A3B">
      <w:pPr>
        <w:pStyle w:val="TOC2"/>
        <w:rPr>
          <w:rFonts w:asciiTheme="minorHAnsi" w:eastAsiaTheme="minorEastAsia" w:hAnsiTheme="minorHAnsi" w:cstheme="minorBidi"/>
          <w:sz w:val="22"/>
          <w:szCs w:val="22"/>
          <w:lang w:val="fi-FI" w:eastAsia="en-GB"/>
        </w:rPr>
      </w:pPr>
      <w:r w:rsidRPr="004927E5">
        <w:rPr>
          <w:lang w:val="fi-FI"/>
        </w:rPr>
        <w:t>A.2</w:t>
      </w:r>
      <w:r w:rsidRPr="00147A3B">
        <w:rPr>
          <w:rFonts w:asciiTheme="minorHAnsi" w:eastAsiaTheme="minorEastAsia" w:hAnsiTheme="minorHAnsi" w:cstheme="minorBidi"/>
          <w:sz w:val="22"/>
          <w:szCs w:val="22"/>
          <w:lang w:val="fi-FI" w:eastAsia="en-GB"/>
        </w:rPr>
        <w:tab/>
      </w:r>
      <w:r w:rsidRPr="004927E5">
        <w:rPr>
          <w:lang w:val="fi-FI" w:eastAsia="zh-CN"/>
        </w:rPr>
        <w:t>Nnssaaf_NSSAA</w:t>
      </w:r>
      <w:r w:rsidRPr="004927E5">
        <w:rPr>
          <w:lang w:val="fi-FI"/>
        </w:rPr>
        <w:t xml:space="preserve"> API</w:t>
      </w:r>
      <w:r w:rsidRPr="00147A3B">
        <w:rPr>
          <w:lang w:val="fi-FI"/>
        </w:rPr>
        <w:tab/>
      </w:r>
      <w:r>
        <w:fldChar w:fldCharType="begin" w:fldLock="1"/>
      </w:r>
      <w:r w:rsidRPr="00147A3B">
        <w:rPr>
          <w:lang w:val="fi-FI"/>
        </w:rPr>
        <w:instrText xml:space="preserve"> PAGEREF _Toc98500621 \h </w:instrText>
      </w:r>
      <w:r>
        <w:fldChar w:fldCharType="separate"/>
      </w:r>
      <w:r w:rsidRPr="00147A3B">
        <w:rPr>
          <w:lang w:val="fi-FI"/>
        </w:rPr>
        <w:t>41</w:t>
      </w:r>
      <w:r>
        <w:fldChar w:fldCharType="end"/>
      </w:r>
    </w:p>
    <w:p w14:paraId="0F60525C" w14:textId="29212C72" w:rsidR="00147A3B" w:rsidRPr="00147A3B" w:rsidRDefault="00147A3B">
      <w:pPr>
        <w:pStyle w:val="TOC2"/>
        <w:rPr>
          <w:rFonts w:asciiTheme="minorHAnsi" w:eastAsiaTheme="minorEastAsia" w:hAnsiTheme="minorHAnsi" w:cstheme="minorBidi"/>
          <w:sz w:val="22"/>
          <w:szCs w:val="22"/>
          <w:lang w:val="fi-FI" w:eastAsia="en-GB"/>
        </w:rPr>
      </w:pPr>
      <w:r w:rsidRPr="00147A3B">
        <w:rPr>
          <w:lang w:val="fi-FI"/>
        </w:rPr>
        <w:t>A.3</w:t>
      </w:r>
      <w:r w:rsidRPr="00147A3B">
        <w:rPr>
          <w:rFonts w:asciiTheme="minorHAnsi" w:eastAsiaTheme="minorEastAsia" w:hAnsiTheme="minorHAnsi" w:cstheme="minorBidi"/>
          <w:sz w:val="22"/>
          <w:szCs w:val="22"/>
          <w:lang w:val="fi-FI" w:eastAsia="en-GB"/>
        </w:rPr>
        <w:tab/>
      </w:r>
      <w:r w:rsidRPr="00147A3B">
        <w:rPr>
          <w:lang w:val="fi-FI" w:eastAsia="zh-CN"/>
        </w:rPr>
        <w:t>Nnssaaf_AIW</w:t>
      </w:r>
      <w:r w:rsidRPr="00147A3B">
        <w:rPr>
          <w:lang w:val="fi-FI"/>
        </w:rPr>
        <w:t xml:space="preserve"> API</w:t>
      </w:r>
      <w:r w:rsidRPr="00147A3B">
        <w:rPr>
          <w:lang w:val="fi-FI"/>
        </w:rPr>
        <w:tab/>
      </w:r>
      <w:r>
        <w:fldChar w:fldCharType="begin" w:fldLock="1"/>
      </w:r>
      <w:r w:rsidRPr="00147A3B">
        <w:rPr>
          <w:lang w:val="fi-FI"/>
        </w:rPr>
        <w:instrText xml:space="preserve"> PAGEREF _Toc98500622 \h </w:instrText>
      </w:r>
      <w:r>
        <w:fldChar w:fldCharType="separate"/>
      </w:r>
      <w:r w:rsidRPr="00147A3B">
        <w:rPr>
          <w:lang w:val="fi-FI"/>
        </w:rPr>
        <w:t>46</w:t>
      </w:r>
      <w:r>
        <w:fldChar w:fldCharType="end"/>
      </w:r>
    </w:p>
    <w:p w14:paraId="7D444AB7" w14:textId="3C447CAB" w:rsidR="00147A3B" w:rsidRDefault="00147A3B">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_Toc98500623 \h </w:instrText>
      </w:r>
      <w:r>
        <w:fldChar w:fldCharType="separate"/>
      </w:r>
      <w:r>
        <w:t>49</w:t>
      </w:r>
      <w:r>
        <w:fldChar w:fldCharType="end"/>
      </w:r>
    </w:p>
    <w:p w14:paraId="46650238" w14:textId="3FF350A2" w:rsidR="00080512" w:rsidRPr="004D3578" w:rsidRDefault="00F6741D">
      <w:r>
        <w:rPr>
          <w:noProof/>
          <w:sz w:val="22"/>
        </w:rPr>
        <w:fldChar w:fldCharType="end"/>
      </w:r>
    </w:p>
    <w:p w14:paraId="2C13030D" w14:textId="77777777" w:rsidR="00080512" w:rsidRDefault="00080512" w:rsidP="00E23A93">
      <w:pPr>
        <w:pStyle w:val="Heading1"/>
      </w:pPr>
      <w:r w:rsidRPr="004D3578">
        <w:br w:type="page"/>
      </w:r>
      <w:bookmarkStart w:id="8" w:name="foreword"/>
      <w:bookmarkStart w:id="9" w:name="_Toc2086433"/>
      <w:bookmarkStart w:id="10" w:name="_Toc35971368"/>
      <w:bookmarkStart w:id="11" w:name="_Toc42953821"/>
      <w:bookmarkStart w:id="12" w:name="_Toc43463139"/>
      <w:bookmarkStart w:id="13" w:name="_Toc49847751"/>
      <w:bookmarkStart w:id="14" w:name="_Toc56497880"/>
      <w:bookmarkStart w:id="15" w:name="_Toc98500501"/>
      <w:bookmarkEnd w:id="8"/>
      <w:r w:rsidRPr="004D3578">
        <w:lastRenderedPageBreak/>
        <w:t>Foreword</w:t>
      </w:r>
      <w:bookmarkEnd w:id="9"/>
      <w:bookmarkEnd w:id="10"/>
      <w:bookmarkEnd w:id="11"/>
      <w:bookmarkEnd w:id="12"/>
      <w:bookmarkEnd w:id="13"/>
      <w:bookmarkEnd w:id="14"/>
      <w:bookmarkEnd w:id="15"/>
    </w:p>
    <w:p w14:paraId="7068C1FE"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9847752"/>
      <w:bookmarkStart w:id="23" w:name="_Toc56497881"/>
      <w:bookmarkStart w:id="24" w:name="_Toc98500502"/>
      <w:r w:rsidRPr="004D3578">
        <w:lastRenderedPageBreak/>
        <w:t>1</w:t>
      </w:r>
      <w:r w:rsidRPr="004D3578">
        <w:tab/>
        <w:t>Scope</w:t>
      </w:r>
      <w:bookmarkEnd w:id="18"/>
      <w:bookmarkEnd w:id="19"/>
      <w:bookmarkEnd w:id="20"/>
      <w:bookmarkEnd w:id="21"/>
      <w:bookmarkEnd w:id="22"/>
      <w:bookmarkEnd w:id="23"/>
      <w:bookmarkEnd w:id="24"/>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25" w:name="_Toc510696579"/>
      <w:bookmarkStart w:id="26" w:name="_Toc35971371"/>
      <w:bookmarkStart w:id="27" w:name="_Toc42953824"/>
      <w:bookmarkStart w:id="28" w:name="_Toc43463141"/>
      <w:bookmarkStart w:id="29" w:name="_Toc49847753"/>
      <w:bookmarkStart w:id="30" w:name="_Toc56497882"/>
      <w:bookmarkStart w:id="31" w:name="_Toc98500503"/>
      <w:r w:rsidRPr="004D3578">
        <w:t>2</w:t>
      </w:r>
      <w:r w:rsidRPr="004D3578">
        <w:tab/>
        <w:t>References</w:t>
      </w:r>
      <w:bookmarkEnd w:id="25"/>
      <w:bookmarkEnd w:id="26"/>
      <w:bookmarkEnd w:id="27"/>
      <w:bookmarkEnd w:id="28"/>
      <w:bookmarkEnd w:id="29"/>
      <w:bookmarkEnd w:id="30"/>
      <w:bookmarkEnd w:id="3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77777777" w:rsidR="008A6D4A" w:rsidRPr="005E4D39" w:rsidRDefault="008A6D4A" w:rsidP="008A6D4A">
      <w:pPr>
        <w:pStyle w:val="EX"/>
      </w:pPr>
      <w:r>
        <w:t>[2</w:t>
      </w:r>
      <w:r w:rsidRPr="005E4D39">
        <w:t>]</w:t>
      </w:r>
      <w:r w:rsidRPr="005E4D39">
        <w:tab/>
        <w:t>3GPP TS 23.501: "System Architecture for the 5G System; Stage 2".</w:t>
      </w:r>
    </w:p>
    <w:p w14:paraId="1A9A2442"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66DB425"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59A4C3CF"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20F8CA45" w14:textId="53E68935" w:rsidR="008A6D4A" w:rsidRDefault="008A6D4A" w:rsidP="008A6D4A">
      <w:pPr>
        <w:pStyle w:val="EX"/>
        <w:rPr>
          <w:lang w:val="en-US"/>
        </w:rPr>
      </w:pPr>
      <w:bookmarkStart w:id="3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1" w:history="1">
        <w:r w:rsidR="00F3032D">
          <w:rPr>
            <w:rStyle w:val="Hyperlink"/>
            <w:lang w:val="en-US"/>
          </w:rPr>
          <w:t>https://spec.openapis.org/oas/v3.0.0</w:t>
        </w:r>
      </w:hyperlink>
      <w:r w:rsidR="00F3032D">
        <w:rPr>
          <w:lang w:val="en-US"/>
        </w:rPr>
        <w:t>.</w:t>
      </w:r>
    </w:p>
    <w:bookmarkEnd w:id="3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9F26501"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77777777" w:rsidR="008A6D4A" w:rsidRDefault="008A6D4A" w:rsidP="008A6D4A">
      <w:pPr>
        <w:pStyle w:val="EX"/>
      </w:pPr>
      <w:r>
        <w:t>[13]</w:t>
      </w:r>
      <w:r>
        <w:tab/>
        <w:t>IETF RFC 7807: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33" w:name="_Toc510696580"/>
      <w:bookmarkStart w:id="34" w:name="_Toc35971372"/>
      <w:bookmarkStart w:id="35" w:name="_Toc42953825"/>
      <w:bookmarkStart w:id="36" w:name="_Toc43463142"/>
      <w:bookmarkStart w:id="37" w:name="_Toc49847754"/>
      <w:bookmarkStart w:id="38" w:name="_Toc56497883"/>
      <w:r w:rsidRPr="00140E21">
        <w:t>[</w:t>
      </w:r>
      <w:r>
        <w:t>17</w:t>
      </w:r>
      <w:r w:rsidRPr="00140E21">
        <w:t>]</w:t>
      </w:r>
      <w:r w:rsidRPr="00140E21">
        <w:tab/>
        <w:t>3GPP</w:t>
      </w:r>
      <w:r>
        <w:t xml:space="preserve"> TS 29.536: "5G System; </w:t>
      </w:r>
      <w:r w:rsidRPr="00127E7B">
        <w:t>Network Slice Admission Control Services</w:t>
      </w:r>
      <w:r>
        <w:t>; Stage 3".</w:t>
      </w:r>
    </w:p>
    <w:p w14:paraId="2E328476" w14:textId="456F69EC" w:rsidR="008A6D4A" w:rsidRPr="004D3578" w:rsidRDefault="008A6D4A" w:rsidP="00E23A93">
      <w:pPr>
        <w:pStyle w:val="Heading1"/>
      </w:pPr>
      <w:bookmarkStart w:id="39" w:name="_Toc98500504"/>
      <w:r w:rsidRPr="004D3578">
        <w:lastRenderedPageBreak/>
        <w:t>3</w:t>
      </w:r>
      <w:r w:rsidRPr="004D3578">
        <w:tab/>
        <w:t>Definitions, abbreviations</w:t>
      </w:r>
      <w:bookmarkEnd w:id="33"/>
      <w:bookmarkEnd w:id="34"/>
      <w:bookmarkEnd w:id="35"/>
      <w:bookmarkEnd w:id="36"/>
      <w:bookmarkEnd w:id="37"/>
      <w:bookmarkEnd w:id="38"/>
      <w:bookmarkEnd w:id="39"/>
    </w:p>
    <w:p w14:paraId="63106447" w14:textId="77777777" w:rsidR="008A6D4A" w:rsidRPr="004D3578" w:rsidRDefault="008A6D4A" w:rsidP="00E23A93">
      <w:pPr>
        <w:pStyle w:val="Heading2"/>
      </w:pPr>
      <w:bookmarkStart w:id="40" w:name="_Toc510696581"/>
      <w:bookmarkStart w:id="41" w:name="_Toc35971373"/>
      <w:bookmarkStart w:id="42" w:name="_Toc42953826"/>
      <w:bookmarkStart w:id="43" w:name="_Toc43463143"/>
      <w:bookmarkStart w:id="44" w:name="_Toc49847755"/>
      <w:bookmarkStart w:id="45" w:name="_Toc56497884"/>
      <w:bookmarkStart w:id="46" w:name="_Toc98500505"/>
      <w:r w:rsidRPr="004D3578">
        <w:t>3.1</w:t>
      </w:r>
      <w:r w:rsidRPr="004D3578">
        <w:tab/>
        <w:t>Definitions</w:t>
      </w:r>
      <w:bookmarkEnd w:id="40"/>
      <w:bookmarkEnd w:id="41"/>
      <w:bookmarkEnd w:id="42"/>
      <w:bookmarkEnd w:id="43"/>
      <w:bookmarkEnd w:id="44"/>
      <w:bookmarkEnd w:id="45"/>
      <w:bookmarkEnd w:id="46"/>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47" w:name="_Toc510696583"/>
      <w:bookmarkStart w:id="48" w:name="_Toc35971375"/>
      <w:bookmarkStart w:id="49" w:name="_Toc42953828"/>
      <w:bookmarkStart w:id="50" w:name="_Toc43463145"/>
      <w:bookmarkStart w:id="51" w:name="_Toc49847757"/>
      <w:bookmarkStart w:id="52" w:name="_Toc56497886"/>
      <w:bookmarkStart w:id="53" w:name="_Toc98500506"/>
      <w:r w:rsidRPr="004D3578">
        <w:t>3.</w:t>
      </w:r>
      <w:r w:rsidR="006F1FC6">
        <w:t>2</w:t>
      </w:r>
      <w:r w:rsidRPr="004D3578">
        <w:tab/>
        <w:t>Abbreviations</w:t>
      </w:r>
      <w:bookmarkEnd w:id="47"/>
      <w:bookmarkEnd w:id="48"/>
      <w:bookmarkEnd w:id="49"/>
      <w:bookmarkEnd w:id="50"/>
      <w:bookmarkEnd w:id="51"/>
      <w:bookmarkEnd w:id="52"/>
      <w:bookmarkEnd w:id="53"/>
    </w:p>
    <w:p w14:paraId="2A2B04B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54" w:name="_Toc510696584"/>
      <w:bookmarkStart w:id="55" w:name="_Toc35971376"/>
      <w:bookmarkStart w:id="56" w:name="_Toc42953829"/>
      <w:bookmarkStart w:id="57" w:name="_Toc43463146"/>
      <w:bookmarkStart w:id="58" w:name="_Toc49847758"/>
      <w:bookmarkStart w:id="59" w:name="_Toc56497887"/>
      <w:bookmarkStart w:id="60" w:name="_Toc98500507"/>
      <w:r w:rsidRPr="004D3578">
        <w:t>4</w:t>
      </w:r>
      <w:r w:rsidRPr="004D3578">
        <w:tab/>
      </w:r>
      <w:r>
        <w:t>Overview</w:t>
      </w:r>
      <w:bookmarkEnd w:id="54"/>
      <w:bookmarkEnd w:id="55"/>
      <w:bookmarkEnd w:id="56"/>
      <w:bookmarkEnd w:id="57"/>
      <w:bookmarkEnd w:id="58"/>
      <w:bookmarkEnd w:id="59"/>
      <w:bookmarkEnd w:id="60"/>
    </w:p>
    <w:p w14:paraId="4FB12183" w14:textId="77777777" w:rsidR="009A01E9" w:rsidRPr="000B71E3" w:rsidRDefault="009A01E9" w:rsidP="00E23A93">
      <w:pPr>
        <w:pStyle w:val="Heading2"/>
      </w:pPr>
      <w:bookmarkStart w:id="61" w:name="_Toc11338340"/>
      <w:bookmarkStart w:id="62" w:name="_Toc42953830"/>
      <w:bookmarkStart w:id="63" w:name="_Toc43463147"/>
      <w:bookmarkStart w:id="64" w:name="_Toc49847759"/>
      <w:bookmarkStart w:id="65" w:name="_Toc56497888"/>
      <w:bookmarkStart w:id="66" w:name="_Toc98500508"/>
      <w:r w:rsidRPr="000B71E3">
        <w:t>4.1</w:t>
      </w:r>
      <w:r w:rsidRPr="000B71E3">
        <w:tab/>
        <w:t>Introduction</w:t>
      </w:r>
      <w:bookmarkEnd w:id="61"/>
      <w:bookmarkEnd w:id="62"/>
      <w:bookmarkEnd w:id="63"/>
      <w:bookmarkEnd w:id="64"/>
      <w:bookmarkEnd w:id="65"/>
      <w:bookmarkEnd w:id="66"/>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293165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7" type="#_x0000_t75" style="width:431.45pt;height:146.2pt" o:ole="">
            <v:imagedata r:id="rId12" o:title=""/>
          </v:shape>
          <o:OLEObject Type="Embed" ProgID="Visio.Drawing.11" ShapeID="_x0000_i1027" DrawAspect="Content" ObjectID="_1709113434" r:id="rId13"/>
        </w:object>
      </w:r>
    </w:p>
    <w:p w14:paraId="02C760CE"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67" w:name="_Toc510696585"/>
      <w:bookmarkStart w:id="68" w:name="_Toc35971377"/>
      <w:bookmarkStart w:id="69" w:name="_Toc42953831"/>
      <w:bookmarkStart w:id="70" w:name="_Toc43463148"/>
      <w:bookmarkStart w:id="71" w:name="_Toc49847760"/>
      <w:bookmarkStart w:id="72" w:name="_Toc56497889"/>
      <w:bookmarkStart w:id="73" w:name="_Toc98500509"/>
      <w:r>
        <w:lastRenderedPageBreak/>
        <w:t>5</w:t>
      </w:r>
      <w:r w:rsidRPr="004D3578">
        <w:tab/>
      </w:r>
      <w:r>
        <w:t xml:space="preserve">Services offered by the </w:t>
      </w:r>
      <w:bookmarkEnd w:id="67"/>
      <w:bookmarkEnd w:id="68"/>
      <w:r w:rsidR="00125769">
        <w:rPr>
          <w:rFonts w:hint="eastAsia"/>
          <w:lang w:eastAsia="zh-CN"/>
        </w:rPr>
        <w:t>NSSAAF</w:t>
      </w:r>
      <w:bookmarkEnd w:id="69"/>
      <w:bookmarkEnd w:id="70"/>
      <w:bookmarkEnd w:id="71"/>
      <w:bookmarkEnd w:id="72"/>
      <w:bookmarkEnd w:id="73"/>
    </w:p>
    <w:p w14:paraId="55B4D552" w14:textId="77777777" w:rsidR="008A6D4A" w:rsidRDefault="008A6D4A" w:rsidP="00E23A93">
      <w:pPr>
        <w:pStyle w:val="Heading2"/>
      </w:pPr>
      <w:bookmarkStart w:id="74" w:name="_Toc510696586"/>
      <w:bookmarkStart w:id="75" w:name="_Toc35971378"/>
      <w:bookmarkStart w:id="76" w:name="_Toc42953832"/>
      <w:bookmarkStart w:id="77" w:name="_Toc43463149"/>
      <w:bookmarkStart w:id="78" w:name="_Toc49847761"/>
      <w:bookmarkStart w:id="79" w:name="_Toc56497890"/>
      <w:bookmarkStart w:id="80" w:name="_Toc98500510"/>
      <w:r>
        <w:t>5.1</w:t>
      </w:r>
      <w:r>
        <w:tab/>
        <w:t>Introduction</w:t>
      </w:r>
      <w:bookmarkEnd w:id="74"/>
      <w:bookmarkEnd w:id="75"/>
      <w:bookmarkEnd w:id="76"/>
      <w:bookmarkEnd w:id="77"/>
      <w:bookmarkEnd w:id="78"/>
      <w:bookmarkEnd w:id="79"/>
      <w:bookmarkEnd w:id="80"/>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835"/>
        <w:gridCol w:w="1987"/>
        <w:gridCol w:w="2848"/>
        <w:gridCol w:w="1149"/>
        <w:gridCol w:w="1067"/>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5F2CE527" w:rsidR="00573979" w:rsidRPr="00E23A93" w:rsidRDefault="00573979" w:rsidP="00E23A93">
            <w:pPr>
              <w:pStyle w:val="TAL"/>
            </w:pPr>
            <w:r>
              <w:rPr>
                <w:rFonts w:cs="Arial"/>
                <w:szCs w:val="18"/>
                <w:lang w:eastAsia="zh-CN"/>
              </w:rPr>
              <w:t>5.x</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81" w:name="_Toc510696587"/>
      <w:bookmarkStart w:id="82" w:name="_Toc35971379"/>
      <w:bookmarkStart w:id="83" w:name="_Toc42953833"/>
      <w:bookmarkStart w:id="84" w:name="_Toc43463150"/>
      <w:bookmarkStart w:id="85" w:name="_Toc49847762"/>
      <w:bookmarkStart w:id="86" w:name="_Toc56497891"/>
      <w:bookmarkStart w:id="87" w:name="_Toc98500511"/>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81"/>
      <w:bookmarkEnd w:id="82"/>
      <w:bookmarkEnd w:id="83"/>
      <w:bookmarkEnd w:id="84"/>
      <w:bookmarkEnd w:id="85"/>
      <w:bookmarkEnd w:id="86"/>
      <w:bookmarkEnd w:id="87"/>
    </w:p>
    <w:p w14:paraId="64A3D44D" w14:textId="77777777" w:rsidR="008A6D4A" w:rsidRDefault="008A6D4A" w:rsidP="00E23A93">
      <w:pPr>
        <w:pStyle w:val="Heading3"/>
      </w:pPr>
      <w:bookmarkStart w:id="88" w:name="_Toc510696588"/>
      <w:bookmarkStart w:id="89" w:name="_Toc35971380"/>
      <w:bookmarkStart w:id="90" w:name="_Toc42953834"/>
      <w:bookmarkStart w:id="91" w:name="_Toc43463151"/>
      <w:bookmarkStart w:id="92" w:name="_Toc49847763"/>
      <w:bookmarkStart w:id="93" w:name="_Toc56497892"/>
      <w:bookmarkStart w:id="94" w:name="_Toc98500512"/>
      <w:r>
        <w:t>5.2.1</w:t>
      </w:r>
      <w:r>
        <w:tab/>
        <w:t>Service Description</w:t>
      </w:r>
      <w:bookmarkEnd w:id="88"/>
      <w:bookmarkEnd w:id="89"/>
      <w:bookmarkEnd w:id="90"/>
      <w:bookmarkEnd w:id="91"/>
      <w:bookmarkEnd w:id="92"/>
      <w:bookmarkEnd w:id="93"/>
      <w:bookmarkEnd w:id="94"/>
    </w:p>
    <w:p w14:paraId="7C147BD0" w14:textId="77777777" w:rsidR="00237949" w:rsidRPr="00544965" w:rsidRDefault="00237949" w:rsidP="00237949">
      <w:bookmarkStart w:id="95" w:name="_Toc510696589"/>
      <w:bookmarkStart w:id="96"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97" w:name="_Toc42953835"/>
      <w:bookmarkStart w:id="98" w:name="_Toc43463152"/>
      <w:bookmarkStart w:id="99" w:name="_Toc49847764"/>
      <w:bookmarkStart w:id="100" w:name="_Toc56497893"/>
      <w:bookmarkStart w:id="101" w:name="_Toc98500513"/>
      <w:r>
        <w:t>5.2.2</w:t>
      </w:r>
      <w:r>
        <w:tab/>
        <w:t>Service Operations</w:t>
      </w:r>
      <w:bookmarkEnd w:id="95"/>
      <w:bookmarkEnd w:id="96"/>
      <w:bookmarkEnd w:id="97"/>
      <w:bookmarkEnd w:id="98"/>
      <w:bookmarkEnd w:id="99"/>
      <w:bookmarkEnd w:id="100"/>
      <w:bookmarkEnd w:id="101"/>
    </w:p>
    <w:p w14:paraId="502B3D33" w14:textId="77777777" w:rsidR="008A6D4A" w:rsidRDefault="008A6D4A" w:rsidP="00E23A93">
      <w:pPr>
        <w:pStyle w:val="Heading4"/>
      </w:pPr>
      <w:bookmarkStart w:id="102" w:name="_Toc510696590"/>
      <w:bookmarkStart w:id="103" w:name="_Toc35971382"/>
      <w:bookmarkStart w:id="104" w:name="_Toc42953836"/>
      <w:bookmarkStart w:id="105" w:name="_Toc43463153"/>
      <w:bookmarkStart w:id="106" w:name="_Toc49847765"/>
      <w:bookmarkStart w:id="107" w:name="_Toc56497894"/>
      <w:bookmarkStart w:id="108" w:name="_Toc98500514"/>
      <w:r>
        <w:t>5.2.2.1</w:t>
      </w:r>
      <w:r>
        <w:tab/>
        <w:t>Introduction</w:t>
      </w:r>
      <w:bookmarkEnd w:id="102"/>
      <w:bookmarkEnd w:id="103"/>
      <w:bookmarkEnd w:id="104"/>
      <w:bookmarkEnd w:id="105"/>
      <w:bookmarkEnd w:id="106"/>
      <w:bookmarkEnd w:id="107"/>
      <w:bookmarkEnd w:id="108"/>
    </w:p>
    <w:p w14:paraId="25D7BC93" w14:textId="77777777" w:rsidR="004E3CE4" w:rsidRDefault="004E3CE4" w:rsidP="004E3CE4">
      <w:bookmarkStart w:id="109" w:name="_Toc510696591"/>
      <w:bookmarkStart w:id="110"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11" w:name="_Toc42953837"/>
      <w:bookmarkStart w:id="112" w:name="_Toc43463154"/>
      <w:bookmarkStart w:id="113" w:name="_Toc49847766"/>
      <w:bookmarkStart w:id="114" w:name="_Toc56497895"/>
      <w:bookmarkStart w:id="115" w:name="_Toc98500515"/>
      <w:r>
        <w:lastRenderedPageBreak/>
        <w:t>5.2.2.2</w:t>
      </w:r>
      <w:r>
        <w:tab/>
      </w:r>
      <w:bookmarkEnd w:id="109"/>
      <w:bookmarkEnd w:id="110"/>
      <w:r w:rsidR="00535A27">
        <w:rPr>
          <w:rFonts w:hint="eastAsia"/>
          <w:lang w:eastAsia="zh-CN"/>
        </w:rPr>
        <w:t>Authenticate</w:t>
      </w:r>
      <w:bookmarkEnd w:id="111"/>
      <w:bookmarkEnd w:id="112"/>
      <w:bookmarkEnd w:id="113"/>
      <w:bookmarkEnd w:id="114"/>
      <w:bookmarkEnd w:id="115"/>
    </w:p>
    <w:p w14:paraId="5FB06ABC" w14:textId="77777777" w:rsidR="008A6D4A" w:rsidRDefault="008A6D4A" w:rsidP="00E23A93">
      <w:pPr>
        <w:pStyle w:val="Heading5"/>
      </w:pPr>
      <w:bookmarkStart w:id="116" w:name="_Toc510696592"/>
      <w:bookmarkStart w:id="117" w:name="_Toc35971384"/>
      <w:bookmarkStart w:id="118" w:name="_Toc42953838"/>
      <w:bookmarkStart w:id="119" w:name="_Toc43463155"/>
      <w:bookmarkStart w:id="120" w:name="_Toc49847767"/>
      <w:bookmarkStart w:id="121" w:name="_Toc56497896"/>
      <w:bookmarkStart w:id="122" w:name="_Toc98500516"/>
      <w:r>
        <w:t>5.2.2.2.1</w:t>
      </w:r>
      <w:r>
        <w:tab/>
        <w:t>General</w:t>
      </w:r>
      <w:bookmarkEnd w:id="116"/>
      <w:bookmarkEnd w:id="117"/>
      <w:bookmarkEnd w:id="118"/>
      <w:bookmarkEnd w:id="119"/>
      <w:bookmarkEnd w:id="120"/>
      <w:bookmarkEnd w:id="121"/>
      <w:bookmarkEnd w:id="122"/>
    </w:p>
    <w:p w14:paraId="0DFB99D3" w14:textId="635E5247" w:rsidR="00915654" w:rsidRDefault="00915654" w:rsidP="00915654">
      <w:pPr>
        <w:rPr>
          <w:rFonts w:eastAsia="SimSun"/>
          <w:lang w:eastAsia="zh-CN"/>
        </w:rPr>
      </w:pPr>
      <w:bookmarkStart w:id="123" w:name="_Toc510696595"/>
      <w:bookmarkStart w:id="124"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8" type="#_x0000_t75" style="width:480.75pt;height:355pt" o:ole="">
            <v:imagedata r:id="rId14" o:title=""/>
          </v:shape>
          <o:OLEObject Type="Embed" ProgID="Visio.Drawing.11" ShapeID="_x0000_i1028" DrawAspect="Content" ObjectID="_1709113435" r:id="rId15"/>
        </w:object>
      </w:r>
    </w:p>
    <w:p w14:paraId="01A52C24"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30425F54" w14:textId="77777777" w:rsidR="00915654" w:rsidRDefault="00915654" w:rsidP="00915654">
      <w:pPr>
        <w:pStyle w:val="B1"/>
        <w:ind w:firstLine="0"/>
      </w:pPr>
      <w:bookmarkStart w:id="125" w:name="_PERM_MCCTEMPBM_CRPT24020005___3"/>
      <w:r w:rsidRPr="00544965">
        <w:t xml:space="preserve">The payload of the body shall contain </w:t>
      </w:r>
      <w:r>
        <w:t>the slice authentication information, which includes:</w:t>
      </w:r>
    </w:p>
    <w:p w14:paraId="7D4FF393"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t>-</w:t>
      </w:r>
      <w:r>
        <w:tab/>
        <w:t>optionally, the callback URI of the AMF to receive revocation notification from the NSSAAF.</w:t>
      </w:r>
    </w:p>
    <w:p w14:paraId="64B69710" w14:textId="77777777" w:rsidR="00915654" w:rsidRDefault="00915654" w:rsidP="00915654">
      <w:pPr>
        <w:pStyle w:val="B1"/>
        <w:ind w:firstLine="0"/>
      </w:pPr>
      <w:r>
        <w:lastRenderedPageBreak/>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25"/>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5EDC4D1C"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4487029D" w14:textId="3438CA3A"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rsidR="00672278">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1A8CA897" w14:textId="77777777" w:rsidR="00DF512F" w:rsidRPr="007021DF" w:rsidRDefault="00DF512F" w:rsidP="00DF512F">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0A7C19E7"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55FA76BA" w14:textId="77777777" w:rsidR="00915654" w:rsidRDefault="00915654" w:rsidP="00915654">
      <w:pPr>
        <w:pStyle w:val="B1"/>
        <w:ind w:firstLine="0"/>
      </w:pPr>
      <w:bookmarkStart w:id="126" w:name="_PERM_MCCTEMPBM_CRPT24020006___3"/>
      <w:r>
        <w:t xml:space="preserve">The payload body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144B6FC7" w14:textId="77777777" w:rsidR="00915654" w:rsidRPr="00544965" w:rsidRDefault="00915654" w:rsidP="00915654">
      <w:pPr>
        <w:pStyle w:val="B1"/>
        <w:ind w:firstLine="0"/>
      </w:pPr>
      <w:r>
        <w:t>-</w:t>
      </w:r>
      <w:r>
        <w:tab/>
        <w:t>AAA-S address</w:t>
      </w:r>
    </w:p>
    <w:p w14:paraId="2D0BF0BF" w14:textId="77777777" w:rsidR="00915654" w:rsidRDefault="00915654" w:rsidP="00915654">
      <w:pPr>
        <w:pStyle w:val="B1"/>
        <w:ind w:firstLine="0"/>
      </w:pPr>
      <w:r w:rsidRPr="00544965">
        <w:t>-</w:t>
      </w:r>
      <w:r w:rsidRPr="00544965">
        <w:tab/>
      </w:r>
      <w:r>
        <w:t>EAP Message (which is received from the UE)</w:t>
      </w:r>
    </w:p>
    <w:bookmarkEnd w:id="126"/>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5F2A8D8F"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bookmarkStart w:id="127" w:name="_PERM_MCCTEMPBM_CRPT24020007___3"/>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27"/>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711959EE" w14:textId="77777777" w:rsidR="00CF595B" w:rsidRPr="007021DF" w:rsidRDefault="00CF595B" w:rsidP="00CF595B">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 xml:space="preserve">6.1.7.3-1 shall be </w:t>
      </w:r>
      <w:r w:rsidR="008201FB">
        <w:lastRenderedPageBreak/>
        <w:t>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28"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28"/>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29" w:name="_Toc42953839"/>
      <w:bookmarkStart w:id="130" w:name="_Toc43463156"/>
      <w:bookmarkStart w:id="131" w:name="_Toc49847768"/>
      <w:bookmarkStart w:id="132"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33" w:name="_Toc98500517"/>
      <w:r>
        <w:t>5.2.2.3</w:t>
      </w:r>
      <w:r>
        <w:tab/>
      </w:r>
      <w:bookmarkEnd w:id="123"/>
      <w:bookmarkEnd w:id="124"/>
      <w:r w:rsidR="00535A27">
        <w:rPr>
          <w:rFonts w:hint="eastAsia"/>
          <w:lang w:eastAsia="zh-CN"/>
        </w:rPr>
        <w:t>Re-Authentication</w:t>
      </w:r>
      <w:r w:rsidR="00DF05BE">
        <w:rPr>
          <w:lang w:eastAsia="zh-CN"/>
        </w:rPr>
        <w:t xml:space="preserve"> Notification</w:t>
      </w:r>
      <w:bookmarkEnd w:id="129"/>
      <w:bookmarkEnd w:id="130"/>
      <w:bookmarkEnd w:id="131"/>
      <w:bookmarkEnd w:id="132"/>
      <w:bookmarkEnd w:id="133"/>
    </w:p>
    <w:p w14:paraId="6BAF7159" w14:textId="77777777" w:rsidR="00581F9E" w:rsidRDefault="00581F9E" w:rsidP="00E23A93">
      <w:pPr>
        <w:pStyle w:val="Heading5"/>
      </w:pPr>
      <w:bookmarkStart w:id="134" w:name="_Toc42953840"/>
      <w:bookmarkStart w:id="135" w:name="_Toc43463157"/>
      <w:bookmarkStart w:id="136" w:name="_Toc49847769"/>
      <w:bookmarkStart w:id="137" w:name="_Toc56497898"/>
      <w:bookmarkStart w:id="138" w:name="_Toc510696596"/>
      <w:bookmarkStart w:id="139" w:name="_Toc35971388"/>
      <w:bookmarkStart w:id="140" w:name="_Toc98500518"/>
      <w:r>
        <w:t>5.2.2.</w:t>
      </w:r>
      <w:r>
        <w:rPr>
          <w:rFonts w:hint="eastAsia"/>
          <w:lang w:eastAsia="zh-CN"/>
        </w:rPr>
        <w:t>3</w:t>
      </w:r>
      <w:r>
        <w:t>.1</w:t>
      </w:r>
      <w:r>
        <w:tab/>
        <w:t>General</w:t>
      </w:r>
      <w:bookmarkEnd w:id="134"/>
      <w:bookmarkEnd w:id="135"/>
      <w:bookmarkEnd w:id="136"/>
      <w:bookmarkEnd w:id="137"/>
      <w:bookmarkEnd w:id="140"/>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lastRenderedPageBreak/>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9" type="#_x0000_t75" style="width:456.9pt;height:125.15pt" o:ole="">
            <v:imagedata r:id="rId16" o:title=""/>
          </v:shape>
          <o:OLEObject Type="Embed" ProgID="Visio.Drawing.11" ShapeID="_x0000_i1029" DrawAspect="Content" ObjectID="_1709113436" r:id="rId17"/>
        </w:object>
      </w:r>
    </w:p>
    <w:p w14:paraId="699647D6" w14:textId="77777777" w:rsidR="006D2718" w:rsidRDefault="006D2718" w:rsidP="006D2718">
      <w:pPr>
        <w:pStyle w:val="TF"/>
      </w:pPr>
      <w:r>
        <w:t>Figure 5.2.2.3.1-1: Re-authentication Notification</w:t>
      </w:r>
    </w:p>
    <w:p w14:paraId="454EC7BD"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7A51862F" w14:textId="77777777" w:rsidR="006D2718" w:rsidRDefault="006D2718" w:rsidP="006D2718">
      <w:pPr>
        <w:pStyle w:val="B1"/>
      </w:pPr>
      <w:r>
        <w:tab/>
        <w:t>The HTTP payload body of the POST request shall contain the SliceAuthReauthNotification data structure, within which:</w:t>
      </w:r>
    </w:p>
    <w:p w14:paraId="2495A1D3" w14:textId="7EBF77AF" w:rsidR="006D2718" w:rsidRDefault="006D2718" w:rsidP="00E23A93">
      <w:pPr>
        <w:pStyle w:val="B2"/>
        <w:rPr>
          <w:lang w:val="en-US"/>
        </w:rPr>
      </w:pPr>
      <w:r w:rsidRPr="00E23A93">
        <w:t>-</w:t>
      </w:r>
      <w:r w:rsidR="00E23A93" w:rsidRPr="00E23A93">
        <w:tab/>
      </w:r>
      <w:r w:rsidRPr="00E23A93">
        <w:t>the notificationType set to the SliceAuthNotificationType of "SLICE_RE_AUTH";</w:t>
      </w:r>
    </w:p>
    <w:p w14:paraId="1B6DF319" w14:textId="2CE46ACC" w:rsidR="006D2718" w:rsidRDefault="006D2718" w:rsidP="00E23A93">
      <w:pPr>
        <w:pStyle w:val="B2"/>
        <w:rPr>
          <w:lang w:val="en-US"/>
        </w:rPr>
      </w:pPr>
      <w:r w:rsidRPr="00E23A93">
        <w:t>-</w:t>
      </w:r>
      <w:r w:rsidR="00E23A93" w:rsidRPr="00E23A93">
        <w:tab/>
      </w:r>
      <w:r w:rsidRPr="00E23A93">
        <w:t>the gpsi set to the GPSI of the given UE required to be re-authenticated;</w:t>
      </w:r>
    </w:p>
    <w:p w14:paraId="6413B895" w14:textId="474EB95F" w:rsidR="006D2718" w:rsidRDefault="006D2718" w:rsidP="00E23A93">
      <w:pPr>
        <w:pStyle w:val="B2"/>
        <w:rPr>
          <w:lang w:val="en-US"/>
        </w:rPr>
      </w:pPr>
      <w:r w:rsidRPr="00E23A93">
        <w:t>-</w:t>
      </w:r>
      <w:r w:rsidR="00E23A93" w:rsidRPr="00E23A93">
        <w:tab/>
      </w:r>
      <w:r w:rsidRPr="00E23A93">
        <w:t>the snssai set to the S-NSSAI required to be re-authenticated;</w:t>
      </w:r>
    </w:p>
    <w:p w14:paraId="7959DC2E" w14:textId="77777777" w:rsidR="00704BCB" w:rsidRDefault="00704BCB" w:rsidP="00E23A93">
      <w:pPr>
        <w:pStyle w:val="B2"/>
        <w:rPr>
          <w:lang w:val="en-US"/>
        </w:rPr>
      </w:pPr>
      <w:r w:rsidRPr="00E23A93">
        <w:t>-</w:t>
      </w:r>
      <w:r w:rsidRPr="00E23A93">
        <w:tab/>
        <w:t>the supi set to the SUPI of the given UE required to be re-authenticated.</w:t>
      </w:r>
    </w:p>
    <w:p w14:paraId="0760C168"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639D164D"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6D7093" w14:textId="77777777" w:rsidR="006D2718" w:rsidRDefault="006D2718" w:rsidP="006D2718">
      <w:pPr>
        <w:pStyle w:val="B1"/>
        <w:ind w:firstLine="0"/>
        <w:rPr>
          <w:rFonts w:eastAsia="SimSun"/>
          <w:lang w:eastAsia="zh-CN"/>
        </w:rPr>
      </w:pPr>
      <w:bookmarkStart w:id="141"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2D8480C2" w14:textId="1BD25288" w:rsidR="00905444" w:rsidRDefault="00D609C9" w:rsidP="006D2718">
      <w:pPr>
        <w:pStyle w:val="B1"/>
        <w:ind w:firstLine="0"/>
      </w:pPr>
      <w:r>
        <w:t xml:space="preserve">The AMF then decides to execute the </w:t>
      </w:r>
      <w:r w:rsidR="00905444">
        <w:rPr>
          <w:rFonts w:hint="eastAsia"/>
          <w:lang w:eastAsia="zh-CN"/>
        </w:rPr>
        <w:t>Slice-Specific Authentication and Authorization</w:t>
      </w:r>
      <w:r w:rsidR="00905444" w:rsidRPr="003B2883">
        <w:t xml:space="preserve"> </w:t>
      </w:r>
      <w:r w:rsidR="007223D7">
        <w:t xml:space="preserve">if needed </w:t>
      </w:r>
      <w:r w:rsidR="00905444">
        <w:t>as described in clause</w:t>
      </w:r>
      <w:r w:rsidR="00905444" w:rsidRPr="003B2883">
        <w:t> </w:t>
      </w:r>
      <w:r w:rsidR="004C356C">
        <w:t>5.2.2.2.1</w:t>
      </w:r>
      <w:r w:rsidR="00905444">
        <w:t>.</w:t>
      </w:r>
    </w:p>
    <w:p w14:paraId="0E421D3D" w14:textId="1968662F" w:rsidR="00F6044D" w:rsidRDefault="00F6044D" w:rsidP="006D2718">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141"/>
    <w:p w14:paraId="0B3E41B2" w14:textId="6D1DA787" w:rsidR="00E23A93" w:rsidRDefault="006D2718" w:rsidP="003B5AEF">
      <w:pPr>
        <w:pStyle w:val="B1"/>
      </w:pPr>
      <w:r>
        <w:t>2b.</w:t>
      </w:r>
      <w:r>
        <w:tab/>
        <w:t xml:space="preserve">On failure, one of the HTTP status code </w:t>
      </w:r>
      <w:r w:rsidR="00F56E58" w:rsidRPr="007021DF">
        <w:rPr>
          <w:rFonts w:hint="eastAsia"/>
          <w:lang w:eastAsia="zh-CN"/>
        </w:rPr>
        <w:t xml:space="preserve">(e.g. </w:t>
      </w:r>
      <w:r w:rsidR="00F56E58" w:rsidRPr="007021DF">
        <w:rPr>
          <w:lang w:eastAsia="zh-CN"/>
        </w:rPr>
        <w:t>"</w:t>
      </w:r>
      <w:r w:rsidR="00F56E58">
        <w:rPr>
          <w:lang w:eastAsia="zh-CN"/>
        </w:rPr>
        <w:t>404</w:t>
      </w:r>
      <w:r w:rsidR="00F56E58" w:rsidRPr="007021DF">
        <w:rPr>
          <w:lang w:eastAsia="zh-CN"/>
        </w:rPr>
        <w:t xml:space="preserve"> </w:t>
      </w:r>
      <w:r w:rsidR="00F56E58">
        <w:t>Not Found</w:t>
      </w:r>
      <w:r w:rsidR="00F56E58" w:rsidRPr="007021DF">
        <w:rPr>
          <w:lang w:eastAsia="zh-CN"/>
        </w:rPr>
        <w:t>"</w:t>
      </w:r>
      <w:r w:rsidR="00F56E58" w:rsidRPr="007021DF">
        <w:rPr>
          <w:rFonts w:hint="eastAsia"/>
          <w:lang w:eastAsia="zh-CN"/>
        </w:rPr>
        <w:t xml:space="preserve">) </w:t>
      </w:r>
      <w:r>
        <w:t xml:space="preserve">listed in </w:t>
      </w:r>
      <w:r w:rsidRPr="001769FF">
        <w:t>Table</w:t>
      </w:r>
      <w:r>
        <w:rPr>
          <w:lang w:val="en-US"/>
        </w:rPr>
        <w:t> </w:t>
      </w:r>
      <w:r w:rsidRPr="00964F64">
        <w:t>6.1.7.3</w:t>
      </w:r>
      <w:r>
        <w:t xml:space="preserve">-1 shall be returned. </w:t>
      </w:r>
    </w:p>
    <w:p w14:paraId="4F4C65A5" w14:textId="6E6B03CE" w:rsidR="00DD3BEE" w:rsidRDefault="006D2718" w:rsidP="002F0E1C">
      <w:pPr>
        <w:pStyle w:val="B1"/>
        <w:ind w:firstLine="0"/>
      </w:pPr>
      <w:bookmarkStart w:id="142"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11E4522" w14:textId="77777777" w:rsidR="00F56E58" w:rsidRDefault="00F56E58" w:rsidP="00F56E58">
      <w:pPr>
        <w:pStyle w:val="B1"/>
        <w:rPr>
          <w:lang w:eastAsia="zh-CN"/>
        </w:rPr>
      </w:pPr>
      <w:bookmarkStart w:id="143" w:name="_Toc42953841"/>
      <w:bookmarkStart w:id="144" w:name="_Toc43463158"/>
      <w:bookmarkStart w:id="145" w:name="_Toc49847770"/>
      <w:bookmarkStart w:id="146" w:name="_Toc56497899"/>
      <w:bookmarkEnd w:id="142"/>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614F0D3B" w14:textId="77777777" w:rsidR="00F56E58" w:rsidRPr="007021DF" w:rsidRDefault="00F56E58" w:rsidP="00F56E58">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147" w:name="_Toc98500519"/>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143"/>
      <w:bookmarkEnd w:id="144"/>
      <w:bookmarkEnd w:id="145"/>
      <w:bookmarkEnd w:id="146"/>
      <w:bookmarkEnd w:id="147"/>
    </w:p>
    <w:p w14:paraId="0485BF24" w14:textId="77777777" w:rsidR="00581F9E" w:rsidRDefault="00581F9E" w:rsidP="00E23A93">
      <w:pPr>
        <w:pStyle w:val="Heading5"/>
      </w:pPr>
      <w:bookmarkStart w:id="148" w:name="_Toc42953842"/>
      <w:bookmarkStart w:id="149" w:name="_Toc43463159"/>
      <w:bookmarkStart w:id="150" w:name="_Toc49847771"/>
      <w:bookmarkStart w:id="151" w:name="_Toc56497900"/>
      <w:bookmarkStart w:id="152" w:name="_Toc98500520"/>
      <w:r>
        <w:t>5.2.2.</w:t>
      </w:r>
      <w:r>
        <w:rPr>
          <w:rFonts w:hint="eastAsia"/>
          <w:lang w:eastAsia="zh-CN"/>
        </w:rPr>
        <w:t>4</w:t>
      </w:r>
      <w:r>
        <w:t>.1</w:t>
      </w:r>
      <w:r>
        <w:tab/>
        <w:t>General</w:t>
      </w:r>
      <w:bookmarkEnd w:id="148"/>
      <w:bookmarkEnd w:id="149"/>
      <w:bookmarkEnd w:id="150"/>
      <w:bookmarkEnd w:id="151"/>
      <w:bookmarkEnd w:id="152"/>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30" type="#_x0000_t75" style="width:461.9pt;height:132.35pt" o:ole="">
            <v:imagedata r:id="rId18" o:title=""/>
          </v:shape>
          <o:OLEObject Type="Embed" ProgID="Visio.Drawing.11" ShapeID="_x0000_i1030" DrawAspect="Content" ObjectID="_1709113437" r:id="rId19"/>
        </w:object>
      </w:r>
    </w:p>
    <w:p w14:paraId="79AEF0E4" w14:textId="77777777" w:rsidR="00B62617" w:rsidRDefault="00B62617" w:rsidP="00B62617">
      <w:pPr>
        <w:pStyle w:val="TF"/>
      </w:pPr>
      <w:r>
        <w:t>Figure 5.2.2.4.1-1: Revocation Notification</w:t>
      </w:r>
    </w:p>
    <w:p w14:paraId="475C575C"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3C903A11" w14:textId="77777777" w:rsidR="00B62617" w:rsidRDefault="00B62617" w:rsidP="00B62617">
      <w:pPr>
        <w:pStyle w:val="B1"/>
      </w:pPr>
      <w:r>
        <w:tab/>
        <w:t>The HTTP payload body of the POST request shall contain the SliceAuthRevocNotification data structure, within which:</w:t>
      </w:r>
    </w:p>
    <w:p w14:paraId="04106942" w14:textId="6A2E067F" w:rsidR="00B62617" w:rsidRDefault="00B62617" w:rsidP="00E23A93">
      <w:pPr>
        <w:pStyle w:val="B2"/>
        <w:rPr>
          <w:lang w:val="en-US"/>
        </w:rPr>
      </w:pPr>
      <w:r w:rsidRPr="00E23A93">
        <w:t>-</w:t>
      </w:r>
      <w:r w:rsidR="00E23A93" w:rsidRPr="00E23A93">
        <w:tab/>
      </w:r>
      <w:r w:rsidRPr="00E23A93">
        <w:t>the notificationType set to the SliceAuthNotificationType of "SLICE_REVOCATION";</w:t>
      </w:r>
    </w:p>
    <w:p w14:paraId="04A2BC9B" w14:textId="0474B2F5" w:rsidR="00B62617" w:rsidRDefault="00B62617" w:rsidP="00E23A93">
      <w:pPr>
        <w:pStyle w:val="B2"/>
        <w:rPr>
          <w:lang w:val="en-US"/>
        </w:rPr>
      </w:pPr>
      <w:r w:rsidRPr="00E23A93">
        <w:t>-</w:t>
      </w:r>
      <w:r w:rsidR="00E23A93" w:rsidRPr="00E23A93">
        <w:tab/>
      </w:r>
      <w:r w:rsidRPr="00E23A93">
        <w:t>the gpsi set to the GPSI of the given UE for whom the slice-specific authorization revocation is required;</w:t>
      </w:r>
    </w:p>
    <w:p w14:paraId="722A3F8D" w14:textId="65A7DDF3" w:rsidR="00B62617" w:rsidRDefault="00B62617" w:rsidP="00E23A93">
      <w:pPr>
        <w:pStyle w:val="B2"/>
        <w:rPr>
          <w:lang w:val="en-US"/>
        </w:rPr>
      </w:pPr>
      <w:r w:rsidRPr="00E23A93">
        <w:t>-</w:t>
      </w:r>
      <w:r w:rsidR="00E23A93" w:rsidRPr="00E23A93">
        <w:tab/>
      </w:r>
      <w:r w:rsidRPr="00E23A93">
        <w:t>the snssai set to the S-NSSAI for which the slice-specific authorization revocation is required;</w:t>
      </w:r>
    </w:p>
    <w:p w14:paraId="1F5DD526" w14:textId="77777777" w:rsidR="00704BCB" w:rsidRDefault="00704BCB" w:rsidP="00E23A93">
      <w:pPr>
        <w:pStyle w:val="B2"/>
        <w:rPr>
          <w:lang w:val="en-US"/>
        </w:rPr>
      </w:pPr>
      <w:r w:rsidRPr="00E23A93">
        <w:t>-</w:t>
      </w:r>
      <w:r w:rsidRPr="00E23A93">
        <w:tab/>
        <w:t>the supi set to the SUPI of the given UE for whom the slice-specific authorization revocation is required.</w:t>
      </w:r>
    </w:p>
    <w:p w14:paraId="6DC6E094"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59D4FBBB"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ACA2A58" w14:textId="77777777" w:rsidR="00B62617" w:rsidRDefault="00B62617" w:rsidP="00B62617">
      <w:pPr>
        <w:pStyle w:val="B1"/>
        <w:ind w:firstLine="0"/>
        <w:rPr>
          <w:rFonts w:eastAsia="SimSun"/>
          <w:lang w:eastAsia="zh-CN"/>
        </w:rPr>
      </w:pPr>
      <w:bookmarkStart w:id="153"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916FAAA" w14:textId="06C1FE7C" w:rsidR="00361D14" w:rsidRDefault="00361D14" w:rsidP="00B62617">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153"/>
    <w:p w14:paraId="0E3F0F39" w14:textId="2BD38D9D" w:rsidR="00E23A93" w:rsidRDefault="00B62617" w:rsidP="003B5AEF">
      <w:pPr>
        <w:pStyle w:val="B1"/>
      </w:pPr>
      <w:r>
        <w:t>2b.</w:t>
      </w:r>
      <w:r>
        <w:tab/>
        <w:t xml:space="preserve">On failure, one of the HTTP status code </w:t>
      </w:r>
      <w:r w:rsidR="00B83039" w:rsidRPr="007021DF">
        <w:rPr>
          <w:rFonts w:hint="eastAsia"/>
          <w:lang w:eastAsia="zh-CN"/>
        </w:rPr>
        <w:t xml:space="preserve">(e.g. </w:t>
      </w:r>
      <w:r w:rsidR="00B83039" w:rsidRPr="007021DF">
        <w:rPr>
          <w:lang w:eastAsia="zh-CN"/>
        </w:rPr>
        <w:t>"</w:t>
      </w:r>
      <w:r w:rsidR="00B83039">
        <w:rPr>
          <w:lang w:eastAsia="zh-CN"/>
        </w:rPr>
        <w:t>404</w:t>
      </w:r>
      <w:r w:rsidR="00B83039" w:rsidRPr="007021DF">
        <w:rPr>
          <w:lang w:eastAsia="zh-CN"/>
        </w:rPr>
        <w:t xml:space="preserve"> </w:t>
      </w:r>
      <w:r w:rsidR="00B83039">
        <w:t>Not Found</w:t>
      </w:r>
      <w:r w:rsidR="00B83039" w:rsidRPr="007021DF">
        <w:rPr>
          <w:lang w:eastAsia="zh-CN"/>
        </w:rPr>
        <w:t>"</w:t>
      </w:r>
      <w:r w:rsidR="00B83039" w:rsidRPr="007021DF">
        <w:rPr>
          <w:rFonts w:hint="eastAsia"/>
          <w:lang w:eastAsia="zh-CN"/>
        </w:rPr>
        <w:t>)</w:t>
      </w:r>
      <w:r w:rsidR="00B83039">
        <w:rPr>
          <w:lang w:eastAsia="zh-CN"/>
        </w:rPr>
        <w:t xml:space="preserve"> </w:t>
      </w:r>
      <w:r>
        <w:t xml:space="preserve">listed in </w:t>
      </w:r>
      <w:r w:rsidRPr="001769FF">
        <w:t>Table</w:t>
      </w:r>
      <w:r>
        <w:rPr>
          <w:lang w:val="en-US"/>
        </w:rPr>
        <w:t> </w:t>
      </w:r>
      <w:r w:rsidRPr="00964F64">
        <w:t>6.1.7.3</w:t>
      </w:r>
      <w:r>
        <w:t xml:space="preserve">-1 shall be returned. </w:t>
      </w:r>
    </w:p>
    <w:p w14:paraId="18C76403" w14:textId="2437BEF9" w:rsidR="00535A27" w:rsidRDefault="00B62617" w:rsidP="002F0E1C">
      <w:pPr>
        <w:pStyle w:val="B1"/>
        <w:ind w:firstLine="0"/>
      </w:pPr>
      <w:bookmarkStart w:id="154"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70FBCA45" w14:textId="77777777" w:rsidR="00B83039" w:rsidRDefault="00B83039" w:rsidP="00B83039">
      <w:pPr>
        <w:pStyle w:val="B1"/>
        <w:rPr>
          <w:lang w:eastAsia="zh-CN"/>
        </w:rPr>
      </w:pPr>
      <w:bookmarkStart w:id="155" w:name="_Toc82711317"/>
      <w:bookmarkStart w:id="156" w:name="_Toc510696597"/>
      <w:bookmarkStart w:id="157" w:name="_Toc35971389"/>
      <w:bookmarkStart w:id="158" w:name="_Toc42953843"/>
      <w:bookmarkStart w:id="159" w:name="_Toc43463160"/>
      <w:bookmarkStart w:id="160" w:name="_Toc49847772"/>
      <w:bookmarkStart w:id="161" w:name="_Toc56497901"/>
      <w:bookmarkEnd w:id="138"/>
      <w:bookmarkEnd w:id="139"/>
      <w:bookmarkEnd w:id="154"/>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068BAA70" w14:textId="77777777" w:rsidR="00B83039" w:rsidRDefault="00B83039" w:rsidP="00B83039">
      <w:pPr>
        <w:pStyle w:val="B1"/>
        <w:ind w:firstLine="0"/>
      </w:pPr>
      <w:r>
        <w:lastRenderedPageBreak/>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3716376C" w14:textId="77777777" w:rsidR="00B83039" w:rsidRPr="007021DF" w:rsidRDefault="00B83039" w:rsidP="00AF1F33">
      <w:pPr>
        <w:pStyle w:val="B1"/>
        <w:ind w:left="0" w:firstLine="0"/>
        <w:rPr>
          <w:lang w:eastAsia="zh-CN"/>
        </w:rPr>
      </w:pPr>
    </w:p>
    <w:p w14:paraId="35800A7C" w14:textId="59FD37B3" w:rsidR="004777AE" w:rsidRDefault="004777AE" w:rsidP="004777AE">
      <w:pPr>
        <w:pStyle w:val="Heading2"/>
      </w:pPr>
      <w:bookmarkStart w:id="162" w:name="_Toc98500521"/>
      <w:r>
        <w:t>5.</w:t>
      </w:r>
      <w:r w:rsidRPr="00642CF6">
        <w:t>3</w:t>
      </w:r>
      <w:r>
        <w:tab/>
      </w:r>
      <w:r>
        <w:rPr>
          <w:rFonts w:hint="eastAsia"/>
        </w:rPr>
        <w:t>N</w:t>
      </w:r>
      <w:r>
        <w:t>n</w:t>
      </w:r>
      <w:r>
        <w:rPr>
          <w:rFonts w:hint="eastAsia"/>
        </w:rPr>
        <w:t>ssaaf_</w:t>
      </w:r>
      <w:r>
        <w:t>AIW</w:t>
      </w:r>
      <w:r w:rsidRPr="00AF47A0">
        <w:t xml:space="preserve"> </w:t>
      </w:r>
      <w:r>
        <w:t>Service</w:t>
      </w:r>
      <w:bookmarkEnd w:id="155"/>
      <w:bookmarkEnd w:id="162"/>
    </w:p>
    <w:p w14:paraId="0C1F153C" w14:textId="02143896" w:rsidR="004777AE" w:rsidRDefault="004777AE" w:rsidP="004777AE">
      <w:pPr>
        <w:pStyle w:val="Heading3"/>
      </w:pPr>
      <w:bookmarkStart w:id="163" w:name="_Toc82711318"/>
      <w:bookmarkStart w:id="164" w:name="_Toc98500522"/>
      <w:r>
        <w:t>5.</w:t>
      </w:r>
      <w:r w:rsidRPr="00642CF6">
        <w:t>3</w:t>
      </w:r>
      <w:r>
        <w:t>.1</w:t>
      </w:r>
      <w:r>
        <w:tab/>
        <w:t>Service Description</w:t>
      </w:r>
      <w:bookmarkEnd w:id="163"/>
      <w:bookmarkEnd w:id="164"/>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r w:rsidRPr="00990165">
        <w:t>Table</w:t>
      </w:r>
      <w:r>
        <w:t> 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154131">
        <w:tc>
          <w:tcPr>
            <w:tcW w:w="1951" w:type="dxa"/>
          </w:tcPr>
          <w:p w14:paraId="2536A760" w14:textId="77777777" w:rsidR="004777AE" w:rsidRPr="009B67AF" w:rsidRDefault="004777AE" w:rsidP="00154131">
            <w:pPr>
              <w:pStyle w:val="TAH"/>
            </w:pPr>
            <w:r w:rsidRPr="009B67AF">
              <w:t>Service Operations</w:t>
            </w:r>
          </w:p>
        </w:tc>
        <w:tc>
          <w:tcPr>
            <w:tcW w:w="3969" w:type="dxa"/>
          </w:tcPr>
          <w:p w14:paraId="3CBFCAA4" w14:textId="77777777" w:rsidR="004777AE" w:rsidRPr="009B67AF" w:rsidRDefault="004777AE" w:rsidP="00154131">
            <w:pPr>
              <w:pStyle w:val="TAH"/>
            </w:pPr>
            <w:r>
              <w:t>Description</w:t>
            </w:r>
          </w:p>
        </w:tc>
        <w:tc>
          <w:tcPr>
            <w:tcW w:w="1843" w:type="dxa"/>
          </w:tcPr>
          <w:p w14:paraId="24CDDB55" w14:textId="77777777" w:rsidR="004777AE" w:rsidRPr="009B67AF" w:rsidRDefault="004777AE" w:rsidP="00154131">
            <w:pPr>
              <w:pStyle w:val="TAH"/>
            </w:pPr>
            <w:r w:rsidRPr="009B67AF">
              <w:t>Operation</w:t>
            </w:r>
          </w:p>
          <w:p w14:paraId="086418FC" w14:textId="77777777" w:rsidR="004777AE" w:rsidRPr="009B67AF" w:rsidRDefault="004777AE" w:rsidP="00154131">
            <w:pPr>
              <w:pStyle w:val="TAH"/>
            </w:pPr>
            <w:r w:rsidRPr="009B67AF">
              <w:t>Semantics</w:t>
            </w:r>
          </w:p>
        </w:tc>
        <w:tc>
          <w:tcPr>
            <w:tcW w:w="1701" w:type="dxa"/>
          </w:tcPr>
          <w:p w14:paraId="031F2B81" w14:textId="77777777" w:rsidR="004777AE" w:rsidRPr="009B67AF" w:rsidRDefault="004777AE" w:rsidP="00154131">
            <w:pPr>
              <w:pStyle w:val="TAH"/>
            </w:pPr>
            <w:r w:rsidRPr="009B67AF">
              <w:t>Example Consumer(s)</w:t>
            </w:r>
          </w:p>
        </w:tc>
      </w:tr>
      <w:tr w:rsidR="004777AE" w:rsidRPr="00A473A5" w14:paraId="61E666D2" w14:textId="77777777" w:rsidTr="00154131">
        <w:tc>
          <w:tcPr>
            <w:tcW w:w="1951" w:type="dxa"/>
          </w:tcPr>
          <w:p w14:paraId="439475BA" w14:textId="77777777" w:rsidR="004777AE" w:rsidRPr="009B67AF" w:rsidRDefault="004777AE" w:rsidP="00154131">
            <w:pPr>
              <w:pStyle w:val="TAL"/>
            </w:pPr>
            <w:r>
              <w:t>Authenticate</w:t>
            </w:r>
          </w:p>
        </w:tc>
        <w:tc>
          <w:tcPr>
            <w:tcW w:w="3969" w:type="dxa"/>
          </w:tcPr>
          <w:p w14:paraId="31753431" w14:textId="77777777" w:rsidR="004777AE" w:rsidRPr="009B67AF" w:rsidRDefault="004777AE" w:rsidP="00154131">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154131">
            <w:pPr>
              <w:pStyle w:val="TAL"/>
            </w:pPr>
            <w:r w:rsidRPr="009B67AF">
              <w:t>Request/Response</w:t>
            </w:r>
          </w:p>
        </w:tc>
        <w:tc>
          <w:tcPr>
            <w:tcW w:w="1701" w:type="dxa"/>
          </w:tcPr>
          <w:p w14:paraId="17819965" w14:textId="77777777" w:rsidR="004777AE" w:rsidRPr="009B67AF" w:rsidRDefault="004777AE" w:rsidP="00154131">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165" w:name="_Toc82711319"/>
      <w:bookmarkStart w:id="166" w:name="_Toc98500523"/>
      <w:r>
        <w:t>5.</w:t>
      </w:r>
      <w:r w:rsidR="00E53A86" w:rsidRPr="00642CF6">
        <w:t>3</w:t>
      </w:r>
      <w:r>
        <w:t>.2</w:t>
      </w:r>
      <w:r>
        <w:tab/>
        <w:t>Service Operations</w:t>
      </w:r>
      <w:bookmarkEnd w:id="165"/>
      <w:bookmarkEnd w:id="166"/>
    </w:p>
    <w:p w14:paraId="5C8DBFAE" w14:textId="470B8802" w:rsidR="004777AE" w:rsidRDefault="004777AE" w:rsidP="004777AE">
      <w:pPr>
        <w:pStyle w:val="Heading4"/>
      </w:pPr>
      <w:bookmarkStart w:id="167" w:name="_Toc82711320"/>
      <w:bookmarkStart w:id="168" w:name="_Toc98500524"/>
      <w:r>
        <w:t>5.</w:t>
      </w:r>
      <w:r w:rsidR="00E53A86" w:rsidRPr="00642CF6">
        <w:t>3</w:t>
      </w:r>
      <w:r>
        <w:t>.2.1</w:t>
      </w:r>
      <w:r>
        <w:tab/>
        <w:t>Introduction</w:t>
      </w:r>
      <w:bookmarkEnd w:id="167"/>
      <w:bookmarkEnd w:id="16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169" w:name="_Toc82711321"/>
      <w:bookmarkStart w:id="170" w:name="_Toc98500525"/>
      <w:r>
        <w:t>5.</w:t>
      </w:r>
      <w:r w:rsidR="00E53A86" w:rsidRPr="00642CF6">
        <w:t>3</w:t>
      </w:r>
      <w:r>
        <w:t>.2.2</w:t>
      </w:r>
      <w:r>
        <w:tab/>
      </w:r>
      <w:r>
        <w:rPr>
          <w:rFonts w:hint="eastAsia"/>
        </w:rPr>
        <w:t>Authenticate</w:t>
      </w:r>
      <w:bookmarkEnd w:id="169"/>
      <w:bookmarkEnd w:id="170"/>
    </w:p>
    <w:p w14:paraId="0109E67E" w14:textId="2F727606" w:rsidR="004777AE" w:rsidRDefault="004777AE" w:rsidP="004777AE">
      <w:pPr>
        <w:pStyle w:val="Heading5"/>
      </w:pPr>
      <w:bookmarkStart w:id="171" w:name="_Toc82711322"/>
      <w:bookmarkStart w:id="172" w:name="_Toc98500526"/>
      <w:r>
        <w:t>5.</w:t>
      </w:r>
      <w:r w:rsidR="00E53A86" w:rsidRPr="00642CF6">
        <w:t>3</w:t>
      </w:r>
      <w:r>
        <w:t>.2.2.1</w:t>
      </w:r>
      <w:r>
        <w:tab/>
        <w:t>General</w:t>
      </w:r>
      <w:bookmarkEnd w:id="171"/>
      <w:bookmarkEnd w:id="172"/>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7777777"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…/v1/authentications)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1" type="#_x0000_t75" style="width:458.05pt;height:420.9pt" o:ole="">
            <v:imagedata r:id="rId20" o:title=""/>
          </v:shape>
          <o:OLEObject Type="Embed" ProgID="Visio.Drawing.11" ShapeID="_x0000_i1031" DrawAspect="Content" ObjectID="_1709113438" r:id="rId21"/>
        </w:object>
      </w:r>
    </w:p>
    <w:p w14:paraId="3A7CB255" w14:textId="1282401E" w:rsidR="004777AE" w:rsidRPr="00544965" w:rsidRDefault="004777AE" w:rsidP="004777AE">
      <w:pPr>
        <w:pStyle w:val="TF"/>
        <w:rPr>
          <w:lang w:eastAsia="zh-CN"/>
        </w:rPr>
      </w:pPr>
      <w:r w:rsidRPr="00544965">
        <w:t>Figure</w:t>
      </w:r>
      <w:r>
        <w:t> </w:t>
      </w:r>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77777777"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…/v1/authentications), to perform authentication and authorization.</w:t>
      </w:r>
    </w:p>
    <w:p w14:paraId="064C4413" w14:textId="77777777" w:rsidR="004777AE" w:rsidRDefault="004777AE" w:rsidP="004777AE">
      <w:pPr>
        <w:pStyle w:val="B1"/>
        <w:ind w:firstLine="0"/>
      </w:pPr>
      <w:r w:rsidRPr="00544965">
        <w:t xml:space="preserve">The payload of the body shall contain </w:t>
      </w:r>
      <w:r>
        <w:t>the authentication information, which may includes:</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77777777"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w:t>
      </w:r>
      <w:r>
        <w:t>v1</w:t>
      </w:r>
      <w:r w:rsidRPr="00544965">
        <w:t>/ authentications/{</w:t>
      </w:r>
      <w:r>
        <w:t>a</w:t>
      </w:r>
      <w:r w:rsidRPr="00544965">
        <w:t>uthCtxId}).</w:t>
      </w:r>
      <w:r>
        <w:t xml:space="preserve"> </w:t>
      </w:r>
      <w:r w:rsidRPr="00544965">
        <w:t xml:space="preserve">The payload body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7777777"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…/v1/authentications/{authCtxId}).</w:t>
      </w:r>
    </w:p>
    <w:p w14:paraId="739E5605" w14:textId="77777777" w:rsidR="004777AE" w:rsidRDefault="004777AE" w:rsidP="004777AE">
      <w:pPr>
        <w:pStyle w:val="B1"/>
        <w:ind w:firstLine="0"/>
      </w:pPr>
      <w:r>
        <w:t xml:space="preserve">The payload body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77777777"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payload body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77777777"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72318305"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1BC04E2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77777777"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173" w:name="_Toc98500527"/>
      <w:r>
        <w:t>6</w:t>
      </w:r>
      <w:r>
        <w:tab/>
        <w:t>API Definitions</w:t>
      </w:r>
      <w:bookmarkEnd w:id="156"/>
      <w:bookmarkEnd w:id="157"/>
      <w:bookmarkEnd w:id="158"/>
      <w:bookmarkEnd w:id="159"/>
      <w:bookmarkEnd w:id="160"/>
      <w:bookmarkEnd w:id="161"/>
      <w:bookmarkEnd w:id="173"/>
    </w:p>
    <w:p w14:paraId="5E31A023" w14:textId="77777777" w:rsidR="008A6D4A" w:rsidRDefault="008A6D4A" w:rsidP="00E23A93">
      <w:pPr>
        <w:pStyle w:val="Heading2"/>
      </w:pPr>
      <w:bookmarkStart w:id="174" w:name="_Toc510696598"/>
      <w:bookmarkStart w:id="175" w:name="_Toc35971390"/>
      <w:bookmarkStart w:id="176" w:name="_Toc42953844"/>
      <w:bookmarkStart w:id="177" w:name="_Toc43463161"/>
      <w:bookmarkStart w:id="178" w:name="_Toc49847773"/>
      <w:bookmarkStart w:id="179" w:name="_Toc56497902"/>
      <w:bookmarkStart w:id="180" w:name="_Toc98500528"/>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74"/>
      <w:bookmarkEnd w:id="175"/>
      <w:bookmarkEnd w:id="176"/>
      <w:bookmarkEnd w:id="177"/>
      <w:bookmarkEnd w:id="178"/>
      <w:bookmarkEnd w:id="179"/>
      <w:bookmarkEnd w:id="180"/>
    </w:p>
    <w:p w14:paraId="30D937E1" w14:textId="77777777" w:rsidR="008A6D4A" w:rsidRDefault="008A6D4A" w:rsidP="00E23A93">
      <w:pPr>
        <w:pStyle w:val="Heading3"/>
      </w:pPr>
      <w:bookmarkStart w:id="181" w:name="_Toc510696599"/>
      <w:bookmarkStart w:id="182" w:name="_Toc35971391"/>
      <w:bookmarkStart w:id="183" w:name="_Toc42953845"/>
      <w:bookmarkStart w:id="184" w:name="_Toc43463162"/>
      <w:bookmarkStart w:id="185" w:name="_Toc49847774"/>
      <w:bookmarkStart w:id="186" w:name="_Toc56497903"/>
      <w:bookmarkStart w:id="187" w:name="_Toc98500529"/>
      <w:r>
        <w:t>6.1.1</w:t>
      </w:r>
      <w:r>
        <w:tab/>
        <w:t>Introduction</w:t>
      </w:r>
      <w:bookmarkEnd w:id="181"/>
      <w:bookmarkEnd w:id="182"/>
      <w:bookmarkEnd w:id="183"/>
      <w:bookmarkEnd w:id="184"/>
      <w:bookmarkEnd w:id="185"/>
      <w:bookmarkEnd w:id="186"/>
      <w:bookmarkEnd w:id="187"/>
    </w:p>
    <w:p w14:paraId="1841926D" w14:textId="77777777" w:rsidR="008A6D4A" w:rsidRPr="00E23840" w:rsidRDefault="008A6D4A" w:rsidP="008A6D4A">
      <w:pPr>
        <w:rPr>
          <w:noProof/>
          <w:lang w:eastAsia="zh-CN"/>
        </w:rPr>
      </w:pPr>
      <w:bookmarkStart w:id="188"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189" w:name="_Toc35971392"/>
      <w:bookmarkStart w:id="190" w:name="_Toc42953846"/>
      <w:bookmarkStart w:id="191" w:name="_Toc43463163"/>
      <w:bookmarkStart w:id="192" w:name="_Toc49847775"/>
      <w:bookmarkStart w:id="193" w:name="_Toc56497904"/>
      <w:bookmarkStart w:id="194" w:name="_Toc98500530"/>
      <w:r>
        <w:t>6.1.2</w:t>
      </w:r>
      <w:r>
        <w:tab/>
        <w:t>Usage of HTTP</w:t>
      </w:r>
      <w:bookmarkEnd w:id="188"/>
      <w:bookmarkEnd w:id="189"/>
      <w:bookmarkEnd w:id="190"/>
      <w:bookmarkEnd w:id="191"/>
      <w:bookmarkEnd w:id="192"/>
      <w:bookmarkEnd w:id="193"/>
      <w:bookmarkEnd w:id="194"/>
    </w:p>
    <w:p w14:paraId="364A9161" w14:textId="77777777" w:rsidR="008A6D4A" w:rsidRPr="000C5200" w:rsidRDefault="008A6D4A" w:rsidP="00E23A93">
      <w:pPr>
        <w:pStyle w:val="Heading4"/>
      </w:pPr>
      <w:bookmarkStart w:id="195" w:name="_Toc510696601"/>
      <w:bookmarkStart w:id="196" w:name="_Toc35971393"/>
      <w:bookmarkStart w:id="197" w:name="_Toc42953847"/>
      <w:bookmarkStart w:id="198" w:name="_Toc43463164"/>
      <w:bookmarkStart w:id="199" w:name="_Toc49847776"/>
      <w:bookmarkStart w:id="200" w:name="_Toc56497905"/>
      <w:bookmarkStart w:id="201" w:name="_Toc98500531"/>
      <w:r>
        <w:t>6.1.2.1</w:t>
      </w:r>
      <w:r>
        <w:tab/>
        <w:t>General</w:t>
      </w:r>
      <w:bookmarkEnd w:id="195"/>
      <w:bookmarkEnd w:id="196"/>
      <w:bookmarkEnd w:id="197"/>
      <w:bookmarkEnd w:id="198"/>
      <w:bookmarkEnd w:id="199"/>
      <w:bookmarkEnd w:id="200"/>
      <w:bookmarkEnd w:id="201"/>
    </w:p>
    <w:p w14:paraId="65B81000" w14:textId="77777777" w:rsidR="008A6D4A" w:rsidRPr="00986E88" w:rsidRDefault="008A6D4A" w:rsidP="008A6D4A">
      <w:pPr>
        <w:rPr>
          <w:noProof/>
        </w:rPr>
      </w:pPr>
      <w:bookmarkStart w:id="20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203" w:name="_Toc35971394"/>
      <w:bookmarkStart w:id="204" w:name="_Toc42953848"/>
      <w:bookmarkStart w:id="205" w:name="_Toc43463165"/>
      <w:bookmarkStart w:id="206" w:name="_Toc49847777"/>
      <w:bookmarkStart w:id="207" w:name="_Toc56497906"/>
      <w:bookmarkStart w:id="208" w:name="_Toc98500532"/>
      <w:r>
        <w:t>6.1.2.2</w:t>
      </w:r>
      <w:r>
        <w:tab/>
        <w:t>HTTP standard headers</w:t>
      </w:r>
      <w:bookmarkEnd w:id="202"/>
      <w:bookmarkEnd w:id="203"/>
      <w:bookmarkEnd w:id="204"/>
      <w:bookmarkEnd w:id="205"/>
      <w:bookmarkEnd w:id="206"/>
      <w:bookmarkEnd w:id="207"/>
      <w:bookmarkEnd w:id="208"/>
    </w:p>
    <w:p w14:paraId="1FF0A3A9" w14:textId="77777777" w:rsidR="008A6D4A" w:rsidRDefault="008A6D4A" w:rsidP="00E23A93">
      <w:pPr>
        <w:pStyle w:val="Heading5"/>
        <w:rPr>
          <w:lang w:eastAsia="zh-CN"/>
        </w:rPr>
      </w:pPr>
      <w:bookmarkStart w:id="209" w:name="_Toc510696603"/>
      <w:bookmarkStart w:id="210" w:name="_Toc35971395"/>
      <w:bookmarkStart w:id="211" w:name="_Toc42953849"/>
      <w:bookmarkStart w:id="212" w:name="_Toc43463166"/>
      <w:bookmarkStart w:id="213" w:name="_Toc49847778"/>
      <w:bookmarkStart w:id="214" w:name="_Toc56497907"/>
      <w:bookmarkStart w:id="215" w:name="_Toc98500533"/>
      <w:r>
        <w:t>6.1.2.2.1</w:t>
      </w:r>
      <w:r>
        <w:rPr>
          <w:rFonts w:hint="eastAsia"/>
          <w:lang w:eastAsia="zh-CN"/>
        </w:rPr>
        <w:tab/>
      </w:r>
      <w:r>
        <w:rPr>
          <w:lang w:eastAsia="zh-CN"/>
        </w:rPr>
        <w:t>General</w:t>
      </w:r>
      <w:bookmarkEnd w:id="209"/>
      <w:bookmarkEnd w:id="210"/>
      <w:bookmarkEnd w:id="211"/>
      <w:bookmarkEnd w:id="212"/>
      <w:bookmarkEnd w:id="213"/>
      <w:bookmarkEnd w:id="214"/>
      <w:bookmarkEnd w:id="215"/>
    </w:p>
    <w:p w14:paraId="6DC3449D" w14:textId="77777777" w:rsidR="008A6D4A" w:rsidRPr="00986E88" w:rsidRDefault="008A6D4A" w:rsidP="008A6D4A">
      <w:pPr>
        <w:rPr>
          <w:noProof/>
        </w:rPr>
      </w:pPr>
      <w:bookmarkStart w:id="216"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217" w:name="_Toc35971396"/>
      <w:bookmarkStart w:id="218" w:name="_Toc42953850"/>
      <w:bookmarkStart w:id="219" w:name="_Toc43463167"/>
      <w:bookmarkStart w:id="220" w:name="_Toc49847779"/>
      <w:bookmarkStart w:id="221" w:name="_Toc56497908"/>
      <w:bookmarkStart w:id="222" w:name="_Toc98500534"/>
      <w:r>
        <w:t>6.1.2.2.2</w:t>
      </w:r>
      <w:r>
        <w:tab/>
        <w:t>Content type</w:t>
      </w:r>
      <w:bookmarkEnd w:id="216"/>
      <w:bookmarkEnd w:id="217"/>
      <w:bookmarkEnd w:id="218"/>
      <w:bookmarkEnd w:id="219"/>
      <w:bookmarkEnd w:id="220"/>
      <w:bookmarkEnd w:id="221"/>
      <w:bookmarkEnd w:id="222"/>
    </w:p>
    <w:p w14:paraId="71EFFE1F" w14:textId="77777777" w:rsidR="008A6D4A" w:rsidRDefault="008A6D4A" w:rsidP="008A6D4A">
      <w:bookmarkStart w:id="22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28D21EA" w14:textId="77777777" w:rsidR="008A6D4A" w:rsidRPr="000C5200" w:rsidRDefault="008A6D4A" w:rsidP="00E23A93">
      <w:pPr>
        <w:pStyle w:val="Heading4"/>
      </w:pPr>
      <w:bookmarkStart w:id="224" w:name="_Toc35971397"/>
      <w:bookmarkStart w:id="225" w:name="_Toc42953851"/>
      <w:bookmarkStart w:id="226" w:name="_Toc43463168"/>
      <w:bookmarkStart w:id="227" w:name="_Toc49847780"/>
      <w:bookmarkStart w:id="228" w:name="_Toc56497909"/>
      <w:bookmarkStart w:id="229" w:name="_Toc98500535"/>
      <w:r>
        <w:t>6.1.2.3</w:t>
      </w:r>
      <w:r>
        <w:tab/>
        <w:t>HTTP custom headers</w:t>
      </w:r>
      <w:bookmarkEnd w:id="223"/>
      <w:bookmarkEnd w:id="224"/>
      <w:bookmarkEnd w:id="225"/>
      <w:bookmarkEnd w:id="226"/>
      <w:bookmarkEnd w:id="227"/>
      <w:bookmarkEnd w:id="228"/>
      <w:bookmarkEnd w:id="229"/>
    </w:p>
    <w:p w14:paraId="6B5ACFCB" w14:textId="77777777" w:rsidR="008A6D4A" w:rsidRDefault="008A6D4A" w:rsidP="008A6D4A">
      <w:pPr>
        <w:rPr>
          <w:noProof/>
        </w:rPr>
      </w:pPr>
      <w:bookmarkStart w:id="230" w:name="_Toc489605322"/>
      <w:bookmarkStart w:id="231" w:name="_Toc492899753"/>
      <w:bookmarkStart w:id="232" w:name="_Toc492900032"/>
      <w:bookmarkStart w:id="233" w:name="_Toc492967834"/>
      <w:bookmarkStart w:id="234" w:name="_Toc492972922"/>
      <w:bookmarkStart w:id="235" w:name="_Toc492973142"/>
      <w:bookmarkStart w:id="236" w:name="_Toc492974840"/>
      <w:bookmarkStart w:id="23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238" w:name="_Toc510696607"/>
      <w:bookmarkStart w:id="239" w:name="_Toc35971398"/>
      <w:bookmarkStart w:id="240" w:name="_Toc42953852"/>
      <w:bookmarkStart w:id="241" w:name="_Toc43463169"/>
      <w:bookmarkStart w:id="242" w:name="_Toc49847781"/>
      <w:bookmarkStart w:id="243" w:name="_Toc56497910"/>
      <w:bookmarkStart w:id="244" w:name="_Toc98500536"/>
      <w:bookmarkEnd w:id="230"/>
      <w:bookmarkEnd w:id="231"/>
      <w:bookmarkEnd w:id="232"/>
      <w:bookmarkEnd w:id="233"/>
      <w:bookmarkEnd w:id="234"/>
      <w:bookmarkEnd w:id="235"/>
      <w:bookmarkEnd w:id="236"/>
      <w:bookmarkEnd w:id="237"/>
      <w:r>
        <w:t>6.1.3</w:t>
      </w:r>
      <w:r>
        <w:tab/>
        <w:t>Resources</w:t>
      </w:r>
      <w:bookmarkEnd w:id="238"/>
      <w:bookmarkEnd w:id="239"/>
      <w:bookmarkEnd w:id="240"/>
      <w:bookmarkEnd w:id="241"/>
      <w:bookmarkEnd w:id="242"/>
      <w:bookmarkEnd w:id="243"/>
      <w:bookmarkEnd w:id="244"/>
    </w:p>
    <w:p w14:paraId="2EFC046D" w14:textId="77777777" w:rsidR="008A6D4A" w:rsidRPr="000A7435" w:rsidRDefault="008A6D4A" w:rsidP="00E23A93">
      <w:pPr>
        <w:pStyle w:val="Heading4"/>
      </w:pPr>
      <w:bookmarkStart w:id="245" w:name="_Toc510696608"/>
      <w:bookmarkStart w:id="246" w:name="_Toc35971399"/>
      <w:bookmarkStart w:id="247" w:name="_Toc42953853"/>
      <w:bookmarkStart w:id="248" w:name="_Toc43463170"/>
      <w:bookmarkStart w:id="249" w:name="_Toc49847782"/>
      <w:bookmarkStart w:id="250" w:name="_Toc56497911"/>
      <w:bookmarkStart w:id="251" w:name="_Toc98500537"/>
      <w:r>
        <w:t>6.1.3.1</w:t>
      </w:r>
      <w:r>
        <w:tab/>
        <w:t>Overview</w:t>
      </w:r>
      <w:bookmarkEnd w:id="245"/>
      <w:bookmarkEnd w:id="246"/>
      <w:bookmarkEnd w:id="247"/>
      <w:bookmarkEnd w:id="248"/>
      <w:bookmarkEnd w:id="249"/>
      <w:bookmarkEnd w:id="250"/>
      <w:bookmarkEnd w:id="251"/>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2" type="#_x0000_t75" style="width:234.85pt;height:147.3pt" o:ole="">
            <v:imagedata r:id="rId22" o:title=""/>
          </v:shape>
          <o:OLEObject Type="Embed" ProgID="Visio.Drawing.11" ShapeID="_x0000_i1032" DrawAspect="Content" ObjectID="_1709113439" r:id="rId23"/>
        </w:object>
      </w:r>
    </w:p>
    <w:p w14:paraId="6C586022"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252" w:name="_Toc510696609"/>
      <w:bookmarkStart w:id="253"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77777777" w:rsidR="00875C64" w:rsidRPr="00544965" w:rsidRDefault="00875C64" w:rsidP="00E71EE5">
            <w:pPr>
              <w:pStyle w:val="TAL"/>
            </w:pPr>
            <w:r w:rsidRPr="00544965">
              <w:t>/v1/</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254" w:name="_Toc42953854"/>
      <w:bookmarkStart w:id="255" w:name="_Toc43463171"/>
      <w:bookmarkStart w:id="256" w:name="_Toc49847783"/>
      <w:bookmarkStart w:id="257" w:name="_Toc56497912"/>
      <w:bookmarkStart w:id="258" w:name="_Toc98500538"/>
      <w:r>
        <w:t>6.1.3.2</w:t>
      </w:r>
      <w:r>
        <w:tab/>
        <w:t xml:space="preserve">Resource: </w:t>
      </w:r>
      <w:bookmarkEnd w:id="252"/>
      <w:bookmarkEnd w:id="253"/>
      <w:r w:rsidR="00231B62">
        <w:t>slice</w:t>
      </w:r>
      <w:r w:rsidR="00231B62" w:rsidRPr="00544965">
        <w:t>-authentications</w:t>
      </w:r>
      <w:r w:rsidR="00231B62">
        <w:t xml:space="preserve"> (Collection)</w:t>
      </w:r>
      <w:bookmarkEnd w:id="254"/>
      <w:bookmarkEnd w:id="255"/>
      <w:bookmarkEnd w:id="256"/>
      <w:bookmarkEnd w:id="257"/>
      <w:bookmarkEnd w:id="258"/>
    </w:p>
    <w:p w14:paraId="2EA073DD" w14:textId="77777777" w:rsidR="008A6D4A" w:rsidRDefault="008A6D4A" w:rsidP="00E23A93">
      <w:pPr>
        <w:pStyle w:val="Heading5"/>
      </w:pPr>
      <w:bookmarkStart w:id="259" w:name="_Toc510696610"/>
      <w:bookmarkStart w:id="260" w:name="_Toc35971401"/>
      <w:bookmarkStart w:id="261" w:name="_Toc42953855"/>
      <w:bookmarkStart w:id="262" w:name="_Toc43463172"/>
      <w:bookmarkStart w:id="263" w:name="_Toc49847784"/>
      <w:bookmarkStart w:id="264" w:name="_Toc56497913"/>
      <w:bookmarkStart w:id="265" w:name="_Toc98500539"/>
      <w:r>
        <w:t>6.1.3.2.1</w:t>
      </w:r>
      <w:r>
        <w:tab/>
        <w:t>Description</w:t>
      </w:r>
      <w:bookmarkEnd w:id="259"/>
      <w:bookmarkEnd w:id="260"/>
      <w:bookmarkEnd w:id="261"/>
      <w:bookmarkEnd w:id="262"/>
      <w:bookmarkEnd w:id="263"/>
      <w:bookmarkEnd w:id="264"/>
      <w:bookmarkEnd w:id="265"/>
    </w:p>
    <w:p w14:paraId="5C89BCCD" w14:textId="77777777" w:rsidR="00237EE5" w:rsidRPr="00544965" w:rsidRDefault="00237EE5" w:rsidP="00237EE5">
      <w:bookmarkStart w:id="266" w:name="_Toc35971402"/>
      <w:bookmarkStart w:id="267"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268" w:name="_Toc42953856"/>
      <w:bookmarkStart w:id="269" w:name="_Toc43463173"/>
      <w:bookmarkStart w:id="270" w:name="_Toc49847785"/>
      <w:bookmarkStart w:id="271" w:name="_Toc56497914"/>
      <w:bookmarkStart w:id="272" w:name="_Toc98500540"/>
      <w:r>
        <w:t>6.1.3.2.2</w:t>
      </w:r>
      <w:r>
        <w:tab/>
        <w:t>Resource Definition</w:t>
      </w:r>
      <w:bookmarkEnd w:id="266"/>
      <w:bookmarkEnd w:id="268"/>
      <w:bookmarkEnd w:id="269"/>
      <w:bookmarkEnd w:id="270"/>
      <w:bookmarkEnd w:id="271"/>
      <w:bookmarkEnd w:id="272"/>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273" w:name="_Toc35971403"/>
      <w:bookmarkStart w:id="274" w:name="_Toc42953857"/>
      <w:bookmarkStart w:id="275" w:name="_Toc43463174"/>
      <w:bookmarkStart w:id="276" w:name="_Toc49847786"/>
      <w:bookmarkStart w:id="277" w:name="_Toc56497915"/>
      <w:bookmarkStart w:id="278" w:name="_Toc98500541"/>
      <w:r>
        <w:t>6.1.3.2.3</w:t>
      </w:r>
      <w:r>
        <w:tab/>
        <w:t>Resource Standard Methods</w:t>
      </w:r>
      <w:bookmarkEnd w:id="267"/>
      <w:bookmarkEnd w:id="273"/>
      <w:bookmarkEnd w:id="274"/>
      <w:bookmarkEnd w:id="275"/>
      <w:bookmarkEnd w:id="276"/>
      <w:bookmarkEnd w:id="277"/>
      <w:bookmarkEnd w:id="278"/>
    </w:p>
    <w:p w14:paraId="6421C356" w14:textId="77777777" w:rsidR="008A6D4A" w:rsidRPr="00433470" w:rsidRDefault="008A6D4A" w:rsidP="00785D35">
      <w:pPr>
        <w:pStyle w:val="H6"/>
      </w:pPr>
      <w:bookmarkStart w:id="279" w:name="_Toc510696613"/>
      <w:bookmarkStart w:id="280" w:name="_Toc35971404"/>
      <w:bookmarkStart w:id="281" w:name="_Toc42953858"/>
      <w:bookmarkStart w:id="282" w:name="_Toc43463175"/>
      <w:bookmarkStart w:id="283" w:name="_Toc49847787"/>
      <w:bookmarkStart w:id="284" w:name="_Toc56497916"/>
      <w:r w:rsidRPr="00205D75">
        <w:t>6.</w:t>
      </w:r>
      <w:r w:rsidRPr="009D43C1">
        <w:t>1.3.2.3</w:t>
      </w:r>
      <w:r w:rsidRPr="00C80608">
        <w:t>.1</w:t>
      </w:r>
      <w:r w:rsidRPr="00C80608">
        <w:tab/>
      </w:r>
      <w:bookmarkEnd w:id="279"/>
      <w:bookmarkEnd w:id="280"/>
      <w:r w:rsidR="003E0B62" w:rsidRPr="007620D7">
        <w:t>POST</w:t>
      </w:r>
      <w:bookmarkEnd w:id="281"/>
      <w:bookmarkEnd w:id="282"/>
      <w:bookmarkEnd w:id="283"/>
      <w:bookmarkEnd w:id="284"/>
    </w:p>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036F315C" w:rsidR="00AE28C9" w:rsidRDefault="00CF5457" w:rsidP="00CF5457">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665C46A9" w:rsidR="00AE28C9" w:rsidRDefault="00994B7F" w:rsidP="00994B7F">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77777777" w:rsidR="00A46B44" w:rsidRPr="004F472B" w:rsidRDefault="00A46B44" w:rsidP="00CA17CC">
            <w:pPr>
              <w:pStyle w:val="TAL"/>
            </w:pPr>
            <w:r>
              <w:t>The URI structure is defined in clause 6.1.3.3.1.</w:t>
            </w:r>
          </w:p>
        </w:tc>
      </w:tr>
    </w:tbl>
    <w:p w14:paraId="17936C62" w14:textId="77777777" w:rsidR="008A6D4A" w:rsidRPr="00A04126" w:rsidRDefault="008A6D4A" w:rsidP="008A6D4A"/>
    <w:p w14:paraId="0C4BB847" w14:textId="53062F1C" w:rsidR="00F25841" w:rsidRDefault="00F25841" w:rsidP="00F25841">
      <w:pPr>
        <w:pStyle w:val="TH"/>
      </w:pPr>
      <w:bookmarkStart w:id="285" w:name="_Toc510696615"/>
      <w:bookmarkStart w:id="286" w:name="_Toc35971406"/>
      <w:bookmarkStart w:id="287" w:name="_Toc42953859"/>
      <w:bookmarkStart w:id="288" w:name="_Toc43463176"/>
      <w:bookmarkStart w:id="289" w:name="_Toc49847788"/>
      <w:r>
        <w:lastRenderedPageBreak/>
        <w:t xml:space="preserve">Table </w:t>
      </w:r>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193E6E4C"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C61B487" w14:textId="77777777" w:rsidR="00F25841" w:rsidRDefault="00F25841" w:rsidP="00F25841">
      <w:pPr>
        <w:rPr>
          <w:noProof/>
        </w:rPr>
      </w:pPr>
    </w:p>
    <w:p w14:paraId="7B5783AB" w14:textId="2F4A2010" w:rsidR="00F25841" w:rsidRDefault="00F25841" w:rsidP="00F25841">
      <w:pPr>
        <w:pStyle w:val="TH"/>
      </w:pPr>
      <w:r>
        <w:t xml:space="preserve">Table </w:t>
      </w:r>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40B88497"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700BEE0" w14:textId="77777777" w:rsidR="00F25841" w:rsidRDefault="00F25841" w:rsidP="00991C66"/>
    <w:p w14:paraId="22A780E0" w14:textId="77777777" w:rsidR="008A6D4A" w:rsidRDefault="008A6D4A" w:rsidP="00E23A93">
      <w:pPr>
        <w:pStyle w:val="Heading5"/>
      </w:pPr>
      <w:bookmarkStart w:id="290" w:name="_Toc56497917"/>
      <w:bookmarkStart w:id="291" w:name="_Toc98500542"/>
      <w:r>
        <w:t>6.1.3.2.4</w:t>
      </w:r>
      <w:r>
        <w:tab/>
        <w:t>Resource Custom Operations</w:t>
      </w:r>
      <w:bookmarkEnd w:id="285"/>
      <w:bookmarkEnd w:id="286"/>
      <w:bookmarkEnd w:id="287"/>
      <w:bookmarkEnd w:id="288"/>
      <w:bookmarkEnd w:id="289"/>
      <w:bookmarkEnd w:id="290"/>
      <w:bookmarkEnd w:id="291"/>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292" w:name="_Toc510696621"/>
      <w:bookmarkStart w:id="293" w:name="_Toc35971412"/>
      <w:bookmarkStart w:id="294" w:name="_Toc42953860"/>
      <w:bookmarkStart w:id="295" w:name="_Toc43463177"/>
      <w:bookmarkStart w:id="296" w:name="_Toc49847789"/>
      <w:bookmarkStart w:id="297" w:name="_Toc56497918"/>
      <w:bookmarkStart w:id="298" w:name="_Toc98500543"/>
      <w:r>
        <w:t>6.1.3.3</w:t>
      </w:r>
      <w:r>
        <w:tab/>
        <w:t xml:space="preserve">Resource: </w:t>
      </w:r>
      <w:bookmarkEnd w:id="292"/>
      <w:bookmarkEnd w:id="293"/>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94"/>
      <w:bookmarkEnd w:id="295"/>
      <w:bookmarkEnd w:id="296"/>
      <w:bookmarkEnd w:id="297"/>
      <w:bookmarkEnd w:id="298"/>
    </w:p>
    <w:p w14:paraId="6987E40D" w14:textId="77777777" w:rsidR="00750FBA" w:rsidRPr="00544965" w:rsidRDefault="00750FBA" w:rsidP="00E23A93">
      <w:pPr>
        <w:pStyle w:val="Heading5"/>
      </w:pPr>
      <w:bookmarkStart w:id="299" w:name="_Toc25270678"/>
      <w:bookmarkStart w:id="300" w:name="_Toc34310333"/>
      <w:bookmarkStart w:id="301" w:name="_Toc42953861"/>
      <w:bookmarkStart w:id="302" w:name="_Toc43463178"/>
      <w:bookmarkStart w:id="303" w:name="_Toc49847790"/>
      <w:bookmarkStart w:id="304" w:name="_Toc56497919"/>
      <w:bookmarkStart w:id="305" w:name="_Toc510696622"/>
      <w:bookmarkStart w:id="306" w:name="_Toc35971413"/>
      <w:bookmarkStart w:id="307" w:name="_Toc98500544"/>
      <w:r w:rsidRPr="00544965">
        <w:t>6.</w:t>
      </w:r>
      <w:r>
        <w:t>1</w:t>
      </w:r>
      <w:r w:rsidRPr="00544965">
        <w:t>.3.3.1</w:t>
      </w:r>
      <w:r w:rsidRPr="00544965">
        <w:tab/>
        <w:t>Description</w:t>
      </w:r>
      <w:bookmarkEnd w:id="299"/>
      <w:bookmarkEnd w:id="300"/>
      <w:bookmarkEnd w:id="301"/>
      <w:bookmarkEnd w:id="302"/>
      <w:bookmarkEnd w:id="303"/>
      <w:bookmarkEnd w:id="304"/>
      <w:bookmarkEnd w:id="307"/>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308" w:name="_Toc42953862"/>
      <w:bookmarkStart w:id="309" w:name="_Toc43463179"/>
      <w:bookmarkStart w:id="310" w:name="_Toc49847791"/>
      <w:bookmarkStart w:id="311" w:name="_Toc56497920"/>
      <w:bookmarkStart w:id="312" w:name="_Toc98500545"/>
      <w:r>
        <w:t>6.1.3.3.2</w:t>
      </w:r>
      <w:r>
        <w:tab/>
        <w:t>Resource Definition</w:t>
      </w:r>
      <w:bookmarkEnd w:id="308"/>
      <w:bookmarkEnd w:id="309"/>
      <w:bookmarkEnd w:id="310"/>
      <w:bookmarkEnd w:id="311"/>
      <w:bookmarkEnd w:id="312"/>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313" w:name="_Toc42953863"/>
      <w:bookmarkStart w:id="314" w:name="_Toc43463180"/>
      <w:bookmarkStart w:id="315" w:name="_Toc49847792"/>
      <w:bookmarkStart w:id="316" w:name="_Toc56497921"/>
      <w:bookmarkStart w:id="317" w:name="_Toc98500546"/>
      <w:r>
        <w:t>6.1.3.3.3</w:t>
      </w:r>
      <w:r>
        <w:tab/>
        <w:t>Resource Standard Methods</w:t>
      </w:r>
      <w:bookmarkEnd w:id="313"/>
      <w:bookmarkEnd w:id="314"/>
      <w:bookmarkEnd w:id="315"/>
      <w:bookmarkEnd w:id="316"/>
      <w:bookmarkEnd w:id="317"/>
    </w:p>
    <w:p w14:paraId="5BE9A08C" w14:textId="77777777" w:rsidR="00750FBA" w:rsidRPr="00433470" w:rsidRDefault="00750FBA" w:rsidP="00785D35">
      <w:pPr>
        <w:pStyle w:val="H6"/>
      </w:pPr>
      <w:bookmarkStart w:id="318" w:name="_Toc42953864"/>
      <w:bookmarkStart w:id="319" w:name="_Toc43463181"/>
      <w:bookmarkStart w:id="320" w:name="_Toc49847793"/>
      <w:bookmarkStart w:id="321" w:name="_Toc56497922"/>
      <w:r w:rsidRPr="00205D75">
        <w:t>6.</w:t>
      </w:r>
      <w:r w:rsidRPr="009D43C1">
        <w:t>1.3.3.3</w:t>
      </w:r>
      <w:r w:rsidRPr="00C80608">
        <w:t>.1</w:t>
      </w:r>
      <w:r w:rsidRPr="00C80608">
        <w:tab/>
      </w:r>
      <w:r w:rsidRPr="007620D7">
        <w:t>PUT</w:t>
      </w:r>
      <w:bookmarkEnd w:id="318"/>
      <w:bookmarkEnd w:id="319"/>
      <w:bookmarkEnd w:id="320"/>
      <w:bookmarkEnd w:id="321"/>
    </w:p>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77777777" w:rsidR="00F154C0" w:rsidRDefault="00F154C0" w:rsidP="00C760B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77777777" w:rsidR="00F154C0" w:rsidRDefault="00F154C0" w:rsidP="00C760BC">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r>
        <w:t>Table 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76CD4161" w14:textId="77777777" w:rsidR="004434EE" w:rsidRDefault="004434EE" w:rsidP="004434EE">
      <w:pPr>
        <w:rPr>
          <w:noProof/>
        </w:rPr>
      </w:pPr>
    </w:p>
    <w:p w14:paraId="3B521907" w14:textId="06003A1C" w:rsidR="004434EE" w:rsidRDefault="004434EE" w:rsidP="004434EE">
      <w:pPr>
        <w:pStyle w:val="TH"/>
      </w:pPr>
      <w:r>
        <w:lastRenderedPageBreak/>
        <w:t>Table 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5BABA186" w14:textId="77777777" w:rsidR="00750FBA" w:rsidRPr="00A04126" w:rsidRDefault="00750FBA" w:rsidP="00750FBA"/>
    <w:p w14:paraId="1CAA0A6F" w14:textId="77777777" w:rsidR="00750FBA" w:rsidRDefault="00750FBA" w:rsidP="00E23A93">
      <w:pPr>
        <w:pStyle w:val="Heading5"/>
      </w:pPr>
      <w:bookmarkStart w:id="322" w:name="_Toc42953865"/>
      <w:bookmarkStart w:id="323" w:name="_Toc43463182"/>
      <w:bookmarkStart w:id="324" w:name="_Toc49847794"/>
      <w:bookmarkStart w:id="325" w:name="_Toc56497923"/>
      <w:bookmarkStart w:id="326" w:name="_Toc98500547"/>
      <w:r>
        <w:t>6.1.3.3.4</w:t>
      </w:r>
      <w:r>
        <w:tab/>
        <w:t>Resource Custom Operations</w:t>
      </w:r>
      <w:bookmarkEnd w:id="322"/>
      <w:bookmarkEnd w:id="323"/>
      <w:bookmarkEnd w:id="324"/>
      <w:bookmarkEnd w:id="325"/>
      <w:bookmarkEnd w:id="32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327" w:name="_Toc42953866"/>
      <w:bookmarkStart w:id="328" w:name="_Toc43463183"/>
      <w:bookmarkStart w:id="329" w:name="_Toc49847795"/>
      <w:bookmarkStart w:id="330" w:name="_Toc56497924"/>
      <w:bookmarkStart w:id="331" w:name="_Toc98500548"/>
      <w:r>
        <w:t>6.1.4</w:t>
      </w:r>
      <w:r>
        <w:tab/>
        <w:t>Custom Operations without associated resources</w:t>
      </w:r>
      <w:bookmarkEnd w:id="305"/>
      <w:bookmarkEnd w:id="306"/>
      <w:bookmarkEnd w:id="327"/>
      <w:bookmarkEnd w:id="328"/>
      <w:bookmarkEnd w:id="329"/>
      <w:bookmarkEnd w:id="330"/>
      <w:bookmarkEnd w:id="331"/>
    </w:p>
    <w:p w14:paraId="5BE94BD8" w14:textId="77777777" w:rsidR="008A6D4A" w:rsidRPr="000A7435" w:rsidRDefault="008A6D4A" w:rsidP="00E23A93">
      <w:pPr>
        <w:pStyle w:val="Heading4"/>
      </w:pPr>
      <w:bookmarkStart w:id="332" w:name="_Toc510696623"/>
      <w:bookmarkStart w:id="333" w:name="_Toc35971414"/>
      <w:bookmarkStart w:id="334" w:name="_Toc42953867"/>
      <w:bookmarkStart w:id="335" w:name="_Toc43463184"/>
      <w:bookmarkStart w:id="336" w:name="_Toc49847796"/>
      <w:bookmarkStart w:id="337" w:name="_Toc56497925"/>
      <w:bookmarkStart w:id="338" w:name="_Toc98500549"/>
      <w:r>
        <w:t>6.1.4.1</w:t>
      </w:r>
      <w:r>
        <w:tab/>
        <w:t>Overview</w:t>
      </w:r>
      <w:bookmarkEnd w:id="332"/>
      <w:bookmarkEnd w:id="333"/>
      <w:bookmarkEnd w:id="334"/>
      <w:bookmarkEnd w:id="335"/>
      <w:bookmarkEnd w:id="336"/>
      <w:bookmarkEnd w:id="337"/>
      <w:bookmarkEnd w:id="338"/>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339" w:name="_Toc510696628"/>
      <w:bookmarkStart w:id="340" w:name="_Toc35971419"/>
      <w:bookmarkStart w:id="341" w:name="_Toc42953868"/>
      <w:bookmarkStart w:id="342" w:name="_Toc43463185"/>
      <w:bookmarkStart w:id="343" w:name="_Toc49847797"/>
      <w:bookmarkStart w:id="344" w:name="_Toc56497926"/>
      <w:bookmarkStart w:id="345" w:name="_Toc98500550"/>
      <w:r>
        <w:t>6.1.5</w:t>
      </w:r>
      <w:r>
        <w:tab/>
        <w:t>Notifications</w:t>
      </w:r>
      <w:bookmarkEnd w:id="339"/>
      <w:bookmarkEnd w:id="340"/>
      <w:bookmarkEnd w:id="341"/>
      <w:bookmarkEnd w:id="342"/>
      <w:bookmarkEnd w:id="343"/>
      <w:bookmarkEnd w:id="344"/>
      <w:bookmarkEnd w:id="345"/>
    </w:p>
    <w:p w14:paraId="20FC45DE" w14:textId="77777777" w:rsidR="008A6D4A" w:rsidRPr="000A7435" w:rsidRDefault="008A6D4A" w:rsidP="00E23A93">
      <w:pPr>
        <w:pStyle w:val="Heading4"/>
      </w:pPr>
      <w:bookmarkStart w:id="346" w:name="_Toc510696629"/>
      <w:bookmarkStart w:id="347" w:name="_Toc35971420"/>
      <w:bookmarkStart w:id="348" w:name="_Toc42953869"/>
      <w:bookmarkStart w:id="349" w:name="_Toc43463186"/>
      <w:bookmarkStart w:id="350" w:name="_Toc49847798"/>
      <w:bookmarkStart w:id="351" w:name="_Toc56497927"/>
      <w:bookmarkStart w:id="352" w:name="_Toc98500551"/>
      <w:r>
        <w:t>6.1.5.1</w:t>
      </w:r>
      <w:r>
        <w:tab/>
        <w:t>General</w:t>
      </w:r>
      <w:bookmarkEnd w:id="346"/>
      <w:bookmarkEnd w:id="347"/>
      <w:bookmarkEnd w:id="348"/>
      <w:bookmarkEnd w:id="349"/>
      <w:bookmarkEnd w:id="350"/>
      <w:bookmarkEnd w:id="351"/>
      <w:bookmarkEnd w:id="352"/>
    </w:p>
    <w:p w14:paraId="09110695" w14:textId="77777777" w:rsidR="008A6D4A" w:rsidRDefault="008A6D4A" w:rsidP="008A6D4A">
      <w:pPr>
        <w:rPr>
          <w:noProof/>
        </w:rPr>
      </w:pPr>
      <w:bookmarkStart w:id="353"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354" w:name="_Toc35971421"/>
      <w:bookmarkStart w:id="355" w:name="_Toc42953870"/>
      <w:bookmarkStart w:id="356" w:name="_Toc43463187"/>
      <w:bookmarkStart w:id="357" w:name="_Toc49847799"/>
      <w:bookmarkStart w:id="358" w:name="_Toc56497928"/>
      <w:bookmarkStart w:id="359" w:name="_Toc98500552"/>
      <w:r>
        <w:t>6.1.5.2</w:t>
      </w:r>
      <w:r>
        <w:tab/>
      </w:r>
      <w:bookmarkEnd w:id="353"/>
      <w:bookmarkEnd w:id="354"/>
      <w:r w:rsidR="00977762">
        <w:t>Re-authentication Notification</w:t>
      </w:r>
      <w:bookmarkEnd w:id="355"/>
      <w:bookmarkEnd w:id="356"/>
      <w:bookmarkEnd w:id="357"/>
      <w:bookmarkEnd w:id="358"/>
      <w:bookmarkEnd w:id="359"/>
    </w:p>
    <w:p w14:paraId="655A730E" w14:textId="77777777" w:rsidR="008A6D4A" w:rsidRPr="00986E88" w:rsidRDefault="008A6D4A" w:rsidP="00E23A93">
      <w:pPr>
        <w:pStyle w:val="Heading5"/>
        <w:rPr>
          <w:noProof/>
        </w:rPr>
      </w:pPr>
      <w:bookmarkStart w:id="360" w:name="_Toc532994455"/>
      <w:bookmarkStart w:id="361" w:name="_Toc35971422"/>
      <w:bookmarkStart w:id="362" w:name="_Toc42953871"/>
      <w:bookmarkStart w:id="363" w:name="_Toc43463188"/>
      <w:bookmarkStart w:id="364" w:name="_Toc49847800"/>
      <w:bookmarkStart w:id="365" w:name="_Toc56497929"/>
      <w:bookmarkStart w:id="366" w:name="_Toc510696631"/>
      <w:bookmarkStart w:id="367" w:name="_Toc98500553"/>
      <w:r>
        <w:t>6.1.5.2</w:t>
      </w:r>
      <w:r w:rsidRPr="00986E88">
        <w:rPr>
          <w:noProof/>
        </w:rPr>
        <w:t>.1</w:t>
      </w:r>
      <w:r w:rsidRPr="00986E88">
        <w:rPr>
          <w:noProof/>
        </w:rPr>
        <w:tab/>
        <w:t>Description</w:t>
      </w:r>
      <w:bookmarkEnd w:id="360"/>
      <w:bookmarkEnd w:id="361"/>
      <w:bookmarkEnd w:id="362"/>
      <w:bookmarkEnd w:id="363"/>
      <w:bookmarkEnd w:id="364"/>
      <w:bookmarkEnd w:id="365"/>
      <w:bookmarkEnd w:id="367"/>
    </w:p>
    <w:p w14:paraId="59FCD319" w14:textId="77777777" w:rsidR="00BB5335" w:rsidRPr="00986E88" w:rsidRDefault="00BB5335" w:rsidP="00BB5335">
      <w:pPr>
        <w:rPr>
          <w:noProof/>
        </w:rPr>
      </w:pPr>
      <w:bookmarkStart w:id="368" w:name="_Toc532994456"/>
      <w:bookmarkStart w:id="369"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370" w:name="_Toc42953872"/>
      <w:bookmarkStart w:id="371" w:name="_Toc43463189"/>
      <w:bookmarkStart w:id="372" w:name="_Toc49847801"/>
      <w:bookmarkStart w:id="373" w:name="_Toc56497930"/>
      <w:bookmarkStart w:id="374" w:name="_Toc98500554"/>
      <w:r>
        <w:t>6.1.5.2</w:t>
      </w:r>
      <w:r w:rsidRPr="00986E88">
        <w:rPr>
          <w:noProof/>
        </w:rPr>
        <w:t>.2</w:t>
      </w:r>
      <w:r w:rsidRPr="00986E88">
        <w:rPr>
          <w:noProof/>
        </w:rPr>
        <w:tab/>
        <w:t>Target URI</w:t>
      </w:r>
      <w:bookmarkEnd w:id="368"/>
      <w:bookmarkEnd w:id="369"/>
      <w:bookmarkEnd w:id="370"/>
      <w:bookmarkEnd w:id="371"/>
      <w:bookmarkEnd w:id="372"/>
      <w:bookmarkEnd w:id="373"/>
      <w:bookmarkEnd w:id="374"/>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375" w:name="_Toc532994457"/>
      <w:bookmarkStart w:id="376" w:name="_Toc35971424"/>
      <w:bookmarkStart w:id="377" w:name="_Toc42953873"/>
      <w:bookmarkStart w:id="378" w:name="_Toc43463190"/>
      <w:bookmarkStart w:id="379" w:name="_Toc49847802"/>
      <w:bookmarkStart w:id="380" w:name="_Toc56497931"/>
      <w:bookmarkStart w:id="381" w:name="_Toc98500555"/>
      <w:r>
        <w:t>6.1.5.2</w:t>
      </w:r>
      <w:r w:rsidRPr="00986E88">
        <w:rPr>
          <w:noProof/>
        </w:rPr>
        <w:t>.3</w:t>
      </w:r>
      <w:r w:rsidRPr="00986E88">
        <w:rPr>
          <w:noProof/>
        </w:rPr>
        <w:tab/>
        <w:t>Standard Methods</w:t>
      </w:r>
      <w:bookmarkEnd w:id="375"/>
      <w:bookmarkEnd w:id="376"/>
      <w:bookmarkEnd w:id="377"/>
      <w:bookmarkEnd w:id="378"/>
      <w:bookmarkEnd w:id="379"/>
      <w:bookmarkEnd w:id="380"/>
      <w:bookmarkEnd w:id="381"/>
    </w:p>
    <w:p w14:paraId="318A8C58" w14:textId="77777777" w:rsidR="008A6D4A" w:rsidRPr="00642CF6" w:rsidRDefault="008A6D4A" w:rsidP="00785D35">
      <w:pPr>
        <w:pStyle w:val="H6"/>
      </w:pPr>
      <w:bookmarkStart w:id="382" w:name="_Toc532994458"/>
      <w:bookmarkStart w:id="383" w:name="_Toc35971425"/>
      <w:bookmarkStart w:id="384" w:name="_Toc42953874"/>
      <w:bookmarkStart w:id="385" w:name="_Toc43463191"/>
      <w:bookmarkStart w:id="386" w:name="_Toc49847803"/>
      <w:bookmarkStart w:id="387" w:name="_Toc56497932"/>
      <w:r w:rsidRPr="00A917D7">
        <w:t>6.1.5.2.3</w:t>
      </w:r>
      <w:r w:rsidRPr="00642CF6">
        <w:t>.1</w:t>
      </w:r>
      <w:r w:rsidRPr="00642CF6">
        <w:tab/>
        <w:t>POST</w:t>
      </w:r>
      <w:bookmarkEnd w:id="382"/>
      <w:bookmarkEnd w:id="383"/>
      <w:bookmarkEnd w:id="384"/>
      <w:bookmarkEnd w:id="385"/>
      <w:bookmarkEnd w:id="386"/>
      <w:bookmarkEnd w:id="387"/>
    </w:p>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r w:rsidRPr="00986E88">
        <w:rPr>
          <w:noProof/>
        </w:rPr>
        <w:lastRenderedPageBreak/>
        <w:t>Table </w:t>
      </w:r>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r w:rsidRPr="00986E88">
        <w:rPr>
          <w:noProof/>
        </w:rPr>
        <w:t>Table </w:t>
      </w:r>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94C93D5" w14:textId="77777777" w:rsidR="00023712" w:rsidRDefault="00023712" w:rsidP="00C760BC">
            <w:pPr>
              <w:pStyle w:val="TAL"/>
            </w:pPr>
            <w:r>
              <w:t>Temporary redirection. The NF service consumer shall generate a Location header field containing a URI pointing to the endpoint of another NF service consumer to which the notification should be sent.</w:t>
            </w:r>
          </w:p>
          <w:p w14:paraId="39D03FA0"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525B086" w14:textId="77777777" w:rsidR="00023712" w:rsidRDefault="00023712" w:rsidP="00C760BC">
            <w:pPr>
              <w:pStyle w:val="TAL"/>
            </w:pP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DF78161" w14:textId="77777777" w:rsidR="00023712" w:rsidRDefault="00023712" w:rsidP="00C760BC">
            <w:pPr>
              <w:pStyle w:val="TAL"/>
            </w:pPr>
            <w:r>
              <w:t>Permanent redirection. The NF service consumer shall generate a Location header field containing a URI pointing to the endpoint of another NF service consumer to which the notification should be sent.</w:t>
            </w:r>
          </w:p>
          <w:p w14:paraId="7B2B4DB6"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7513966" w14:textId="77777777" w:rsidR="00023712" w:rsidRDefault="00023712" w:rsidP="00C760BC">
            <w:pPr>
              <w:pStyle w:val="TAL"/>
            </w:pP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r w:rsidRPr="00D67AB2">
        <w:t>Table 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77777777" w:rsidR="00676583" w:rsidRPr="00D67AB2" w:rsidRDefault="00676583" w:rsidP="00C760BC">
            <w:pPr>
              <w:pStyle w:val="TAL"/>
            </w:pPr>
            <w:r w:rsidRPr="00D70312">
              <w:t>A URI pointing to the endpoint of NF service consumer to which the notification should be sent</w:t>
            </w:r>
            <w:r>
              <w:t>.</w:t>
            </w:r>
          </w:p>
        </w:tc>
      </w:tr>
    </w:tbl>
    <w:p w14:paraId="10E30E06" w14:textId="77777777" w:rsidR="00676583" w:rsidRDefault="00676583" w:rsidP="00676583"/>
    <w:p w14:paraId="719DBA84" w14:textId="77777777" w:rsidR="00676583" w:rsidRDefault="00676583" w:rsidP="00676583">
      <w:pPr>
        <w:pStyle w:val="TH"/>
      </w:pPr>
      <w:r w:rsidRPr="00D67AB2">
        <w:t>Table 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77777777" w:rsidR="00676583" w:rsidRPr="00D67AB2" w:rsidRDefault="00676583" w:rsidP="00C760BC">
            <w:pPr>
              <w:pStyle w:val="TAL"/>
            </w:pPr>
            <w:r w:rsidRPr="00D70312">
              <w:t>A URI pointing to the endpoint of NF service consumer to which the notification should be sent</w:t>
            </w:r>
            <w:r>
              <w:t>.</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388" w:name="_Toc35971426"/>
      <w:bookmarkStart w:id="389" w:name="_Toc42953875"/>
      <w:bookmarkStart w:id="390" w:name="_Toc43463192"/>
      <w:bookmarkStart w:id="391" w:name="_Toc49847804"/>
      <w:bookmarkStart w:id="392" w:name="_Toc56497933"/>
      <w:bookmarkStart w:id="393" w:name="_Toc98500556"/>
      <w:r>
        <w:t>6.1.5.3</w:t>
      </w:r>
      <w:r>
        <w:tab/>
      </w:r>
      <w:bookmarkEnd w:id="366"/>
      <w:bookmarkEnd w:id="388"/>
      <w:r w:rsidR="00221696">
        <w:t>Revocation Notification</w:t>
      </w:r>
      <w:bookmarkEnd w:id="389"/>
      <w:bookmarkEnd w:id="390"/>
      <w:bookmarkEnd w:id="391"/>
      <w:bookmarkEnd w:id="392"/>
      <w:bookmarkEnd w:id="393"/>
    </w:p>
    <w:p w14:paraId="1C36682A" w14:textId="77777777" w:rsidR="0079399B" w:rsidRPr="00986E88" w:rsidRDefault="0079399B" w:rsidP="00E23A93">
      <w:pPr>
        <w:pStyle w:val="Heading5"/>
        <w:rPr>
          <w:noProof/>
        </w:rPr>
      </w:pPr>
      <w:bookmarkStart w:id="394" w:name="_Toc42953876"/>
      <w:bookmarkStart w:id="395" w:name="_Toc43463193"/>
      <w:bookmarkStart w:id="396" w:name="_Toc49847805"/>
      <w:bookmarkStart w:id="397" w:name="_Toc56497934"/>
      <w:bookmarkStart w:id="398" w:name="_Toc510696632"/>
      <w:bookmarkStart w:id="399" w:name="_Toc35971427"/>
      <w:bookmarkStart w:id="400" w:name="_Toc98500557"/>
      <w:r>
        <w:t>6.1.5.3</w:t>
      </w:r>
      <w:r w:rsidRPr="00986E88">
        <w:rPr>
          <w:noProof/>
        </w:rPr>
        <w:t>.1</w:t>
      </w:r>
      <w:r w:rsidRPr="00986E88">
        <w:rPr>
          <w:noProof/>
        </w:rPr>
        <w:tab/>
        <w:t>Description</w:t>
      </w:r>
      <w:bookmarkEnd w:id="394"/>
      <w:bookmarkEnd w:id="395"/>
      <w:bookmarkEnd w:id="396"/>
      <w:bookmarkEnd w:id="397"/>
      <w:bookmarkEnd w:id="400"/>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401" w:name="_Toc42953877"/>
      <w:bookmarkStart w:id="402" w:name="_Toc43463194"/>
      <w:bookmarkStart w:id="403" w:name="_Toc49847806"/>
      <w:bookmarkStart w:id="404" w:name="_Toc56497935"/>
      <w:bookmarkStart w:id="405" w:name="_Toc98500558"/>
      <w:r>
        <w:t>6.1.5.3</w:t>
      </w:r>
      <w:r w:rsidRPr="00986E88">
        <w:rPr>
          <w:noProof/>
        </w:rPr>
        <w:t>.2</w:t>
      </w:r>
      <w:r w:rsidRPr="00986E88">
        <w:rPr>
          <w:noProof/>
        </w:rPr>
        <w:tab/>
        <w:t>Target URI</w:t>
      </w:r>
      <w:bookmarkEnd w:id="401"/>
      <w:bookmarkEnd w:id="402"/>
      <w:bookmarkEnd w:id="403"/>
      <w:bookmarkEnd w:id="404"/>
      <w:bookmarkEnd w:id="40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406" w:name="_Toc42953878"/>
      <w:bookmarkStart w:id="407" w:name="_Toc43463195"/>
      <w:bookmarkStart w:id="408" w:name="_Toc49847807"/>
      <w:bookmarkStart w:id="409" w:name="_Toc56497936"/>
      <w:bookmarkStart w:id="410" w:name="_Toc98500559"/>
      <w:r>
        <w:lastRenderedPageBreak/>
        <w:t>6.1.5.3</w:t>
      </w:r>
      <w:r w:rsidRPr="00986E88">
        <w:rPr>
          <w:noProof/>
        </w:rPr>
        <w:t>.3</w:t>
      </w:r>
      <w:r w:rsidRPr="00986E88">
        <w:rPr>
          <w:noProof/>
        </w:rPr>
        <w:tab/>
        <w:t>Standard Methods</w:t>
      </w:r>
      <w:bookmarkEnd w:id="406"/>
      <w:bookmarkEnd w:id="407"/>
      <w:bookmarkEnd w:id="408"/>
      <w:bookmarkEnd w:id="409"/>
      <w:bookmarkEnd w:id="410"/>
    </w:p>
    <w:p w14:paraId="57A3E094" w14:textId="77777777" w:rsidR="0079399B" w:rsidRPr="00642CF6" w:rsidRDefault="0079399B" w:rsidP="00785D35">
      <w:pPr>
        <w:pStyle w:val="H6"/>
      </w:pPr>
      <w:bookmarkStart w:id="411" w:name="_Toc42953879"/>
      <w:bookmarkStart w:id="412" w:name="_Toc43463196"/>
      <w:bookmarkStart w:id="413" w:name="_Toc49847808"/>
      <w:bookmarkStart w:id="414" w:name="_Toc56497937"/>
      <w:r w:rsidRPr="00A917D7">
        <w:t>6.1.5.3.3</w:t>
      </w:r>
      <w:r w:rsidRPr="00642CF6">
        <w:t>.1</w:t>
      </w:r>
      <w:r w:rsidRPr="00642CF6">
        <w:tab/>
        <w:t>POST</w:t>
      </w:r>
      <w:bookmarkEnd w:id="411"/>
      <w:bookmarkEnd w:id="412"/>
      <w:bookmarkEnd w:id="413"/>
      <w:bookmarkEnd w:id="414"/>
    </w:p>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B6E3840" w14:textId="77777777" w:rsidR="00FC704C" w:rsidRDefault="00FC704C" w:rsidP="00C760BC">
            <w:pPr>
              <w:pStyle w:val="TAL"/>
            </w:pPr>
            <w:r>
              <w:t>Temporary redirection. The NF service consumer shall generate a Location header field containing a URI pointing to the endpoint of another NF service consumer to which the notification should be sent.</w:t>
            </w:r>
          </w:p>
          <w:p w14:paraId="7E70E76E"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C6B74A6" w14:textId="77777777" w:rsidR="00FC704C" w:rsidRDefault="00FC704C" w:rsidP="00C760BC">
            <w:pPr>
              <w:pStyle w:val="TAL"/>
            </w:pP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83AE3D1" w14:textId="77777777" w:rsidR="00FC704C" w:rsidRDefault="00FC704C" w:rsidP="00C760BC">
            <w:pPr>
              <w:pStyle w:val="TAL"/>
            </w:pPr>
            <w:r>
              <w:t>Permanent redirection. The NF service consumer shall generate a Location header field containing a URI pointing to the endpoint of another NF service consumer to which the notification should be sent.</w:t>
            </w:r>
          </w:p>
          <w:p w14:paraId="4642AA42"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68A7DF2" w14:textId="77777777" w:rsidR="00FC704C" w:rsidRDefault="00FC704C" w:rsidP="00C760BC">
            <w:pPr>
              <w:pStyle w:val="TAL"/>
            </w:pP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r w:rsidRPr="00D67AB2">
        <w:t>Table 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77777777" w:rsidR="00223376" w:rsidRPr="00D67AB2" w:rsidRDefault="00223376" w:rsidP="00C760BC">
            <w:pPr>
              <w:pStyle w:val="TAL"/>
            </w:pPr>
            <w:r w:rsidRPr="00D70312">
              <w:t>A URI pointing to the endpoint of NF service consumer to which the notification should be sent</w:t>
            </w:r>
            <w:r>
              <w:t>.</w:t>
            </w:r>
          </w:p>
        </w:tc>
      </w:tr>
    </w:tbl>
    <w:p w14:paraId="185E413F" w14:textId="77777777" w:rsidR="00223376" w:rsidRDefault="00223376" w:rsidP="00223376"/>
    <w:p w14:paraId="72F9C149" w14:textId="77777777" w:rsidR="00223376" w:rsidRDefault="00223376" w:rsidP="00223376">
      <w:pPr>
        <w:pStyle w:val="TH"/>
      </w:pPr>
      <w:r w:rsidRPr="00D67AB2">
        <w:t>Table 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77777777" w:rsidR="00223376" w:rsidRPr="00D67AB2" w:rsidRDefault="00223376" w:rsidP="00C760BC">
            <w:pPr>
              <w:pStyle w:val="TAL"/>
            </w:pPr>
            <w:r w:rsidRPr="00D70312">
              <w:t>A URI pointing to the endpoint of NF service consumer to which the notification should be sent</w:t>
            </w:r>
            <w:r>
              <w:t>.</w:t>
            </w:r>
          </w:p>
        </w:tc>
      </w:tr>
    </w:tbl>
    <w:p w14:paraId="3EF3D592" w14:textId="77777777" w:rsidR="0079399B" w:rsidRPr="00E23A93" w:rsidRDefault="0079399B" w:rsidP="00E23A93"/>
    <w:p w14:paraId="2B55119D" w14:textId="77777777" w:rsidR="008A6D4A" w:rsidRDefault="008A6D4A" w:rsidP="00E23A93">
      <w:pPr>
        <w:pStyle w:val="Heading3"/>
      </w:pPr>
      <w:bookmarkStart w:id="415" w:name="_Toc42953880"/>
      <w:bookmarkStart w:id="416" w:name="_Toc43463197"/>
      <w:bookmarkStart w:id="417" w:name="_Toc49847809"/>
      <w:bookmarkStart w:id="418" w:name="_Toc56497938"/>
      <w:bookmarkStart w:id="419" w:name="_Toc98500560"/>
      <w:r>
        <w:t>6.1.6</w:t>
      </w:r>
      <w:r>
        <w:tab/>
        <w:t>Data Model</w:t>
      </w:r>
      <w:bookmarkEnd w:id="398"/>
      <w:bookmarkEnd w:id="399"/>
      <w:bookmarkEnd w:id="415"/>
      <w:bookmarkEnd w:id="416"/>
      <w:bookmarkEnd w:id="417"/>
      <w:bookmarkEnd w:id="418"/>
      <w:bookmarkEnd w:id="419"/>
    </w:p>
    <w:p w14:paraId="79918A20" w14:textId="77777777" w:rsidR="008A6D4A" w:rsidRDefault="008A6D4A" w:rsidP="00E23A93">
      <w:pPr>
        <w:pStyle w:val="Heading4"/>
      </w:pPr>
      <w:bookmarkStart w:id="420" w:name="_Toc510696633"/>
      <w:bookmarkStart w:id="421" w:name="_Toc35971428"/>
      <w:bookmarkStart w:id="422" w:name="_Toc42953881"/>
      <w:bookmarkStart w:id="423" w:name="_Toc43463198"/>
      <w:bookmarkStart w:id="424" w:name="_Toc49847810"/>
      <w:bookmarkStart w:id="425" w:name="_Toc56497939"/>
      <w:bookmarkStart w:id="426" w:name="_Toc98500561"/>
      <w:r>
        <w:t>6.1.6.1</w:t>
      </w:r>
      <w:r>
        <w:tab/>
        <w:t>General</w:t>
      </w:r>
      <w:bookmarkEnd w:id="420"/>
      <w:bookmarkEnd w:id="421"/>
      <w:bookmarkEnd w:id="422"/>
      <w:bookmarkEnd w:id="423"/>
      <w:bookmarkEnd w:id="424"/>
      <w:bookmarkEnd w:id="425"/>
      <w:bookmarkEnd w:id="426"/>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77777777" w:rsidR="009C647C" w:rsidRPr="004F472B" w:rsidRDefault="009C647C"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2610ABE4"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3F0CA7D5"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427" w:name="_Toc510696634"/>
      <w:bookmarkStart w:id="428" w:name="_Toc35971429"/>
      <w:bookmarkStart w:id="429" w:name="_Toc42953882"/>
      <w:bookmarkStart w:id="430" w:name="_Toc43463199"/>
      <w:bookmarkStart w:id="431" w:name="_Toc49847811"/>
      <w:bookmarkStart w:id="432" w:name="_Toc56497940"/>
      <w:bookmarkStart w:id="433" w:name="_Toc9850056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7"/>
      <w:bookmarkEnd w:id="428"/>
      <w:bookmarkEnd w:id="429"/>
      <w:bookmarkEnd w:id="430"/>
      <w:bookmarkEnd w:id="431"/>
      <w:bookmarkEnd w:id="432"/>
      <w:bookmarkEnd w:id="433"/>
    </w:p>
    <w:p w14:paraId="7560F7A2" w14:textId="77777777" w:rsidR="001D1BBA" w:rsidRPr="00544965" w:rsidRDefault="001D1BBA" w:rsidP="001D1BBA">
      <w:bookmarkStart w:id="434" w:name="_Toc510696635"/>
      <w:bookmarkStart w:id="43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436" w:name="_Toc42953883"/>
      <w:bookmarkStart w:id="437" w:name="_Toc43463200"/>
      <w:bookmarkStart w:id="438" w:name="_Toc49847812"/>
      <w:bookmarkStart w:id="439" w:name="_Toc56497941"/>
      <w:bookmarkStart w:id="440" w:name="_Toc98500563"/>
      <w:r>
        <w:t>6.1.6.2.1</w:t>
      </w:r>
      <w:r>
        <w:tab/>
        <w:t>Introduction</w:t>
      </w:r>
      <w:bookmarkEnd w:id="434"/>
      <w:bookmarkEnd w:id="435"/>
      <w:bookmarkEnd w:id="436"/>
      <w:bookmarkEnd w:id="437"/>
      <w:bookmarkEnd w:id="438"/>
      <w:bookmarkEnd w:id="439"/>
      <w:bookmarkEnd w:id="440"/>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441" w:name="_Toc510696636"/>
      <w:bookmarkStart w:id="442" w:name="_Toc35971431"/>
      <w:bookmarkStart w:id="443" w:name="_Toc42953884"/>
      <w:bookmarkStart w:id="444" w:name="_Toc43463201"/>
      <w:bookmarkStart w:id="445" w:name="_Toc49847813"/>
      <w:bookmarkStart w:id="446" w:name="_Toc56497942"/>
      <w:bookmarkStart w:id="447" w:name="_Toc98500564"/>
      <w:r>
        <w:lastRenderedPageBreak/>
        <w:t>6.1.6.2.2</w:t>
      </w:r>
      <w:r>
        <w:tab/>
        <w:t xml:space="preserve">Type: </w:t>
      </w:r>
      <w:bookmarkEnd w:id="441"/>
      <w:bookmarkEnd w:id="442"/>
      <w:r w:rsidR="00347E3D">
        <w:t>Slice</w:t>
      </w:r>
      <w:r w:rsidR="00347E3D" w:rsidRPr="00544965">
        <w:t>AuthInfo</w:t>
      </w:r>
      <w:bookmarkEnd w:id="443"/>
      <w:bookmarkEnd w:id="444"/>
      <w:bookmarkEnd w:id="445"/>
      <w:bookmarkEnd w:id="446"/>
      <w:bookmarkEnd w:id="447"/>
    </w:p>
    <w:p w14:paraId="1086384B"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448" w:name="_Toc510696637"/>
      <w:bookmarkStart w:id="449" w:name="_Toc35971432"/>
      <w:bookmarkStart w:id="450" w:name="_Toc42953885"/>
      <w:bookmarkStart w:id="451" w:name="_Toc43463202"/>
      <w:bookmarkStart w:id="452" w:name="_Toc49847814"/>
      <w:bookmarkStart w:id="453" w:name="_Toc56497943"/>
      <w:bookmarkStart w:id="454" w:name="_Toc98500565"/>
      <w:r>
        <w:t>6.1.6.2.3</w:t>
      </w:r>
      <w:r>
        <w:tab/>
        <w:t xml:space="preserve">Type: </w:t>
      </w:r>
      <w:bookmarkEnd w:id="448"/>
      <w:bookmarkEnd w:id="449"/>
      <w:r w:rsidR="00CC6855">
        <w:t>SliceAuthContext</w:t>
      </w:r>
      <w:bookmarkEnd w:id="450"/>
      <w:bookmarkEnd w:id="451"/>
      <w:bookmarkEnd w:id="452"/>
      <w:bookmarkEnd w:id="453"/>
      <w:bookmarkEnd w:id="454"/>
    </w:p>
    <w:p w14:paraId="55E4765E" w14:textId="77777777" w:rsidR="00D85410" w:rsidRDefault="00D85410" w:rsidP="00D85410">
      <w:pPr>
        <w:pStyle w:val="TH"/>
      </w:pPr>
      <w:bookmarkStart w:id="455" w:name="_Toc510696638"/>
      <w:bookmarkStart w:id="456"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457" w:name="_Toc42953886"/>
      <w:bookmarkStart w:id="458" w:name="_Toc43463203"/>
      <w:bookmarkStart w:id="459" w:name="_Toc49847815"/>
      <w:bookmarkStart w:id="460" w:name="_Toc56497944"/>
      <w:bookmarkStart w:id="461" w:name="_Toc98500566"/>
      <w:r>
        <w:t>6.1.6.2.4</w:t>
      </w:r>
      <w:r>
        <w:tab/>
        <w:t>Type: SliceAuthConfirmationData</w:t>
      </w:r>
      <w:bookmarkEnd w:id="457"/>
      <w:bookmarkEnd w:id="458"/>
      <w:bookmarkEnd w:id="459"/>
      <w:bookmarkEnd w:id="460"/>
      <w:bookmarkEnd w:id="461"/>
    </w:p>
    <w:p w14:paraId="77F78D63"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462" w:name="_Toc42953887"/>
      <w:bookmarkStart w:id="463" w:name="_Toc43463204"/>
      <w:bookmarkStart w:id="464" w:name="_Toc49847816"/>
      <w:bookmarkStart w:id="465" w:name="_Toc56497945"/>
      <w:bookmarkStart w:id="466" w:name="_Toc98500567"/>
      <w:r>
        <w:lastRenderedPageBreak/>
        <w:t>6.1.6.2.5</w:t>
      </w:r>
      <w:r>
        <w:tab/>
        <w:t>Type: SliceAuthConfirmationResponse</w:t>
      </w:r>
      <w:bookmarkEnd w:id="462"/>
      <w:bookmarkEnd w:id="463"/>
      <w:bookmarkEnd w:id="464"/>
      <w:bookmarkEnd w:id="465"/>
      <w:bookmarkEnd w:id="466"/>
    </w:p>
    <w:p w14:paraId="386B81A2"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467" w:name="_Toc42953888"/>
      <w:bookmarkStart w:id="468" w:name="_Toc43463205"/>
      <w:bookmarkStart w:id="469" w:name="_Toc49847817"/>
      <w:bookmarkStart w:id="470" w:name="_Toc56497946"/>
      <w:bookmarkStart w:id="471" w:name="_Toc98500568"/>
      <w:r>
        <w:t>6.1.6.2.6</w:t>
      </w:r>
      <w:r>
        <w:tab/>
        <w:t>Type: SliceAuthReauthNotification</w:t>
      </w:r>
      <w:bookmarkEnd w:id="467"/>
      <w:bookmarkEnd w:id="468"/>
      <w:bookmarkEnd w:id="469"/>
      <w:bookmarkEnd w:id="470"/>
      <w:bookmarkEnd w:id="471"/>
    </w:p>
    <w:p w14:paraId="414EE500"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472" w:name="_Toc42953889"/>
      <w:bookmarkStart w:id="473" w:name="_Toc43463206"/>
      <w:bookmarkStart w:id="474" w:name="_Toc49847818"/>
      <w:bookmarkStart w:id="475" w:name="_Toc56497947"/>
      <w:bookmarkStart w:id="476" w:name="_Toc98500569"/>
      <w:r>
        <w:t>6.1.6.2.7</w:t>
      </w:r>
      <w:r>
        <w:tab/>
        <w:t>Type: SliceAuthRevocNotification</w:t>
      </w:r>
      <w:bookmarkEnd w:id="472"/>
      <w:bookmarkEnd w:id="473"/>
      <w:bookmarkEnd w:id="474"/>
      <w:bookmarkEnd w:id="475"/>
      <w:bookmarkEnd w:id="476"/>
    </w:p>
    <w:p w14:paraId="41892D87"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477" w:name="_Toc42953890"/>
      <w:bookmarkStart w:id="478" w:name="_Toc43463207"/>
      <w:bookmarkStart w:id="479" w:name="_Toc49847819"/>
      <w:bookmarkStart w:id="480" w:name="_Toc56497948"/>
      <w:bookmarkStart w:id="481" w:name="_Toc9850057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5"/>
      <w:bookmarkEnd w:id="456"/>
      <w:bookmarkEnd w:id="477"/>
      <w:bookmarkEnd w:id="478"/>
      <w:bookmarkEnd w:id="479"/>
      <w:bookmarkEnd w:id="480"/>
      <w:bookmarkEnd w:id="481"/>
    </w:p>
    <w:p w14:paraId="036501C0" w14:textId="77777777" w:rsidR="008A6D4A" w:rsidRPr="00384E92" w:rsidRDefault="008A6D4A" w:rsidP="00E23A93">
      <w:pPr>
        <w:pStyle w:val="Heading5"/>
      </w:pPr>
      <w:bookmarkStart w:id="482" w:name="_Toc510696639"/>
      <w:bookmarkStart w:id="483" w:name="_Toc35971434"/>
      <w:bookmarkStart w:id="484" w:name="_Toc42953891"/>
      <w:bookmarkStart w:id="485" w:name="_Toc43463208"/>
      <w:bookmarkStart w:id="486" w:name="_Toc49847820"/>
      <w:bookmarkStart w:id="487" w:name="_Toc56497949"/>
      <w:bookmarkStart w:id="488" w:name="_Toc98500571"/>
      <w:r>
        <w:t>6.1.6.3.1</w:t>
      </w:r>
      <w:r w:rsidRPr="00384E92">
        <w:tab/>
        <w:t>Introduction</w:t>
      </w:r>
      <w:bookmarkEnd w:id="482"/>
      <w:bookmarkEnd w:id="483"/>
      <w:bookmarkEnd w:id="484"/>
      <w:bookmarkEnd w:id="485"/>
      <w:bookmarkEnd w:id="486"/>
      <w:bookmarkEnd w:id="487"/>
      <w:bookmarkEnd w:id="488"/>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489" w:name="_Toc510696640"/>
      <w:bookmarkStart w:id="490" w:name="_Toc35971435"/>
      <w:bookmarkStart w:id="491" w:name="_Toc42953892"/>
      <w:bookmarkStart w:id="492" w:name="_Toc43463209"/>
      <w:bookmarkStart w:id="493" w:name="_Toc49847821"/>
      <w:bookmarkStart w:id="494" w:name="_Toc56497950"/>
      <w:bookmarkStart w:id="495" w:name="_Toc98500572"/>
      <w:r>
        <w:t>6.1.6.3.2</w:t>
      </w:r>
      <w:r w:rsidRPr="00384E92">
        <w:tab/>
        <w:t>Simple data types</w:t>
      </w:r>
      <w:bookmarkEnd w:id="489"/>
      <w:bookmarkEnd w:id="490"/>
      <w:bookmarkEnd w:id="491"/>
      <w:bookmarkEnd w:id="492"/>
      <w:bookmarkEnd w:id="493"/>
      <w:bookmarkEnd w:id="494"/>
      <w:bookmarkEnd w:id="495"/>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496" w:name="_Toc510696641"/>
      <w:bookmarkStart w:id="497" w:name="_Toc35971436"/>
      <w:bookmarkStart w:id="498" w:name="_Toc42953893"/>
      <w:bookmarkStart w:id="499" w:name="_Toc43463210"/>
      <w:bookmarkStart w:id="500" w:name="_Toc49847822"/>
      <w:bookmarkStart w:id="501" w:name="_Toc56497951"/>
      <w:bookmarkStart w:id="502" w:name="_Toc98500573"/>
      <w:r>
        <w:t>6.1.6.3.3</w:t>
      </w:r>
      <w:r w:rsidRPr="00BC662F">
        <w:tab/>
        <w:t xml:space="preserve">Enumeration: </w:t>
      </w:r>
      <w:bookmarkEnd w:id="496"/>
      <w:bookmarkEnd w:id="497"/>
      <w:r w:rsidR="00B7321C">
        <w:t>SliceAuthNotificationType</w:t>
      </w:r>
      <w:bookmarkEnd w:id="498"/>
      <w:bookmarkEnd w:id="499"/>
      <w:bookmarkEnd w:id="500"/>
      <w:bookmarkEnd w:id="501"/>
      <w:bookmarkEnd w:id="50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r>
        <w:lastRenderedPageBreak/>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503" w:name="_Toc510696643"/>
      <w:bookmarkStart w:id="504" w:name="_Toc35971438"/>
      <w:bookmarkStart w:id="505" w:name="_Toc42953894"/>
      <w:bookmarkStart w:id="506" w:name="_Toc43463211"/>
      <w:bookmarkStart w:id="507" w:name="_Toc49847823"/>
      <w:bookmarkStart w:id="508" w:name="_Toc56497952"/>
      <w:bookmarkStart w:id="509" w:name="_Toc985005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03"/>
      <w:bookmarkEnd w:id="504"/>
      <w:bookmarkEnd w:id="505"/>
      <w:bookmarkEnd w:id="506"/>
      <w:bookmarkEnd w:id="507"/>
      <w:bookmarkEnd w:id="508"/>
      <w:bookmarkEnd w:id="509"/>
    </w:p>
    <w:p w14:paraId="6EBF0944" w14:textId="77777777" w:rsidR="00122B00" w:rsidRPr="00384E92" w:rsidRDefault="00122B00" w:rsidP="00122B00">
      <w:bookmarkStart w:id="510" w:name="_Toc510696644"/>
      <w:bookmarkStart w:id="511"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512" w:name="_Toc510696646"/>
      <w:bookmarkStart w:id="513" w:name="_Toc35971441"/>
      <w:bookmarkStart w:id="514" w:name="_Toc42953895"/>
      <w:bookmarkStart w:id="515" w:name="_Toc43463212"/>
      <w:bookmarkStart w:id="516" w:name="_Toc49847824"/>
      <w:bookmarkStart w:id="517" w:name="_Toc56497953"/>
      <w:bookmarkStart w:id="518" w:name="_Toc98500575"/>
      <w:bookmarkEnd w:id="510"/>
      <w:bookmarkEnd w:id="511"/>
      <w:r>
        <w:t>6.1.6.5</w:t>
      </w:r>
      <w:r>
        <w:tab/>
        <w:t>Binary data</w:t>
      </w:r>
      <w:bookmarkEnd w:id="512"/>
      <w:bookmarkEnd w:id="513"/>
      <w:bookmarkEnd w:id="514"/>
      <w:bookmarkEnd w:id="515"/>
      <w:bookmarkEnd w:id="516"/>
      <w:bookmarkEnd w:id="517"/>
      <w:bookmarkEnd w:id="518"/>
    </w:p>
    <w:p w14:paraId="15FDB273" w14:textId="77777777" w:rsidR="004F3204" w:rsidRPr="00384E92" w:rsidRDefault="004F3204" w:rsidP="004F3204">
      <w:bookmarkStart w:id="519"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520" w:name="_Toc510696647"/>
      <w:bookmarkStart w:id="521" w:name="_Toc35971443"/>
      <w:bookmarkStart w:id="522" w:name="_Toc42953896"/>
      <w:bookmarkStart w:id="523" w:name="_Toc43463213"/>
      <w:bookmarkStart w:id="524" w:name="_Toc49847825"/>
      <w:bookmarkStart w:id="525" w:name="_Toc56497954"/>
      <w:bookmarkStart w:id="526" w:name="_Toc98500576"/>
      <w:bookmarkEnd w:id="519"/>
      <w:r>
        <w:t>6.1.7</w:t>
      </w:r>
      <w:r>
        <w:tab/>
        <w:t>Error Handling</w:t>
      </w:r>
      <w:bookmarkEnd w:id="520"/>
      <w:bookmarkEnd w:id="521"/>
      <w:bookmarkEnd w:id="522"/>
      <w:bookmarkEnd w:id="523"/>
      <w:bookmarkEnd w:id="524"/>
      <w:bookmarkEnd w:id="525"/>
      <w:bookmarkEnd w:id="526"/>
    </w:p>
    <w:p w14:paraId="44B7C809" w14:textId="77777777" w:rsidR="008A6D4A" w:rsidRPr="00971458" w:rsidRDefault="008A6D4A" w:rsidP="00E23A93">
      <w:pPr>
        <w:pStyle w:val="Heading4"/>
      </w:pPr>
      <w:bookmarkStart w:id="527" w:name="_Toc35971444"/>
      <w:bookmarkStart w:id="528" w:name="_Toc42953897"/>
      <w:bookmarkStart w:id="529" w:name="_Toc43463214"/>
      <w:bookmarkStart w:id="530" w:name="_Toc49847826"/>
      <w:bookmarkStart w:id="531" w:name="_Toc56497955"/>
      <w:bookmarkStart w:id="532" w:name="_Toc98500577"/>
      <w:r w:rsidRPr="00971458">
        <w:t>6.1.7.1</w:t>
      </w:r>
      <w:r w:rsidRPr="00971458">
        <w:tab/>
        <w:t>General</w:t>
      </w:r>
      <w:bookmarkEnd w:id="527"/>
      <w:bookmarkEnd w:id="528"/>
      <w:bookmarkEnd w:id="529"/>
      <w:bookmarkEnd w:id="530"/>
      <w:bookmarkEnd w:id="531"/>
      <w:bookmarkEnd w:id="532"/>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533" w:name="_Toc35971445"/>
      <w:bookmarkStart w:id="534" w:name="_Toc42953898"/>
      <w:bookmarkStart w:id="535" w:name="_Toc43463215"/>
      <w:bookmarkStart w:id="536" w:name="_Toc49847827"/>
      <w:bookmarkStart w:id="537" w:name="_Toc56497956"/>
      <w:bookmarkStart w:id="538" w:name="_Toc98500578"/>
      <w:r w:rsidRPr="00971458">
        <w:t>6.1.7.2</w:t>
      </w:r>
      <w:r w:rsidRPr="00971458">
        <w:tab/>
        <w:t>Protocol Errors</w:t>
      </w:r>
      <w:bookmarkEnd w:id="533"/>
      <w:bookmarkEnd w:id="534"/>
      <w:bookmarkEnd w:id="535"/>
      <w:bookmarkEnd w:id="536"/>
      <w:bookmarkEnd w:id="537"/>
      <w:bookmarkEnd w:id="538"/>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539" w:name="_Toc35971446"/>
      <w:bookmarkStart w:id="540" w:name="_Toc42953899"/>
      <w:bookmarkStart w:id="541" w:name="_Toc43463216"/>
      <w:bookmarkStart w:id="542" w:name="_Toc49847828"/>
      <w:bookmarkStart w:id="543" w:name="_Toc56497957"/>
      <w:bookmarkStart w:id="544" w:name="_Toc98500579"/>
      <w:r>
        <w:t>6.1.7.3</w:t>
      </w:r>
      <w:r>
        <w:tab/>
        <w:t>Application Errors</w:t>
      </w:r>
      <w:bookmarkEnd w:id="539"/>
      <w:bookmarkEnd w:id="540"/>
      <w:bookmarkEnd w:id="541"/>
      <w:bookmarkEnd w:id="542"/>
      <w:bookmarkEnd w:id="543"/>
      <w:bookmarkEnd w:id="54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545" w:name="_Toc492899751"/>
      <w:bookmarkStart w:id="546" w:name="_Toc492900030"/>
      <w:bookmarkStart w:id="547" w:name="_Toc492967832"/>
      <w:bookmarkStart w:id="548" w:name="_Toc492972920"/>
      <w:bookmarkStart w:id="549" w:name="_Toc492973140"/>
      <w:bookmarkStart w:id="550" w:name="_Toc493774060"/>
      <w:bookmarkStart w:id="551" w:name="_Toc508285804"/>
      <w:bookmarkStart w:id="552" w:name="_Toc508287269"/>
      <w:bookmarkStart w:id="553" w:name="_Toc510696648"/>
      <w:bookmarkStart w:id="554" w:name="_Toc35971447"/>
    </w:p>
    <w:p w14:paraId="05ACE1F3" w14:textId="77777777" w:rsidR="008A6D4A" w:rsidRPr="0023018E" w:rsidRDefault="008A6D4A" w:rsidP="00E23A93">
      <w:pPr>
        <w:pStyle w:val="Heading2"/>
        <w:rPr>
          <w:lang w:eastAsia="zh-CN"/>
        </w:rPr>
      </w:pPr>
      <w:bookmarkStart w:id="555" w:name="_Toc42953900"/>
      <w:bookmarkStart w:id="556" w:name="_Toc43463217"/>
      <w:bookmarkStart w:id="557" w:name="_Toc49847829"/>
      <w:bookmarkStart w:id="558" w:name="_Toc56497958"/>
      <w:bookmarkStart w:id="559" w:name="_Toc98500580"/>
      <w:r>
        <w:t>6.1.8</w:t>
      </w:r>
      <w:r w:rsidRPr="0023018E">
        <w:rPr>
          <w:lang w:eastAsia="zh-CN"/>
        </w:rPr>
        <w:tab/>
        <w:t>Feature negotiation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E23A93">
      <w:pPr>
        <w:pStyle w:val="Heading2"/>
      </w:pPr>
      <w:bookmarkStart w:id="560" w:name="_Toc532994477"/>
      <w:bookmarkStart w:id="561" w:name="_Toc35971448"/>
      <w:bookmarkStart w:id="562" w:name="_Toc42953901"/>
      <w:bookmarkStart w:id="563" w:name="_Toc43463218"/>
      <w:bookmarkStart w:id="564" w:name="_Toc49847830"/>
      <w:bookmarkStart w:id="565" w:name="_Toc56497959"/>
      <w:bookmarkStart w:id="566" w:name="_Toc510696649"/>
      <w:bookmarkStart w:id="567" w:name="_Toc98500581"/>
      <w:r>
        <w:t>6.1.9</w:t>
      </w:r>
      <w:r w:rsidRPr="001E7573">
        <w:tab/>
        <w:t>Security</w:t>
      </w:r>
      <w:bookmarkEnd w:id="560"/>
      <w:bookmarkEnd w:id="561"/>
      <w:bookmarkEnd w:id="562"/>
      <w:bookmarkEnd w:id="563"/>
      <w:bookmarkEnd w:id="564"/>
      <w:bookmarkEnd w:id="565"/>
      <w:bookmarkEnd w:id="567"/>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7777777"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082AC5B6" w14:textId="5ACD3203" w:rsidR="00BC0D71" w:rsidRDefault="00BC0D71" w:rsidP="00BC0D71">
      <w:pPr>
        <w:pStyle w:val="Heading2"/>
      </w:pPr>
      <w:bookmarkStart w:id="568" w:name="_Toc98500582"/>
      <w:bookmarkEnd w:id="566"/>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568"/>
    </w:p>
    <w:p w14:paraId="6BEF7E87" w14:textId="02F3D05D" w:rsidR="00BC0D71" w:rsidRDefault="00BC0D71" w:rsidP="00BC0D71">
      <w:pPr>
        <w:pStyle w:val="Heading3"/>
      </w:pPr>
      <w:bookmarkStart w:id="569" w:name="_Toc98500583"/>
      <w:r>
        <w:t>6.</w:t>
      </w:r>
      <w:r w:rsidR="00123F59">
        <w:t>2</w:t>
      </w:r>
      <w:r>
        <w:t>.1</w:t>
      </w:r>
      <w:r>
        <w:tab/>
        <w:t>Introduction</w:t>
      </w:r>
      <w:bookmarkEnd w:id="569"/>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570" w:name="_Toc98500584"/>
      <w:r>
        <w:t>6.</w:t>
      </w:r>
      <w:r w:rsidR="000F2293">
        <w:t>2</w:t>
      </w:r>
      <w:r>
        <w:t>.2</w:t>
      </w:r>
      <w:r>
        <w:tab/>
        <w:t>Usage of HTTP</w:t>
      </w:r>
      <w:bookmarkEnd w:id="570"/>
    </w:p>
    <w:p w14:paraId="164D8621" w14:textId="604FF512" w:rsidR="00BC0D71" w:rsidRPr="000C5200" w:rsidRDefault="00BC0D71" w:rsidP="00BC0D71">
      <w:pPr>
        <w:pStyle w:val="Heading4"/>
      </w:pPr>
      <w:bookmarkStart w:id="571" w:name="_Toc98500585"/>
      <w:r>
        <w:t>6.</w:t>
      </w:r>
      <w:r w:rsidR="000F2293">
        <w:t>2</w:t>
      </w:r>
      <w:r>
        <w:t>.2.1</w:t>
      </w:r>
      <w:r>
        <w:tab/>
        <w:t>General</w:t>
      </w:r>
      <w:bookmarkEnd w:id="571"/>
    </w:p>
    <w:p w14:paraId="371F703D" w14:textId="77777777" w:rsidR="00BC0D71" w:rsidRPr="00986E88" w:rsidRDefault="00BC0D71" w:rsidP="00BC0D71">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572" w:name="_Toc98500586"/>
      <w:r>
        <w:t>6.</w:t>
      </w:r>
      <w:r w:rsidR="000F2293">
        <w:t>2</w:t>
      </w:r>
      <w:r>
        <w:t>.2.2</w:t>
      </w:r>
      <w:r>
        <w:tab/>
        <w:t>HTTP standard headers</w:t>
      </w:r>
      <w:bookmarkEnd w:id="572"/>
    </w:p>
    <w:p w14:paraId="7F1F618A" w14:textId="5731179A" w:rsidR="00BC0D71" w:rsidRDefault="00BC0D71" w:rsidP="00BC0D71">
      <w:pPr>
        <w:pStyle w:val="Heading5"/>
        <w:rPr>
          <w:lang w:eastAsia="zh-CN"/>
        </w:rPr>
      </w:pPr>
      <w:bookmarkStart w:id="573" w:name="_Toc98500587"/>
      <w:r>
        <w:t>6.</w:t>
      </w:r>
      <w:r w:rsidR="000F2293">
        <w:t>2</w:t>
      </w:r>
      <w:r>
        <w:t>.2.2.1</w:t>
      </w:r>
      <w:r>
        <w:rPr>
          <w:rFonts w:hint="eastAsia"/>
          <w:lang w:eastAsia="zh-CN"/>
        </w:rPr>
        <w:tab/>
      </w:r>
      <w:r>
        <w:rPr>
          <w:lang w:eastAsia="zh-CN"/>
        </w:rPr>
        <w:t>General</w:t>
      </w:r>
      <w:bookmarkEnd w:id="573"/>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574" w:name="_Toc98500588"/>
      <w:r>
        <w:lastRenderedPageBreak/>
        <w:t>6.</w:t>
      </w:r>
      <w:r w:rsidR="000F2293">
        <w:t>2</w:t>
      </w:r>
      <w:r>
        <w:t>.2.2.2</w:t>
      </w:r>
      <w:r>
        <w:tab/>
        <w:t>Content type</w:t>
      </w:r>
      <w:bookmarkEnd w:id="574"/>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77777777" w:rsidR="00BC0D71" w:rsidRPr="00986E88" w:rsidRDefault="00BC0D71"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84EDE3B" w14:textId="1687E69B" w:rsidR="00BC0D71" w:rsidRPr="000C5200" w:rsidRDefault="00BC0D71" w:rsidP="00BC0D71">
      <w:pPr>
        <w:pStyle w:val="Heading4"/>
      </w:pPr>
      <w:bookmarkStart w:id="575" w:name="_Toc98500589"/>
      <w:r>
        <w:t>6.</w:t>
      </w:r>
      <w:r w:rsidR="000F2293">
        <w:t>2</w:t>
      </w:r>
      <w:r>
        <w:t>.2.3</w:t>
      </w:r>
      <w:r>
        <w:tab/>
        <w:t>HTTP custom headers</w:t>
      </w:r>
      <w:bookmarkEnd w:id="575"/>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576" w:name="_Toc98500590"/>
      <w:r>
        <w:t>6.</w:t>
      </w:r>
      <w:r w:rsidR="000F2293">
        <w:t>2</w:t>
      </w:r>
      <w:r>
        <w:t>.3</w:t>
      </w:r>
      <w:r>
        <w:tab/>
        <w:t>Resources</w:t>
      </w:r>
      <w:bookmarkEnd w:id="576"/>
    </w:p>
    <w:p w14:paraId="1EF01DF5" w14:textId="1959745B" w:rsidR="00BC0D71" w:rsidRPr="000A7435" w:rsidRDefault="00BC0D71" w:rsidP="00BC0D71">
      <w:pPr>
        <w:pStyle w:val="Heading4"/>
      </w:pPr>
      <w:bookmarkStart w:id="577" w:name="_Toc98500591"/>
      <w:r>
        <w:t>6.</w:t>
      </w:r>
      <w:r w:rsidR="000F2293">
        <w:t>2</w:t>
      </w:r>
      <w:r>
        <w:t>.3.1</w:t>
      </w:r>
      <w:r>
        <w:tab/>
        <w:t>Overview</w:t>
      </w:r>
      <w:bookmarkEnd w:id="577"/>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3" type="#_x0000_t75" style="width:321.25pt;height:195.5pt" o:ole="">
            <v:imagedata r:id="rId24" o:title=""/>
          </v:shape>
          <o:OLEObject Type="Embed" ProgID="Visio.Drawing.11" ShapeID="_x0000_i1033" DrawAspect="Content" ObjectID="_1709113440" r:id="rId25"/>
        </w:object>
      </w:r>
    </w:p>
    <w:p w14:paraId="7C58CC1C" w14:textId="6EFC90CF" w:rsidR="00BC0D71" w:rsidRPr="00544965" w:rsidRDefault="00BC0D71" w:rsidP="00BC0D71">
      <w:pPr>
        <w:pStyle w:val="TF"/>
      </w:pPr>
      <w:r w:rsidRPr="00544965">
        <w:t>Figure</w:t>
      </w:r>
      <w:r>
        <w:t> </w:t>
      </w:r>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r w:rsidRPr="00544965">
        <w:t>Table</w:t>
      </w:r>
      <w:r>
        <w:t> </w:t>
      </w:r>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BC0D71" w:rsidRPr="00544965" w14:paraId="72AA9FE9" w14:textId="77777777" w:rsidTr="00154131">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154131">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154131">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154131">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154131">
            <w:pPr>
              <w:pStyle w:val="TAH"/>
            </w:pPr>
            <w:r w:rsidRPr="00544965">
              <w:t>Description</w:t>
            </w:r>
          </w:p>
        </w:tc>
      </w:tr>
      <w:tr w:rsidR="00BC0D71" w:rsidRPr="00544965" w14:paraId="577B4C60" w14:textId="77777777" w:rsidTr="00154131">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154131">
            <w:pPr>
              <w:pStyle w:val="TAL"/>
            </w:pPr>
            <w:r>
              <w:t>a</w:t>
            </w:r>
            <w:r w:rsidRPr="00544965">
              <w:t>uthentications</w:t>
            </w:r>
          </w:p>
          <w:p w14:paraId="357DB41B" w14:textId="77777777" w:rsidR="00BC0D71" w:rsidRPr="00544965" w:rsidRDefault="00BC0D71" w:rsidP="00154131">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154131">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154131">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154131">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154131">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154131">
            <w:pPr>
              <w:pStyle w:val="TAL"/>
            </w:pPr>
            <w:r>
              <w:t>authentication</w:t>
            </w:r>
          </w:p>
          <w:p w14:paraId="6BFC1DD6" w14:textId="77777777" w:rsidR="00BC0D71" w:rsidRPr="00544965" w:rsidRDefault="00BC0D71" w:rsidP="00154131">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154131">
            <w:pPr>
              <w:pStyle w:val="TAL"/>
            </w:pPr>
            <w:r w:rsidRPr="00544965">
              <w:t>/authentications/{authCtxId}</w:t>
            </w:r>
          </w:p>
          <w:p w14:paraId="3741555F" w14:textId="77777777" w:rsidR="00BC0D71" w:rsidRPr="00544965" w:rsidRDefault="00BC0D71" w:rsidP="00154131">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154131">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154131">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578" w:name="_Toc98500592"/>
      <w:r>
        <w:t>6.</w:t>
      </w:r>
      <w:r w:rsidR="00680711">
        <w:t>2</w:t>
      </w:r>
      <w:r>
        <w:t>.3.2</w:t>
      </w:r>
      <w:r>
        <w:tab/>
        <w:t xml:space="preserve">Resource: </w:t>
      </w:r>
      <w:r w:rsidRPr="00544965">
        <w:t>authentications</w:t>
      </w:r>
      <w:r>
        <w:t xml:space="preserve"> (Collection)</w:t>
      </w:r>
      <w:bookmarkEnd w:id="578"/>
    </w:p>
    <w:p w14:paraId="55CC976F" w14:textId="3E29F9BD" w:rsidR="00BC0D71" w:rsidRDefault="00BC0D71" w:rsidP="00BC0D71">
      <w:pPr>
        <w:pStyle w:val="Heading5"/>
      </w:pPr>
      <w:bookmarkStart w:id="579" w:name="_Toc98500593"/>
      <w:r>
        <w:t>6.</w:t>
      </w:r>
      <w:r w:rsidR="00680711">
        <w:t>2</w:t>
      </w:r>
      <w:r>
        <w:t>.3.2.1</w:t>
      </w:r>
      <w:r>
        <w:tab/>
        <w:t>Description</w:t>
      </w:r>
      <w:bookmarkEnd w:id="579"/>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580" w:name="_Toc98500594"/>
      <w:r>
        <w:t>6.</w:t>
      </w:r>
      <w:r w:rsidR="00680711">
        <w:t>2</w:t>
      </w:r>
      <w:r>
        <w:t>.3.2.2</w:t>
      </w:r>
      <w:r>
        <w:tab/>
        <w:t>Resource Definition</w:t>
      </w:r>
      <w:bookmarkEnd w:id="580"/>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lastRenderedPageBreak/>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r>
        <w:t>Table 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570D6E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154131">
            <w:pPr>
              <w:pStyle w:val="TAH"/>
            </w:pPr>
            <w:r w:rsidRPr="004F472B">
              <w:t>Definition</w:t>
            </w:r>
          </w:p>
        </w:tc>
      </w:tr>
      <w:tr w:rsidR="00BC0D71" w:rsidRPr="004F472B" w14:paraId="4F848DD5"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154131">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154131">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581" w:name="_Toc98500595"/>
      <w:r>
        <w:t>6.</w:t>
      </w:r>
      <w:r w:rsidR="00D835E6">
        <w:t>2</w:t>
      </w:r>
      <w:r>
        <w:t>.3.2.3</w:t>
      </w:r>
      <w:r>
        <w:tab/>
        <w:t>Resource Standard Methods</w:t>
      </w:r>
      <w:bookmarkEnd w:id="581"/>
    </w:p>
    <w:p w14:paraId="1A9588D2" w14:textId="545D7F6F" w:rsidR="00BC0D71" w:rsidRPr="00433470" w:rsidRDefault="00BC0D71" w:rsidP="00785D35">
      <w:pPr>
        <w:pStyle w:val="H6"/>
      </w:pPr>
      <w:r w:rsidRPr="00205D75">
        <w:t>6.</w:t>
      </w:r>
      <w:r w:rsidR="00D835E6" w:rsidRPr="00205D75">
        <w:t>2</w:t>
      </w:r>
      <w:r w:rsidRPr="009D43C1">
        <w:t>.3.2.3</w:t>
      </w:r>
      <w:r w:rsidRPr="00C80608">
        <w:t>.1</w:t>
      </w:r>
      <w:r w:rsidRPr="00C80608">
        <w:tab/>
      </w:r>
      <w:r w:rsidRPr="007620D7">
        <w:t>POST</w:t>
      </w:r>
    </w:p>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r w:rsidRPr="00384E92">
        <w:t>Table</w:t>
      </w:r>
      <w:r>
        <w:rPr>
          <w:lang w:val="en-US"/>
        </w:rPr>
        <w:t> </w:t>
      </w:r>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C0D71" w:rsidRPr="004F472B" w14:paraId="0E31C779" w14:textId="77777777" w:rsidTr="0015413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154131">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154131">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154131">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154131">
            <w:pPr>
              <w:pStyle w:val="TAH"/>
            </w:pPr>
            <w:r w:rsidRPr="004F472B">
              <w:t>Applicability</w:t>
            </w:r>
          </w:p>
        </w:tc>
      </w:tr>
      <w:tr w:rsidR="00BC0D71" w:rsidRPr="004F472B" w14:paraId="47530AEF" w14:textId="77777777" w:rsidTr="0015413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15413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15413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154131">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154131">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r w:rsidRPr="001769FF">
        <w:t>Table</w:t>
      </w:r>
      <w:r>
        <w:rPr>
          <w:lang w:val="en-US"/>
        </w:rPr>
        <w:t> </w:t>
      </w:r>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1D2842E6" w14:textId="77777777" w:rsidTr="001541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154131">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154131">
            <w:pPr>
              <w:pStyle w:val="TAH"/>
            </w:pPr>
            <w:r w:rsidRPr="004F472B">
              <w:t>Description</w:t>
            </w:r>
          </w:p>
        </w:tc>
      </w:tr>
      <w:tr w:rsidR="00BC0D71" w:rsidRPr="004F472B" w14:paraId="7538B284" w14:textId="77777777" w:rsidTr="0015413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154131">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154131">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154131">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r w:rsidRPr="001769FF">
        <w:lastRenderedPageBreak/>
        <w:t>Table</w:t>
      </w:r>
      <w:r>
        <w:rPr>
          <w:lang w:val="en-US"/>
        </w:rPr>
        <w:t> </w:t>
      </w:r>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00"/>
        <w:gridCol w:w="397"/>
        <w:gridCol w:w="1110"/>
        <w:gridCol w:w="1179"/>
        <w:gridCol w:w="5089"/>
      </w:tblGrid>
      <w:tr w:rsidR="00BC0D71" w:rsidRPr="004F472B" w14:paraId="7EE3B9C3" w14:textId="77777777" w:rsidTr="0015413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154131">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154131">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154131">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154131">
            <w:pPr>
              <w:pStyle w:val="TAH"/>
            </w:pPr>
            <w:r w:rsidRPr="004F472B">
              <w:t>Response</w:t>
            </w:r>
          </w:p>
          <w:p w14:paraId="55E0D967" w14:textId="77777777" w:rsidR="00BC0D71" w:rsidRPr="004F472B" w:rsidRDefault="00BC0D71" w:rsidP="00154131">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154131">
            <w:pPr>
              <w:pStyle w:val="TAH"/>
            </w:pPr>
            <w:r w:rsidRPr="004F472B">
              <w:t>Description</w:t>
            </w:r>
          </w:p>
        </w:tc>
      </w:tr>
      <w:tr w:rsidR="00BC0D71" w:rsidRPr="004F472B" w14:paraId="42F40508"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154131">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154131">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154131">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154131">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154131">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154131">
            <w:pPr>
              <w:pStyle w:val="TAL"/>
            </w:pPr>
            <w:r w:rsidRPr="00544965">
              <w:t>The HTTP response shall include a "Location" header that contains the resource URI of the created resource.</w:t>
            </w:r>
          </w:p>
        </w:tc>
      </w:tr>
      <w:tr w:rsidR="00BC0D71" w:rsidRPr="004F472B" w14:paraId="17FDBA4C"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154131">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77777777" w:rsidR="00BC0D71" w:rsidRDefault="00BC0D71" w:rsidP="00154131">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63142C8B" w14:textId="77777777" w:rsidR="00BC0D71" w:rsidRDefault="00BC0D71" w:rsidP="00154131">
            <w:pPr>
              <w:pStyle w:val="TAL"/>
            </w:pPr>
            <w:r>
              <w:rPr>
                <w:lang w:eastAsia="fr-FR"/>
              </w:rPr>
              <w:t>(NOTE 2)</w:t>
            </w:r>
          </w:p>
        </w:tc>
      </w:tr>
      <w:tr w:rsidR="00BC0D71" w:rsidRPr="004F472B" w14:paraId="01A6E14A"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154131">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77777777" w:rsidR="00BC0D71" w:rsidRDefault="00BC0D71" w:rsidP="0015413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7B36D56E" w14:textId="77777777" w:rsidR="00BC0D71" w:rsidRDefault="00BC0D71" w:rsidP="00154131">
            <w:pPr>
              <w:pStyle w:val="TAL"/>
            </w:pPr>
            <w:r>
              <w:rPr>
                <w:lang w:eastAsia="fr-FR"/>
              </w:rPr>
              <w:t>(NOTE 2)</w:t>
            </w:r>
          </w:p>
        </w:tc>
      </w:tr>
      <w:tr w:rsidR="00BC0D71" w:rsidRPr="004F472B" w14:paraId="35004912"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154131">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154131">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154131">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154131">
            <w:pPr>
              <w:pStyle w:val="TAL"/>
            </w:pPr>
            <w:r w:rsidRPr="00544965">
              <w:t>This case represents when the UE is not allowed to be authenticated.</w:t>
            </w:r>
          </w:p>
        </w:tc>
      </w:tr>
      <w:tr w:rsidR="00BC0D71" w:rsidRPr="004F472B" w14:paraId="1E47C5C6"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154131">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154131">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154131">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154131">
            <w:pPr>
              <w:pStyle w:val="TAL"/>
            </w:pPr>
            <w:r w:rsidRPr="00544965">
              <w:t xml:space="preserve">This case represents </w:t>
            </w:r>
            <w:r>
              <w:t>the user or user context is not found</w:t>
            </w:r>
            <w:r w:rsidRPr="00544965">
              <w:t>.</w:t>
            </w:r>
          </w:p>
          <w:p w14:paraId="268B5259" w14:textId="77777777" w:rsidR="00BC0D71" w:rsidRDefault="00BC0D71" w:rsidP="00154131">
            <w:pPr>
              <w:pStyle w:val="TAL"/>
            </w:pPr>
            <w:r w:rsidRPr="006C4573">
              <w:t>The "cause" attribute may be used to indicate one of the following application errors:</w:t>
            </w:r>
          </w:p>
          <w:p w14:paraId="49E2E81D" w14:textId="77777777" w:rsidR="00BC0D71" w:rsidRDefault="00BC0D71" w:rsidP="00154131">
            <w:pPr>
              <w:pStyle w:val="TAL"/>
            </w:pPr>
            <w:r w:rsidRPr="005022DF">
              <w:t>- CONTEXT_NOT_FOUND</w:t>
            </w:r>
          </w:p>
          <w:p w14:paraId="20EF7AD3" w14:textId="77777777" w:rsidR="00BC0D71" w:rsidRPr="004F472B" w:rsidRDefault="00BC0D71" w:rsidP="00154131">
            <w:pPr>
              <w:pStyle w:val="TAL"/>
            </w:pPr>
            <w:r w:rsidRPr="005022DF">
              <w:t>- USER_NOT_FOUND</w:t>
            </w:r>
          </w:p>
        </w:tc>
      </w:tr>
      <w:tr w:rsidR="00BC0D71" w:rsidRPr="004F472B" w14:paraId="0AA6A1B1"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154131">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154131">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154131">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154131">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154131">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154131">
            <w:pPr>
              <w:pStyle w:val="TAL"/>
            </w:pPr>
            <w:r w:rsidRPr="006C4573">
              <w:t>The "cause" attribute may be used to indicate one of the following application errors:</w:t>
            </w:r>
          </w:p>
          <w:p w14:paraId="74E795F5" w14:textId="77777777" w:rsidR="00BC0D71" w:rsidRDefault="00BC0D71" w:rsidP="00154131">
            <w:pPr>
              <w:pStyle w:val="TAL"/>
            </w:pPr>
            <w:r>
              <w:rPr>
                <w:lang w:eastAsia="zh-CN"/>
              </w:rPr>
              <w:t>- NETWORK_FAILURE</w:t>
            </w:r>
          </w:p>
          <w:p w14:paraId="7370BCB4" w14:textId="77777777" w:rsidR="00BC0D71" w:rsidRDefault="00BC0D71" w:rsidP="00154131">
            <w:pPr>
              <w:pStyle w:val="TAL"/>
            </w:pPr>
            <w:r>
              <w:t xml:space="preserve">- </w:t>
            </w:r>
            <w:r w:rsidRPr="00544965">
              <w:t>UPSTREAM_SERVER_ERROR</w:t>
            </w:r>
          </w:p>
          <w:p w14:paraId="47044A63" w14:textId="77777777" w:rsidR="00BC0D71" w:rsidRPr="004F472B" w:rsidRDefault="00BC0D71" w:rsidP="00154131">
            <w:pPr>
              <w:pStyle w:val="TAL"/>
            </w:pPr>
            <w:r w:rsidRPr="005022DF">
              <w:t xml:space="preserve">- </w:t>
            </w:r>
            <w:r>
              <w:rPr>
                <w:rFonts w:hint="eastAsia"/>
                <w:lang w:eastAsia="zh-CN"/>
              </w:rPr>
              <w:t>TIME_OUT_REQUEST</w:t>
            </w:r>
          </w:p>
        </w:tc>
      </w:tr>
      <w:tr w:rsidR="00BC0D71" w:rsidRPr="004F472B" w14:paraId="3D536F9C"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35"/>
        <w:gridCol w:w="385"/>
        <w:gridCol w:w="1165"/>
        <w:gridCol w:w="5147"/>
      </w:tblGrid>
      <w:tr w:rsidR="00BC0D71" w:rsidRPr="004F472B" w14:paraId="59FBA775" w14:textId="77777777" w:rsidTr="00154131">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154131">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154131">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154131">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154131">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154131">
            <w:pPr>
              <w:pStyle w:val="TAH"/>
            </w:pPr>
            <w:r w:rsidRPr="004F472B">
              <w:t>Description</w:t>
            </w:r>
          </w:p>
        </w:tc>
      </w:tr>
      <w:tr w:rsidR="00BC0D71" w:rsidRPr="004F472B" w14:paraId="3CFA82D4" w14:textId="77777777" w:rsidTr="00154131">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154131">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154131">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154131">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154131">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154131">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6"/>
        <w:gridCol w:w="411"/>
        <w:gridCol w:w="1139"/>
        <w:gridCol w:w="5131"/>
      </w:tblGrid>
      <w:tr w:rsidR="00BC0D71" w:rsidRPr="004F472B" w14:paraId="54880AF6" w14:textId="77777777" w:rsidTr="00154131">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154131">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154131">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154131">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154131">
            <w:pPr>
              <w:pStyle w:val="TAH"/>
            </w:pPr>
            <w:r w:rsidRPr="004F472B">
              <w:t>Description</w:t>
            </w:r>
          </w:p>
        </w:tc>
      </w:tr>
      <w:tr w:rsidR="00BC0D71" w:rsidRPr="004F472B" w14:paraId="0CDA288A" w14:textId="77777777" w:rsidTr="00154131">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154131">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154131">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154131">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154131">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154131">
            <w:pPr>
              <w:pStyle w:val="TAL"/>
            </w:pPr>
            <w:r>
              <w:t>URI of created resource for the authentication context.</w:t>
            </w:r>
          </w:p>
          <w:p w14:paraId="133FACF0" w14:textId="4C897CDE" w:rsidR="00BC0D71" w:rsidRPr="004F472B" w:rsidRDefault="00BC0D71" w:rsidP="00154131">
            <w:pPr>
              <w:pStyle w:val="TAL"/>
            </w:pPr>
            <w:r>
              <w:t>The URI structure is defined in clause 6.</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r>
        <w:t xml:space="preserve">Table </w:t>
      </w:r>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2ACAD87"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154131">
            <w:pPr>
              <w:pStyle w:val="TAH"/>
              <w:rPr>
                <w:lang w:eastAsia="fr-FR"/>
              </w:rPr>
            </w:pPr>
            <w:r>
              <w:rPr>
                <w:lang w:eastAsia="fr-FR"/>
              </w:rPr>
              <w:t>Description</w:t>
            </w:r>
          </w:p>
        </w:tc>
      </w:tr>
      <w:tr w:rsidR="00BC0D71" w14:paraId="72E45CD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3DC9ABEC" w14:textId="77777777" w:rsidR="00BC0D71" w:rsidRDefault="00BC0D71" w:rsidP="00BC0D71">
      <w:pPr>
        <w:rPr>
          <w:noProof/>
        </w:rPr>
      </w:pPr>
    </w:p>
    <w:p w14:paraId="7CD54915" w14:textId="1E0E5854" w:rsidR="00BC0D71" w:rsidRDefault="00BC0D71" w:rsidP="00BC0D71">
      <w:pPr>
        <w:pStyle w:val="TH"/>
      </w:pPr>
      <w:r>
        <w:lastRenderedPageBreak/>
        <w:t xml:space="preserve">Table </w:t>
      </w:r>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46C7D0CC"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154131">
            <w:pPr>
              <w:pStyle w:val="TAH"/>
              <w:rPr>
                <w:lang w:eastAsia="fr-FR"/>
              </w:rPr>
            </w:pPr>
            <w:r>
              <w:rPr>
                <w:lang w:eastAsia="fr-FR"/>
              </w:rPr>
              <w:t>Description</w:t>
            </w:r>
          </w:p>
        </w:tc>
      </w:tr>
      <w:tr w:rsidR="00BC0D71" w14:paraId="1D18B023"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5729E02B" w14:textId="77777777" w:rsidR="00BC0D71" w:rsidRDefault="00BC0D71" w:rsidP="00BC0D71"/>
    <w:p w14:paraId="7C89A6F6" w14:textId="0BE476D3" w:rsidR="00BC0D71" w:rsidRDefault="00BC0D71" w:rsidP="00BC0D71">
      <w:pPr>
        <w:pStyle w:val="Heading4"/>
      </w:pPr>
      <w:bookmarkStart w:id="582" w:name="_Toc98500596"/>
      <w:r>
        <w:t>6.</w:t>
      </w:r>
      <w:r w:rsidR="00652027">
        <w:t>2</w:t>
      </w:r>
      <w:r>
        <w:t>.3.3</w:t>
      </w:r>
      <w:r>
        <w:tab/>
        <w:t xml:space="preserve">Resource: </w:t>
      </w:r>
      <w:r>
        <w:rPr>
          <w:lang w:val="fr-FR"/>
        </w:rPr>
        <w:t>authentication</w:t>
      </w:r>
      <w:r w:rsidRPr="00544965">
        <w:rPr>
          <w:lang w:val="fr-FR"/>
        </w:rPr>
        <w:t xml:space="preserve"> (Document)</w:t>
      </w:r>
      <w:bookmarkEnd w:id="582"/>
    </w:p>
    <w:p w14:paraId="47D7274C" w14:textId="188302EC" w:rsidR="00BC0D71" w:rsidRPr="00544965" w:rsidRDefault="00BC0D71" w:rsidP="00BC0D71">
      <w:pPr>
        <w:pStyle w:val="Heading5"/>
      </w:pPr>
      <w:bookmarkStart w:id="583" w:name="_Toc98500597"/>
      <w:r w:rsidRPr="00544965">
        <w:t>6.</w:t>
      </w:r>
      <w:r w:rsidR="00652027">
        <w:t>2</w:t>
      </w:r>
      <w:r w:rsidRPr="00544965">
        <w:t>.3.3.1</w:t>
      </w:r>
      <w:r w:rsidRPr="00544965">
        <w:tab/>
        <w:t>Description</w:t>
      </w:r>
      <w:bookmarkEnd w:id="583"/>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584" w:name="_Toc98500598"/>
      <w:r>
        <w:t>6.</w:t>
      </w:r>
      <w:r w:rsidR="0028686A">
        <w:t>2</w:t>
      </w:r>
      <w:r>
        <w:t>.3.3.2</w:t>
      </w:r>
      <w:r>
        <w:tab/>
        <w:t>Resource Definition</w:t>
      </w:r>
      <w:bookmarkEnd w:id="584"/>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r>
        <w:t>Table 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16E2C3DF"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154131">
            <w:pPr>
              <w:pStyle w:val="TAH"/>
            </w:pPr>
            <w:r w:rsidRPr="004F472B">
              <w:t>Definition</w:t>
            </w:r>
          </w:p>
        </w:tc>
      </w:tr>
      <w:tr w:rsidR="00BC0D71" w:rsidRPr="004F472B" w14:paraId="7530EBC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154131">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154131">
            <w:pPr>
              <w:pStyle w:val="TAL"/>
            </w:pPr>
            <w:r w:rsidRPr="004F472B">
              <w:t>See clause 6.</w:t>
            </w:r>
            <w:r w:rsidR="00FF6B9B">
              <w:t>2</w:t>
            </w:r>
            <w:r w:rsidRPr="004F472B">
              <w:t>.1</w:t>
            </w:r>
          </w:p>
        </w:tc>
      </w:tr>
      <w:tr w:rsidR="00BC0D71" w:rsidRPr="004F472B" w14:paraId="4A1626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154131">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154131">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154131">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585" w:name="_Toc98500599"/>
      <w:r>
        <w:t>6.</w:t>
      </w:r>
      <w:r w:rsidR="00C405F5">
        <w:t>2</w:t>
      </w:r>
      <w:r>
        <w:t>.3.3.3</w:t>
      </w:r>
      <w:r>
        <w:tab/>
        <w:t>Resource Standard Methods</w:t>
      </w:r>
      <w:bookmarkEnd w:id="585"/>
    </w:p>
    <w:p w14:paraId="35D1E4B7" w14:textId="6F24974C" w:rsidR="00BC0D71" w:rsidRPr="00433470" w:rsidRDefault="00BC0D71" w:rsidP="00785D35">
      <w:pPr>
        <w:pStyle w:val="H6"/>
      </w:pPr>
      <w:r w:rsidRPr="00205D75">
        <w:t>6.</w:t>
      </w:r>
      <w:r w:rsidR="00C405F5" w:rsidRPr="00205D75">
        <w:t>2</w:t>
      </w:r>
      <w:r w:rsidRPr="009D43C1">
        <w:t>.3.3.3</w:t>
      </w:r>
      <w:r w:rsidRPr="00C80608">
        <w:t>.1</w:t>
      </w:r>
      <w:r w:rsidRPr="00C80608">
        <w:tab/>
      </w:r>
      <w:r w:rsidRPr="007620D7">
        <w:t>PUT</w:t>
      </w:r>
    </w:p>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r w:rsidRPr="00384E92">
        <w:t>Table</w:t>
      </w:r>
      <w:r>
        <w:t> </w:t>
      </w:r>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833"/>
        <w:gridCol w:w="135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154131">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154131">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154131">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154131">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154131">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154131">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154131">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154131">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r w:rsidRPr="001769FF">
        <w:t>Table</w:t>
      </w:r>
      <w:r>
        <w:t> </w:t>
      </w:r>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3F47206A" w14:textId="77777777" w:rsidTr="001541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154131">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154131">
            <w:pPr>
              <w:pStyle w:val="TAH"/>
            </w:pPr>
            <w:r w:rsidRPr="004F472B">
              <w:t>Description</w:t>
            </w:r>
          </w:p>
        </w:tc>
      </w:tr>
      <w:tr w:rsidR="00BC0D71" w:rsidRPr="004F472B" w14:paraId="3E655E36" w14:textId="77777777" w:rsidTr="001541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154131">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154131">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154131">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r w:rsidRPr="001769FF">
        <w:lastRenderedPageBreak/>
        <w:t>Table</w:t>
      </w:r>
      <w:r>
        <w:t> </w:t>
      </w:r>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3"/>
        <w:gridCol w:w="440"/>
        <w:gridCol w:w="1138"/>
        <w:gridCol w:w="1224"/>
        <w:gridCol w:w="5060"/>
      </w:tblGrid>
      <w:tr w:rsidR="00BC0D71" w:rsidRPr="004F472B" w14:paraId="697B2C9E" w14:textId="77777777" w:rsidTr="00154131">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154131">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154131">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154131">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154131">
            <w:pPr>
              <w:pStyle w:val="TAH"/>
            </w:pPr>
            <w:r w:rsidRPr="004F472B">
              <w:t>Response</w:t>
            </w:r>
          </w:p>
          <w:p w14:paraId="72ECCEBF" w14:textId="77777777" w:rsidR="00BC0D71" w:rsidRPr="004F472B" w:rsidRDefault="00BC0D71" w:rsidP="00154131">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154131">
            <w:pPr>
              <w:pStyle w:val="TAH"/>
            </w:pPr>
            <w:r w:rsidRPr="004F472B">
              <w:t>Description</w:t>
            </w:r>
          </w:p>
        </w:tc>
      </w:tr>
      <w:tr w:rsidR="00BC0D71" w:rsidRPr="004F472B" w14:paraId="4B6355F7"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154131">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154131">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154131">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154131">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154131">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154131">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77777777" w:rsidR="00BC0D71" w:rsidRDefault="00BC0D71" w:rsidP="00154131">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337D6DD1" w14:textId="77777777" w:rsidR="00BC0D71" w:rsidRPr="00544965" w:rsidRDefault="00BC0D71" w:rsidP="00154131">
            <w:pPr>
              <w:pStyle w:val="TAL"/>
            </w:pPr>
            <w:r>
              <w:t>(NOTE 2)</w:t>
            </w:r>
          </w:p>
        </w:tc>
      </w:tr>
      <w:tr w:rsidR="00BC0D71" w:rsidRPr="004F472B" w14:paraId="3402187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154131">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77777777" w:rsidR="00BC0D71" w:rsidRDefault="00BC0D71" w:rsidP="0015413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56D7E892" w14:textId="77777777" w:rsidR="00BC0D71" w:rsidRPr="00544965" w:rsidRDefault="00BC0D71" w:rsidP="00154131">
            <w:pPr>
              <w:pStyle w:val="TAL"/>
            </w:pPr>
            <w:r>
              <w:rPr>
                <w:lang w:eastAsia="fr-FR"/>
              </w:rPr>
              <w:t>(NOTE 2)</w:t>
            </w:r>
          </w:p>
        </w:tc>
      </w:tr>
      <w:tr w:rsidR="00BC0D71" w:rsidRPr="004F472B" w14:paraId="24994CB4"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154131">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154131">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154131">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154131">
            <w:pPr>
              <w:pStyle w:val="TAL"/>
            </w:pPr>
            <w:r w:rsidRPr="00544965">
              <w:t>This case represents when the UE is not allowed to be authenticated.</w:t>
            </w:r>
          </w:p>
        </w:tc>
      </w:tr>
      <w:tr w:rsidR="00BC0D71" w:rsidRPr="004F472B" w14:paraId="2E59C4DD"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154131">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154131">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154131">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154131">
            <w:pPr>
              <w:pStyle w:val="TAL"/>
            </w:pPr>
            <w:r w:rsidRPr="00544965">
              <w:t xml:space="preserve">This case represents </w:t>
            </w:r>
            <w:r>
              <w:t>the UE or UE related context is not found</w:t>
            </w:r>
            <w:r w:rsidRPr="00544965">
              <w:t>.</w:t>
            </w:r>
          </w:p>
          <w:p w14:paraId="3D0478D1" w14:textId="77777777" w:rsidR="00BC0D71" w:rsidRDefault="00BC0D71" w:rsidP="00154131">
            <w:pPr>
              <w:pStyle w:val="TAL"/>
            </w:pPr>
            <w:r w:rsidRPr="006C4573">
              <w:t>The "cause" attribute may be used to indicate one of the following application errors:</w:t>
            </w:r>
          </w:p>
          <w:p w14:paraId="6F9BCC9B" w14:textId="77777777" w:rsidR="00BC0D71" w:rsidRDefault="00BC0D71" w:rsidP="00154131">
            <w:pPr>
              <w:pStyle w:val="TAL"/>
            </w:pPr>
            <w:r w:rsidRPr="005022DF">
              <w:t>- CONTEXT_NOT_FOUND</w:t>
            </w:r>
          </w:p>
          <w:p w14:paraId="4705389D" w14:textId="77777777" w:rsidR="00BC0D71" w:rsidRPr="00544965" w:rsidRDefault="00BC0D71" w:rsidP="00154131">
            <w:pPr>
              <w:pStyle w:val="TAL"/>
            </w:pPr>
            <w:r w:rsidRPr="005022DF">
              <w:t>- USER_NOT_FOUND</w:t>
            </w:r>
          </w:p>
        </w:tc>
      </w:tr>
      <w:tr w:rsidR="00BC0D71" w:rsidRPr="004F472B" w14:paraId="7250AFE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154131">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154131">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154131">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154131">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154131">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154131">
            <w:pPr>
              <w:pStyle w:val="TAL"/>
            </w:pPr>
            <w:r w:rsidRPr="006C4573">
              <w:t>The "cause" attribute may be used to indicate one of the following application errors:</w:t>
            </w:r>
          </w:p>
          <w:p w14:paraId="11258B8E" w14:textId="77777777" w:rsidR="00BC0D71" w:rsidRDefault="00BC0D71" w:rsidP="00154131">
            <w:pPr>
              <w:pStyle w:val="TAL"/>
            </w:pPr>
            <w:r>
              <w:rPr>
                <w:lang w:eastAsia="zh-CN"/>
              </w:rPr>
              <w:t>- NETWORK_FAILURE</w:t>
            </w:r>
          </w:p>
          <w:p w14:paraId="686788D2" w14:textId="77777777" w:rsidR="00BC0D71" w:rsidRDefault="00BC0D71" w:rsidP="00154131">
            <w:pPr>
              <w:pStyle w:val="TAL"/>
            </w:pPr>
            <w:r>
              <w:t xml:space="preserve">- </w:t>
            </w:r>
            <w:r w:rsidRPr="00544965">
              <w:t>UPSTREAM_SERVER_ERROR</w:t>
            </w:r>
          </w:p>
          <w:p w14:paraId="66F8D001" w14:textId="77777777" w:rsidR="00BC0D71" w:rsidRPr="006C4573" w:rsidRDefault="00BC0D71" w:rsidP="00154131">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07"/>
        <w:gridCol w:w="426"/>
        <w:gridCol w:w="1123"/>
        <w:gridCol w:w="5131"/>
      </w:tblGrid>
      <w:tr w:rsidR="00BC0D71" w:rsidRPr="004F472B" w14:paraId="08EF308D" w14:textId="77777777" w:rsidTr="00154131">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154131">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154131">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154131">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154131">
            <w:pPr>
              <w:pStyle w:val="TAH"/>
            </w:pPr>
            <w:r w:rsidRPr="004F472B">
              <w:t>Description</w:t>
            </w:r>
          </w:p>
        </w:tc>
      </w:tr>
      <w:tr w:rsidR="00BC0D71" w:rsidRPr="004F472B" w14:paraId="3D590EA7" w14:textId="77777777" w:rsidTr="00154131">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154131">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154131">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154131">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154131">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154131">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07"/>
        <w:gridCol w:w="440"/>
        <w:gridCol w:w="1095"/>
        <w:gridCol w:w="5129"/>
      </w:tblGrid>
      <w:tr w:rsidR="00BC0D71" w:rsidRPr="004F472B" w14:paraId="551A38FB" w14:textId="77777777" w:rsidTr="00154131">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154131">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154131">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154131">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154131">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154131">
            <w:pPr>
              <w:pStyle w:val="TAH"/>
            </w:pPr>
            <w:r w:rsidRPr="004F472B">
              <w:t>Description</w:t>
            </w:r>
          </w:p>
        </w:tc>
      </w:tr>
      <w:tr w:rsidR="00BC0D71" w:rsidRPr="004F472B" w14:paraId="7C00D6CB" w14:textId="77777777" w:rsidTr="00154131">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154131">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154131">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154131">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154131">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154131">
            <w:pPr>
              <w:pStyle w:val="TAL"/>
            </w:pPr>
          </w:p>
        </w:tc>
      </w:tr>
    </w:tbl>
    <w:p w14:paraId="473D3304" w14:textId="77777777" w:rsidR="00BC0D71" w:rsidRDefault="00BC0D71" w:rsidP="00BC0D71"/>
    <w:p w14:paraId="11DAF14E" w14:textId="73F9C1C3" w:rsidR="00BC0D71" w:rsidRDefault="00BC0D71" w:rsidP="00BC0D71">
      <w:pPr>
        <w:pStyle w:val="TH"/>
      </w:pPr>
      <w:r>
        <w:t>Table 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70CF5708"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154131">
            <w:pPr>
              <w:pStyle w:val="TAH"/>
              <w:rPr>
                <w:lang w:eastAsia="fr-FR"/>
              </w:rPr>
            </w:pPr>
            <w:r>
              <w:rPr>
                <w:lang w:eastAsia="fr-FR"/>
              </w:rPr>
              <w:t>Description</w:t>
            </w:r>
          </w:p>
        </w:tc>
      </w:tr>
      <w:tr w:rsidR="00BC0D71" w14:paraId="501BA74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154131">
            <w:pPr>
              <w:pStyle w:val="TAL"/>
            </w:pPr>
            <w:r>
              <w:t>URI pointing to the resource of another NF service producer to which the request should be sent.</w:t>
            </w:r>
          </w:p>
          <w:p w14:paraId="68A6551A"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4FEC362A" w14:textId="77777777" w:rsidR="00BC0D71" w:rsidRDefault="00BC0D71" w:rsidP="00BC0D71">
      <w:pPr>
        <w:rPr>
          <w:noProof/>
        </w:rPr>
      </w:pPr>
    </w:p>
    <w:p w14:paraId="33E6C306" w14:textId="2D0F5129" w:rsidR="00BC0D71" w:rsidRDefault="00BC0D71" w:rsidP="00BC0D71">
      <w:pPr>
        <w:pStyle w:val="TH"/>
      </w:pPr>
      <w:r>
        <w:lastRenderedPageBreak/>
        <w:t>Table 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8C8A589"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154131">
            <w:pPr>
              <w:pStyle w:val="TAH"/>
              <w:rPr>
                <w:lang w:eastAsia="fr-FR"/>
              </w:rPr>
            </w:pPr>
            <w:r>
              <w:rPr>
                <w:lang w:eastAsia="fr-FR"/>
              </w:rPr>
              <w:t>Description</w:t>
            </w:r>
          </w:p>
        </w:tc>
      </w:tr>
      <w:tr w:rsidR="00BC0D71" w14:paraId="4A9BA3BB"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154131">
            <w:pPr>
              <w:pStyle w:val="TAL"/>
            </w:pPr>
            <w:r>
              <w:t>URI pointing to the resource of another NF service producer to which the request should be sent.</w:t>
            </w:r>
          </w:p>
          <w:p w14:paraId="229F0BFD"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4FE506F6" w14:textId="77777777" w:rsidR="00BC0D71" w:rsidRPr="00A04126" w:rsidRDefault="00BC0D71" w:rsidP="00BC0D71"/>
    <w:p w14:paraId="2048F6E4" w14:textId="7E3FC939" w:rsidR="00BC0D71" w:rsidRDefault="00BC0D71" w:rsidP="00BC0D71">
      <w:pPr>
        <w:pStyle w:val="Heading3"/>
      </w:pPr>
      <w:bookmarkStart w:id="586" w:name="_Toc98500600"/>
      <w:r>
        <w:t>6.</w:t>
      </w:r>
      <w:r w:rsidR="00B76A75">
        <w:t>2</w:t>
      </w:r>
      <w:r>
        <w:t>.4</w:t>
      </w:r>
      <w:r>
        <w:tab/>
        <w:t>Custom Operations without associated resources</w:t>
      </w:r>
      <w:bookmarkEnd w:id="586"/>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587" w:name="_Toc98500601"/>
      <w:r>
        <w:t>6.</w:t>
      </w:r>
      <w:r w:rsidR="00B76A75">
        <w:t>2</w:t>
      </w:r>
      <w:r>
        <w:t>.5</w:t>
      </w:r>
      <w:r>
        <w:tab/>
        <w:t>Notifications</w:t>
      </w:r>
      <w:bookmarkEnd w:id="587"/>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588" w:name="_Toc98500602"/>
      <w:r>
        <w:t>6.</w:t>
      </w:r>
      <w:r w:rsidR="00741B81">
        <w:t>2</w:t>
      </w:r>
      <w:r>
        <w:t>.6</w:t>
      </w:r>
      <w:r>
        <w:tab/>
        <w:t>Data Model</w:t>
      </w:r>
      <w:bookmarkEnd w:id="588"/>
    </w:p>
    <w:p w14:paraId="4676C0FE" w14:textId="2ABA7051" w:rsidR="00BC0D71" w:rsidRDefault="00BC0D71" w:rsidP="00BC0D71">
      <w:pPr>
        <w:pStyle w:val="Heading4"/>
      </w:pPr>
      <w:bookmarkStart w:id="589" w:name="_Toc98500603"/>
      <w:r>
        <w:t>6.</w:t>
      </w:r>
      <w:r w:rsidR="00741B81">
        <w:t>2</w:t>
      </w:r>
      <w:r>
        <w:t>.6.1</w:t>
      </w:r>
      <w:r>
        <w:tab/>
        <w:t>General</w:t>
      </w:r>
      <w:bookmarkEnd w:id="589"/>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r w:rsidRPr="009C4D60">
        <w:t>Table</w:t>
      </w:r>
      <w:r>
        <w:rPr>
          <w:lang w:val="en-US"/>
        </w:rPr>
        <w:t> </w:t>
      </w:r>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154131">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154131">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154131">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154131">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154131">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154131">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154131">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154131">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154131">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154131">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154131">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154131">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154131">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154131">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154131">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154131">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154131">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154131">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154131">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154131">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154131">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154131">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r w:rsidRPr="009C4D60">
        <w:t>Table</w:t>
      </w:r>
      <w:r>
        <w:rPr>
          <w:lang w:val="en-US"/>
        </w:rPr>
        <w:t> </w:t>
      </w:r>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154131">
            <w:pPr>
              <w:pStyle w:val="TAH"/>
            </w:pPr>
            <w:r w:rsidRPr="004F472B">
              <w:t>Data type</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154131">
            <w:pPr>
              <w:pStyle w:val="TAH"/>
            </w:pPr>
            <w:r w:rsidRPr="004F472B">
              <w:t>Reference</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154131">
            <w:pPr>
              <w:pStyle w:val="TAH"/>
            </w:pPr>
            <w:r w:rsidRPr="004F472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154131">
            <w:pPr>
              <w:pStyle w:val="TAH"/>
            </w:pPr>
            <w:r w:rsidRPr="004F472B">
              <w:t>Applicability</w:t>
            </w:r>
          </w:p>
        </w:tc>
      </w:tr>
      <w:tr w:rsidR="00BC0D71" w:rsidRPr="004F472B" w14:paraId="38C8EE28"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154131">
            <w:pPr>
              <w:pStyle w:val="TAL"/>
            </w:pPr>
            <w:r w:rsidRPr="00544965">
              <w:t>ProblemDetails</w:t>
            </w:r>
          </w:p>
        </w:tc>
        <w:tc>
          <w:tcPr>
            <w:tcW w:w="2151" w:type="dxa"/>
            <w:tcBorders>
              <w:top w:val="single" w:sz="4" w:space="0" w:color="auto"/>
              <w:left w:val="single" w:sz="4" w:space="0" w:color="auto"/>
              <w:bottom w:val="single" w:sz="4" w:space="0" w:color="auto"/>
              <w:right w:val="single" w:sz="4" w:space="0" w:color="auto"/>
            </w:tcBorders>
          </w:tcPr>
          <w:p w14:paraId="6386F14A" w14:textId="77777777" w:rsidR="00BC0D71" w:rsidRPr="004F472B" w:rsidRDefault="00BC0D71" w:rsidP="00154131">
            <w:pPr>
              <w:pStyle w:val="TAL"/>
            </w:pPr>
            <w:r w:rsidRPr="00544965">
              <w:t>3GPP TS 29.571 [10]</w:t>
            </w:r>
          </w:p>
        </w:tc>
        <w:tc>
          <w:tcPr>
            <w:tcW w:w="4238"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154131">
            <w:pPr>
              <w:pStyle w:val="TAL"/>
              <w:rPr>
                <w:rFonts w:cs="Arial"/>
                <w:szCs w:val="18"/>
              </w:rPr>
            </w:pPr>
            <w:r w:rsidRPr="00544965">
              <w:rPr>
                <w:rFonts w:cs="Arial"/>
                <w:szCs w:val="18"/>
              </w:rPr>
              <w:t>Common Data Type used in response bodies</w:t>
            </w:r>
          </w:p>
        </w:tc>
        <w:tc>
          <w:tcPr>
            <w:tcW w:w="1168"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154131">
            <w:pPr>
              <w:pStyle w:val="TAL"/>
              <w:rPr>
                <w:rFonts w:cs="Arial"/>
                <w:szCs w:val="18"/>
              </w:rPr>
            </w:pPr>
          </w:p>
        </w:tc>
      </w:tr>
      <w:tr w:rsidR="00BC0D71" w:rsidRPr="004F472B" w14:paraId="270AD049"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154131">
            <w:pPr>
              <w:pStyle w:val="TAL"/>
            </w:pPr>
            <w:r>
              <w:t>RedirectResponse</w:t>
            </w:r>
          </w:p>
        </w:tc>
        <w:tc>
          <w:tcPr>
            <w:tcW w:w="2151" w:type="dxa"/>
            <w:tcBorders>
              <w:top w:val="single" w:sz="4" w:space="0" w:color="auto"/>
              <w:left w:val="single" w:sz="4" w:space="0" w:color="auto"/>
              <w:bottom w:val="single" w:sz="4" w:space="0" w:color="auto"/>
              <w:right w:val="single" w:sz="4" w:space="0" w:color="auto"/>
            </w:tcBorders>
          </w:tcPr>
          <w:p w14:paraId="3BF82A22" w14:textId="77777777" w:rsidR="00BC0D71" w:rsidRPr="00544965" w:rsidRDefault="00BC0D71" w:rsidP="00154131">
            <w:pPr>
              <w:pStyle w:val="TAL"/>
            </w:pPr>
            <w:r w:rsidRPr="00544965">
              <w:t>3GPP TS 29.571 [10]</w:t>
            </w:r>
          </w:p>
        </w:tc>
        <w:tc>
          <w:tcPr>
            <w:tcW w:w="4238"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154131">
            <w:pPr>
              <w:pStyle w:val="TAL"/>
              <w:rPr>
                <w:rFonts w:cs="Arial"/>
                <w:szCs w:val="18"/>
              </w:rPr>
            </w:pPr>
            <w:r>
              <w:rPr>
                <w:rFonts w:cs="Arial"/>
                <w:szCs w:val="18"/>
              </w:rPr>
              <w:t>Redirect Response</w:t>
            </w:r>
          </w:p>
        </w:tc>
        <w:tc>
          <w:tcPr>
            <w:tcW w:w="1168"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154131">
            <w:pPr>
              <w:pStyle w:val="TAL"/>
              <w:rPr>
                <w:rFonts w:cs="Arial"/>
                <w:szCs w:val="18"/>
              </w:rPr>
            </w:pPr>
          </w:p>
        </w:tc>
      </w:tr>
      <w:tr w:rsidR="00BC0D71" w:rsidRPr="004F472B" w14:paraId="33F44332"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154131">
            <w:pPr>
              <w:pStyle w:val="TAL"/>
            </w:pPr>
            <w:r>
              <w:t>AuthStatus</w:t>
            </w:r>
          </w:p>
        </w:tc>
        <w:tc>
          <w:tcPr>
            <w:tcW w:w="2151" w:type="dxa"/>
            <w:tcBorders>
              <w:top w:val="single" w:sz="4" w:space="0" w:color="auto"/>
              <w:left w:val="single" w:sz="4" w:space="0" w:color="auto"/>
              <w:bottom w:val="single" w:sz="4" w:space="0" w:color="auto"/>
              <w:right w:val="single" w:sz="4" w:space="0" w:color="auto"/>
            </w:tcBorders>
          </w:tcPr>
          <w:p w14:paraId="4A05586B" w14:textId="77777777" w:rsidR="00BC0D71" w:rsidRPr="004F472B" w:rsidRDefault="00BC0D71" w:rsidP="00154131">
            <w:pPr>
              <w:pStyle w:val="TAL"/>
            </w:pPr>
            <w:r w:rsidRPr="00544965">
              <w:t>3GPP TS 29.571 [10]</w:t>
            </w:r>
          </w:p>
        </w:tc>
        <w:tc>
          <w:tcPr>
            <w:tcW w:w="4238"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154131">
            <w:pPr>
              <w:pStyle w:val="TAL"/>
              <w:rPr>
                <w:rFonts w:cs="Arial"/>
                <w:szCs w:val="18"/>
              </w:rPr>
            </w:pPr>
            <w:r>
              <w:rPr>
                <w:rFonts w:cs="Arial"/>
                <w:szCs w:val="18"/>
              </w:rPr>
              <w:t>Authentication Status</w:t>
            </w:r>
          </w:p>
        </w:tc>
        <w:tc>
          <w:tcPr>
            <w:tcW w:w="1168"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154131">
            <w:pPr>
              <w:pStyle w:val="TAL"/>
              <w:rPr>
                <w:rFonts w:cs="Arial"/>
                <w:szCs w:val="18"/>
              </w:rPr>
            </w:pPr>
          </w:p>
        </w:tc>
      </w:tr>
      <w:tr w:rsidR="00BC0D71" w:rsidRPr="004F472B" w14:paraId="56158056"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154131">
            <w:pPr>
              <w:pStyle w:val="TAL"/>
            </w:pPr>
            <w:r>
              <w:t>Supi</w:t>
            </w:r>
          </w:p>
        </w:tc>
        <w:tc>
          <w:tcPr>
            <w:tcW w:w="2151" w:type="dxa"/>
            <w:tcBorders>
              <w:top w:val="single" w:sz="4" w:space="0" w:color="auto"/>
              <w:left w:val="single" w:sz="4" w:space="0" w:color="auto"/>
              <w:bottom w:val="single" w:sz="4" w:space="0" w:color="auto"/>
              <w:right w:val="single" w:sz="4" w:space="0" w:color="auto"/>
            </w:tcBorders>
          </w:tcPr>
          <w:p w14:paraId="1148277D" w14:textId="77777777" w:rsidR="00BC0D71" w:rsidRPr="00544965" w:rsidRDefault="00BC0D71" w:rsidP="00154131">
            <w:pPr>
              <w:pStyle w:val="TAL"/>
            </w:pPr>
            <w:r w:rsidRPr="00544965">
              <w:t>3GPP TS 29.571 [10]</w:t>
            </w:r>
          </w:p>
        </w:tc>
        <w:tc>
          <w:tcPr>
            <w:tcW w:w="4238"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154131">
            <w:pPr>
              <w:pStyle w:val="TAL"/>
              <w:rPr>
                <w:rFonts w:cs="Arial"/>
                <w:szCs w:val="18"/>
              </w:rPr>
            </w:pPr>
            <w:r>
              <w:rPr>
                <w:rFonts w:cs="Arial"/>
                <w:szCs w:val="18"/>
              </w:rPr>
              <w:t>SUPI of the UE</w:t>
            </w:r>
          </w:p>
        </w:tc>
        <w:tc>
          <w:tcPr>
            <w:tcW w:w="1168"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154131">
            <w:pPr>
              <w:pStyle w:val="TAL"/>
              <w:rPr>
                <w:rFonts w:cs="Arial"/>
                <w:szCs w:val="18"/>
              </w:rPr>
            </w:pPr>
          </w:p>
        </w:tc>
      </w:tr>
      <w:tr w:rsidR="00BC0D71" w:rsidRPr="004F472B" w14:paraId="1EFDA793"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154131">
            <w:pPr>
              <w:pStyle w:val="TAL"/>
            </w:pPr>
            <w:r>
              <w:t>SupportedFeatures</w:t>
            </w:r>
          </w:p>
        </w:tc>
        <w:tc>
          <w:tcPr>
            <w:tcW w:w="2151" w:type="dxa"/>
            <w:tcBorders>
              <w:top w:val="single" w:sz="4" w:space="0" w:color="auto"/>
              <w:left w:val="single" w:sz="4" w:space="0" w:color="auto"/>
              <w:bottom w:val="single" w:sz="4" w:space="0" w:color="auto"/>
              <w:right w:val="single" w:sz="4" w:space="0" w:color="auto"/>
            </w:tcBorders>
          </w:tcPr>
          <w:p w14:paraId="3AB6CD5D" w14:textId="77777777" w:rsidR="00BC0D71" w:rsidRPr="00544965" w:rsidRDefault="00BC0D71" w:rsidP="00154131">
            <w:pPr>
              <w:pStyle w:val="TAL"/>
            </w:pPr>
            <w:r w:rsidRPr="00544965">
              <w:t>3GPP TS 29.571 [10]</w:t>
            </w:r>
          </w:p>
        </w:tc>
        <w:tc>
          <w:tcPr>
            <w:tcW w:w="4238"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154131">
            <w:pPr>
              <w:pStyle w:val="TAL"/>
              <w:rPr>
                <w:rFonts w:cs="Arial"/>
                <w:szCs w:val="18"/>
              </w:rPr>
            </w:pPr>
            <w:r>
              <w:rPr>
                <w:rFonts w:cs="Arial"/>
                <w:szCs w:val="18"/>
              </w:rPr>
              <w:t>Supported Features</w:t>
            </w:r>
          </w:p>
        </w:tc>
        <w:tc>
          <w:tcPr>
            <w:tcW w:w="1168"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154131">
            <w:pPr>
              <w:pStyle w:val="TAL"/>
              <w:rPr>
                <w:rFonts w:cs="Arial"/>
                <w:szCs w:val="18"/>
              </w:rPr>
            </w:pPr>
          </w:p>
        </w:tc>
      </w:tr>
      <w:tr w:rsidR="00BC0D71" w:rsidRPr="004F472B" w14:paraId="6034F3E9"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154131">
            <w:pPr>
              <w:pStyle w:val="TAL"/>
            </w:pPr>
            <w:r>
              <w:t>ServerAddressingInfo</w:t>
            </w:r>
          </w:p>
        </w:tc>
        <w:tc>
          <w:tcPr>
            <w:tcW w:w="2151" w:type="dxa"/>
            <w:tcBorders>
              <w:top w:val="single" w:sz="4" w:space="0" w:color="auto"/>
              <w:left w:val="single" w:sz="4" w:space="0" w:color="auto"/>
              <w:bottom w:val="single" w:sz="4" w:space="0" w:color="auto"/>
              <w:right w:val="single" w:sz="4" w:space="0" w:color="auto"/>
            </w:tcBorders>
          </w:tcPr>
          <w:p w14:paraId="55F43FB2" w14:textId="77777777" w:rsidR="00BC0D71" w:rsidRPr="00544965" w:rsidRDefault="00BC0D71" w:rsidP="00154131">
            <w:pPr>
              <w:pStyle w:val="TAL"/>
            </w:pPr>
            <w:r w:rsidRPr="00544965">
              <w:t>3GPP TS 29.5</w:t>
            </w:r>
            <w:r>
              <w:t>71</w:t>
            </w:r>
            <w:r w:rsidRPr="00544965">
              <w:t> [</w:t>
            </w:r>
            <w:r>
              <w:t>10</w:t>
            </w:r>
            <w:r w:rsidRPr="00544965">
              <w:t>]</w:t>
            </w:r>
          </w:p>
        </w:tc>
        <w:tc>
          <w:tcPr>
            <w:tcW w:w="4238"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154131">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168"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154131">
            <w:pPr>
              <w:pStyle w:val="TAL"/>
              <w:rPr>
                <w:rFonts w:cs="Arial"/>
                <w:szCs w:val="18"/>
              </w:rPr>
            </w:pPr>
          </w:p>
        </w:tc>
      </w:tr>
      <w:tr w:rsidR="00BC0D71" w:rsidRPr="004F472B" w14:paraId="11CF4B74"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154131">
            <w:pPr>
              <w:pStyle w:val="TAL"/>
            </w:pPr>
            <w:r>
              <w:t>EapMessage</w:t>
            </w:r>
          </w:p>
        </w:tc>
        <w:tc>
          <w:tcPr>
            <w:tcW w:w="2151"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154131">
            <w:pPr>
              <w:pStyle w:val="TAL"/>
            </w:pPr>
            <w:r>
              <w:t>3GPP TS 29.526</w:t>
            </w:r>
          </w:p>
        </w:tc>
        <w:tc>
          <w:tcPr>
            <w:tcW w:w="4238"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154131">
            <w:pPr>
              <w:pStyle w:val="TAL"/>
              <w:rPr>
                <w:rFonts w:cs="Arial"/>
                <w:szCs w:val="18"/>
              </w:rPr>
            </w:pPr>
            <w:r>
              <w:rPr>
                <w:rFonts w:cs="Arial"/>
                <w:szCs w:val="18"/>
              </w:rPr>
              <w:t>See clause 6.1.6.3.2</w:t>
            </w:r>
          </w:p>
        </w:tc>
        <w:tc>
          <w:tcPr>
            <w:tcW w:w="1168"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154131">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590" w:name="_Toc98500604"/>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0"/>
    </w:p>
    <w:p w14:paraId="58EB44A3" w14:textId="63836A93" w:rsidR="00BC0D71" w:rsidRDefault="00BC0D71" w:rsidP="00BC0D71">
      <w:pPr>
        <w:pStyle w:val="Heading5"/>
      </w:pPr>
      <w:bookmarkStart w:id="591" w:name="_Toc98500605"/>
      <w:r>
        <w:t>6.</w:t>
      </w:r>
      <w:r w:rsidR="007C24EC">
        <w:t>2</w:t>
      </w:r>
      <w:r>
        <w:t>.6.2.1</w:t>
      </w:r>
      <w:r>
        <w:tab/>
        <w:t>Introduction</w:t>
      </w:r>
      <w:bookmarkEnd w:id="591"/>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592" w:name="_Toc98500606"/>
      <w:r>
        <w:lastRenderedPageBreak/>
        <w:t>6.</w:t>
      </w:r>
      <w:r w:rsidR="007C24EC">
        <w:t>2</w:t>
      </w:r>
      <w:r>
        <w:t>.6.2.2</w:t>
      </w:r>
      <w:r>
        <w:tab/>
        <w:t xml:space="preserve">Type: </w:t>
      </w:r>
      <w:r w:rsidRPr="00544965">
        <w:t>AuthInfo</w:t>
      </w:r>
      <w:bookmarkEnd w:id="592"/>
    </w:p>
    <w:p w14:paraId="242D4457" w14:textId="2B78F5C0" w:rsidR="00BC0D71" w:rsidRDefault="00BC0D71" w:rsidP="00BC0D71">
      <w:pPr>
        <w:pStyle w:val="TH"/>
      </w:pPr>
      <w:r>
        <w:rPr>
          <w:noProof/>
        </w:rPr>
        <w:t>Table </w:t>
      </w:r>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154131">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154131">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0091970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154131">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154131">
            <w:pPr>
              <w:pStyle w:val="TAL"/>
              <w:rPr>
                <w:rFonts w:cs="Arial"/>
                <w:szCs w:val="18"/>
              </w:rPr>
            </w:pPr>
          </w:p>
        </w:tc>
      </w:tr>
      <w:tr w:rsidR="00BC0D71" w:rsidRPr="004F472B" w14:paraId="0BFBA02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154131">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154131">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154131">
            <w:pPr>
              <w:pStyle w:val="TAL"/>
              <w:rPr>
                <w:rFonts w:cs="Arial"/>
                <w:szCs w:val="18"/>
              </w:rPr>
            </w:pPr>
          </w:p>
        </w:tc>
      </w:tr>
      <w:tr w:rsidR="00BC0D71" w:rsidRPr="004F472B" w14:paraId="06E6059B"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154131">
            <w:pPr>
              <w:pStyle w:val="TAL"/>
              <w:rPr>
                <w:rFonts w:cs="Arial"/>
                <w:szCs w:val="18"/>
              </w:rPr>
            </w:pPr>
          </w:p>
        </w:tc>
      </w:tr>
      <w:tr w:rsidR="00BC0D71" w:rsidRPr="004F472B" w14:paraId="13525B4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154131">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749A66F8" w:rsidR="00BC0D71" w:rsidRPr="00544965" w:rsidRDefault="00BC0D71" w:rsidP="00154131">
            <w:pPr>
              <w:pStyle w:val="TAL"/>
              <w:rPr>
                <w:rFonts w:cs="Arial"/>
                <w:szCs w:val="18"/>
              </w:rPr>
            </w:pPr>
            <w:r w:rsidRPr="00421444">
              <w:t>This IE shall be present if at least one optional featu</w:t>
            </w:r>
            <w:r w:rsidR="00927005">
              <w:t>re defined in clause 6.2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154131">
            <w:pPr>
              <w:pStyle w:val="TAL"/>
              <w:rPr>
                <w:rFonts w:cs="Arial"/>
                <w:szCs w:val="18"/>
              </w:rPr>
            </w:pPr>
          </w:p>
        </w:tc>
      </w:tr>
      <w:tr w:rsidR="00BC0D71" w:rsidRPr="004F472B" w14:paraId="62949CDD"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593" w:name="_Toc98500607"/>
      <w:r>
        <w:t>6.</w:t>
      </w:r>
      <w:r w:rsidR="007C24EC">
        <w:t>2</w:t>
      </w:r>
      <w:r>
        <w:t>.6.2.3</w:t>
      </w:r>
      <w:r>
        <w:tab/>
        <w:t>Type: AuthContext</w:t>
      </w:r>
      <w:bookmarkEnd w:id="593"/>
    </w:p>
    <w:p w14:paraId="348B5CA9" w14:textId="13648CBA" w:rsidR="00BC0D71" w:rsidRDefault="00BC0D71" w:rsidP="00BC0D71">
      <w:pPr>
        <w:pStyle w:val="TH"/>
      </w:pPr>
      <w:r>
        <w:rPr>
          <w:noProof/>
        </w:rPr>
        <w:t>Table </w:t>
      </w:r>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F1260A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154131">
            <w:pPr>
              <w:pStyle w:val="TAL"/>
              <w:rPr>
                <w:rFonts w:cs="Arial"/>
                <w:szCs w:val="18"/>
              </w:rPr>
            </w:pPr>
          </w:p>
        </w:tc>
      </w:tr>
      <w:tr w:rsidR="00BC0D71" w:rsidRPr="004F472B" w14:paraId="19DBFC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154131">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154131">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154131">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154131">
            <w:pPr>
              <w:pStyle w:val="TAL"/>
              <w:rPr>
                <w:rFonts w:cs="Arial"/>
                <w:szCs w:val="18"/>
              </w:rPr>
            </w:pPr>
          </w:p>
        </w:tc>
      </w:tr>
      <w:tr w:rsidR="00BC0D71" w:rsidRPr="004F472B" w14:paraId="43FB36D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154131">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154131">
            <w:pPr>
              <w:pStyle w:val="TAL"/>
              <w:rPr>
                <w:rFonts w:cs="Arial"/>
                <w:szCs w:val="18"/>
              </w:rPr>
            </w:pPr>
          </w:p>
        </w:tc>
      </w:tr>
      <w:tr w:rsidR="00BC0D71" w:rsidRPr="004F472B" w14:paraId="3A888794"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154131">
            <w:pPr>
              <w:pStyle w:val="TAL"/>
              <w:rPr>
                <w:rFonts w:cs="Arial"/>
                <w:szCs w:val="18"/>
              </w:rPr>
            </w:pPr>
          </w:p>
        </w:tc>
      </w:tr>
      <w:tr w:rsidR="00BC0D71" w:rsidRPr="004F472B" w14:paraId="3F19C21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154131">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4CEE8C01"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154131">
            <w:pPr>
              <w:pStyle w:val="TAL"/>
              <w:rPr>
                <w:rFonts w:cs="Arial"/>
                <w:szCs w:val="18"/>
              </w:rPr>
            </w:pPr>
          </w:p>
        </w:tc>
      </w:tr>
      <w:tr w:rsidR="00BC0D71" w:rsidRPr="004F472B" w14:paraId="111E2DD0"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594" w:name="_Toc98500608"/>
      <w:r>
        <w:t>6.</w:t>
      </w:r>
      <w:r w:rsidR="007C24EC">
        <w:t>2</w:t>
      </w:r>
      <w:r>
        <w:t>.6.2.4</w:t>
      </w:r>
      <w:r>
        <w:tab/>
        <w:t>Type: AuthConfirmationData</w:t>
      </w:r>
      <w:bookmarkEnd w:id="594"/>
    </w:p>
    <w:p w14:paraId="54920285" w14:textId="15C3B5DC" w:rsidR="00BC0D71" w:rsidRDefault="00BC0D71" w:rsidP="00BC0D71">
      <w:pPr>
        <w:pStyle w:val="TH"/>
      </w:pPr>
      <w:r>
        <w:rPr>
          <w:noProof/>
        </w:rPr>
        <w:t>Table </w:t>
      </w:r>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3BC13E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154131">
            <w:pPr>
              <w:pStyle w:val="TAN"/>
              <w:rPr>
                <w:rFonts w:cs="Arial"/>
                <w:szCs w:val="18"/>
              </w:rPr>
            </w:pPr>
          </w:p>
        </w:tc>
      </w:tr>
      <w:tr w:rsidR="00BC0D71" w:rsidRPr="004F472B" w14:paraId="24654B6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154131">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154131">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15413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154131">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154131">
            <w:pPr>
              <w:pStyle w:val="TAL"/>
              <w:rPr>
                <w:rFonts w:cs="Arial"/>
                <w:szCs w:val="18"/>
              </w:rPr>
            </w:pPr>
          </w:p>
        </w:tc>
      </w:tr>
      <w:tr w:rsidR="00BC0D71" w:rsidRPr="004F472B" w14:paraId="30ABA40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154131">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154131">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6B548685"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154131">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595" w:name="_Toc98500609"/>
      <w:r>
        <w:lastRenderedPageBreak/>
        <w:t>6.</w:t>
      </w:r>
      <w:r w:rsidR="007C24EC">
        <w:t>2</w:t>
      </w:r>
      <w:r>
        <w:t>.6.2.5</w:t>
      </w:r>
      <w:r>
        <w:tab/>
        <w:t>Type: AuthConfirmationResponse</w:t>
      </w:r>
      <w:bookmarkEnd w:id="595"/>
    </w:p>
    <w:p w14:paraId="188965E9" w14:textId="1C5F56A1" w:rsidR="00BC0D71" w:rsidRDefault="00BC0D71" w:rsidP="00BC0D71">
      <w:pPr>
        <w:pStyle w:val="TH"/>
      </w:pPr>
      <w:r>
        <w:rPr>
          <w:noProof/>
        </w:rPr>
        <w:t>Table </w:t>
      </w:r>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28D20AB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15413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15413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154131">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154131">
            <w:pPr>
              <w:pStyle w:val="TAL"/>
              <w:rPr>
                <w:rFonts w:cs="Arial"/>
                <w:szCs w:val="18"/>
              </w:rPr>
            </w:pPr>
          </w:p>
        </w:tc>
      </w:tr>
      <w:tr w:rsidR="00BC0D71" w:rsidRPr="004F472B" w14:paraId="1ABFED9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154131">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154131">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15413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154131">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154131">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154131">
            <w:pPr>
              <w:pStyle w:val="TAL"/>
              <w:rPr>
                <w:rFonts w:cs="Arial"/>
                <w:szCs w:val="18"/>
              </w:rPr>
            </w:pPr>
          </w:p>
        </w:tc>
      </w:tr>
      <w:tr w:rsidR="00BC0D71" w:rsidRPr="004F472B" w14:paraId="4F85FD21"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154131">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154131">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15413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154131">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154131">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154131">
            <w:pPr>
              <w:pStyle w:val="TAL"/>
              <w:rPr>
                <w:rFonts w:cs="Arial"/>
                <w:szCs w:val="18"/>
              </w:rPr>
            </w:pPr>
          </w:p>
        </w:tc>
      </w:tr>
      <w:tr w:rsidR="00BC0D71" w:rsidRPr="004F472B" w14:paraId="27F05FD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15413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154131">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331A0CAE" w:rsidR="00BC0D71" w:rsidRDefault="00BC0D71" w:rsidP="00154131">
            <w:pPr>
              <w:pStyle w:val="TAL"/>
              <w:rPr>
                <w:rFonts w:cs="Arial"/>
                <w:szCs w:val="18"/>
              </w:rPr>
            </w:pPr>
            <w:r w:rsidRPr="00421444">
              <w:t>This IE shall be present if at least one optional</w:t>
            </w:r>
            <w:r w:rsidR="001A7522">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154131">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596" w:name="_Toc98500610"/>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96"/>
    </w:p>
    <w:p w14:paraId="457FD472" w14:textId="381B2DD5" w:rsidR="00BC0D71" w:rsidRPr="00384E92" w:rsidRDefault="00BC0D71" w:rsidP="00BC0D71">
      <w:pPr>
        <w:pStyle w:val="Heading5"/>
      </w:pPr>
      <w:bookmarkStart w:id="597" w:name="_Toc98500611"/>
      <w:r>
        <w:t>6.</w:t>
      </w:r>
      <w:r w:rsidR="007C24EC">
        <w:t>2</w:t>
      </w:r>
      <w:r>
        <w:t>.6.3.1</w:t>
      </w:r>
      <w:r w:rsidRPr="00384E92">
        <w:tab/>
        <w:t>Introduction</w:t>
      </w:r>
      <w:bookmarkEnd w:id="597"/>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598" w:name="_Toc98500612"/>
      <w:r>
        <w:t>6.</w:t>
      </w:r>
      <w:r w:rsidR="007C24EC">
        <w:t>2</w:t>
      </w:r>
      <w:r>
        <w:t>.6.3.2</w:t>
      </w:r>
      <w:r w:rsidRPr="00384E92">
        <w:tab/>
        <w:t>Simple data types</w:t>
      </w:r>
      <w:bookmarkEnd w:id="598"/>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r w:rsidRPr="00384E92">
        <w:t>Table</w:t>
      </w:r>
      <w:r>
        <w:rPr>
          <w:lang w:val="en-US"/>
        </w:rPr>
        <w:t> </w:t>
      </w:r>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BC0D71" w:rsidRPr="004F472B" w14:paraId="4E4ADA42" w14:textId="77777777" w:rsidTr="0015413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154131">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154131">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154131">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154131">
            <w:pPr>
              <w:pStyle w:val="TAH"/>
            </w:pPr>
            <w:r w:rsidRPr="004F472B">
              <w:t>Applicability</w:t>
            </w:r>
          </w:p>
        </w:tc>
      </w:tr>
      <w:tr w:rsidR="00BC0D71" w:rsidRPr="004F472B" w14:paraId="06030334" w14:textId="77777777" w:rsidTr="00154131">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154131">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154131">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154131">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154131">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599" w:name="_Toc98500613"/>
      <w:r>
        <w:t>6.2</w:t>
      </w:r>
      <w:r w:rsidR="00BC0D71">
        <w:t>.7</w:t>
      </w:r>
      <w:r w:rsidR="00BC0D71">
        <w:tab/>
        <w:t>Error Handling</w:t>
      </w:r>
      <w:bookmarkEnd w:id="599"/>
    </w:p>
    <w:p w14:paraId="76D4F752" w14:textId="2B58CC13" w:rsidR="00BC0D71" w:rsidRPr="00971458" w:rsidRDefault="00BC0D71" w:rsidP="00BC0D71">
      <w:pPr>
        <w:pStyle w:val="Heading4"/>
      </w:pPr>
      <w:bookmarkStart w:id="600" w:name="_Toc98500614"/>
      <w:r w:rsidRPr="00971458">
        <w:t>6.</w:t>
      </w:r>
      <w:r w:rsidR="007C24EC">
        <w:t>2</w:t>
      </w:r>
      <w:r w:rsidRPr="00971458">
        <w:t>.7.1</w:t>
      </w:r>
      <w:r w:rsidRPr="00971458">
        <w:tab/>
        <w:t>General</w:t>
      </w:r>
      <w:bookmarkEnd w:id="600"/>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601" w:name="_Toc98500615"/>
      <w:r w:rsidRPr="00971458">
        <w:t>6.</w:t>
      </w:r>
      <w:r w:rsidR="00E715CF">
        <w:t>2</w:t>
      </w:r>
      <w:r w:rsidRPr="00971458">
        <w:t>.7.2</w:t>
      </w:r>
      <w:r w:rsidRPr="00971458">
        <w:tab/>
        <w:t>Protocol Errors</w:t>
      </w:r>
      <w:bookmarkEnd w:id="601"/>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602" w:name="_Toc98500616"/>
      <w:r>
        <w:t>6.</w:t>
      </w:r>
      <w:r w:rsidR="00E715CF">
        <w:t>2</w:t>
      </w:r>
      <w:r>
        <w:t>.7.3</w:t>
      </w:r>
      <w:r>
        <w:tab/>
        <w:t>Application Errors</w:t>
      </w:r>
      <w:bookmarkEnd w:id="602"/>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r>
        <w:lastRenderedPageBreak/>
        <w:t>Table 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154131">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154131">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154131">
            <w:pPr>
              <w:pStyle w:val="TAH"/>
            </w:pPr>
            <w:r w:rsidRPr="004F472B">
              <w:t>Description</w:t>
            </w:r>
          </w:p>
        </w:tc>
      </w:tr>
      <w:tr w:rsidR="00BC0D71" w:rsidRPr="004F472B" w14:paraId="4B654BE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154131">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154131">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154131">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154131">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154131">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154131">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154131">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154131">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154131">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154131">
            <w:pPr>
              <w:pStyle w:val="TAL"/>
              <w:rPr>
                <w:rFonts w:cs="Arial"/>
                <w:szCs w:val="18"/>
              </w:rPr>
            </w:pPr>
            <w:r w:rsidRPr="000B71E3">
              <w:t>The user does not exist</w:t>
            </w:r>
            <w:r>
              <w:t>.</w:t>
            </w:r>
          </w:p>
        </w:tc>
      </w:tr>
      <w:tr w:rsidR="00BC0D71" w:rsidRPr="004F472B" w14:paraId="36CD2B3C"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154131">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154131">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154131">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154131">
            <w:pPr>
              <w:pStyle w:val="TAL"/>
              <w:rPr>
                <w:rFonts w:cs="Arial"/>
                <w:szCs w:val="18"/>
              </w:rPr>
            </w:pPr>
            <w:r w:rsidRPr="00544965">
              <w:rPr>
                <w:lang w:val="en-US"/>
              </w:rPr>
              <w:t>The request is rejected due to a network problem.</w:t>
            </w:r>
          </w:p>
        </w:tc>
      </w:tr>
      <w:tr w:rsidR="00BC0D71" w:rsidRPr="004F472B" w14:paraId="2FB3952A"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154131">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154131">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154131">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BC0D71">
      <w:pPr>
        <w:pStyle w:val="Heading2"/>
        <w:rPr>
          <w:lang w:eastAsia="zh-CN"/>
        </w:rPr>
      </w:pPr>
      <w:bookmarkStart w:id="603" w:name="_Toc98500617"/>
      <w:r>
        <w:t>6.</w:t>
      </w:r>
      <w:r w:rsidR="00E009A0">
        <w:t>2</w:t>
      </w:r>
      <w:r>
        <w:t>.8</w:t>
      </w:r>
      <w:r w:rsidRPr="0023018E">
        <w:rPr>
          <w:lang w:eastAsia="zh-CN"/>
        </w:rPr>
        <w:tab/>
        <w:t>Feature negotiation</w:t>
      </w:r>
      <w:bookmarkEnd w:id="603"/>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r w:rsidRPr="002002FF">
        <w:t xml:space="preserve">Table </w:t>
      </w:r>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154131">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154131">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154131">
            <w:pPr>
              <w:pStyle w:val="TAH"/>
            </w:pPr>
            <w:r w:rsidRPr="004F472B">
              <w:t>Description</w:t>
            </w:r>
          </w:p>
        </w:tc>
      </w:tr>
      <w:tr w:rsidR="00BC0D71" w:rsidRPr="004F472B" w14:paraId="0EE119D0"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154131">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154131">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154131">
            <w:pPr>
              <w:pStyle w:val="TAL"/>
              <w:rPr>
                <w:rFonts w:cs="Arial"/>
                <w:szCs w:val="18"/>
              </w:rPr>
            </w:pPr>
          </w:p>
        </w:tc>
      </w:tr>
    </w:tbl>
    <w:p w14:paraId="6CA80365" w14:textId="77777777" w:rsidR="00BC0D71" w:rsidRDefault="00BC0D71" w:rsidP="00BC0D71"/>
    <w:p w14:paraId="04973ACC" w14:textId="53F84519" w:rsidR="00BC0D71" w:rsidRPr="001E7573" w:rsidRDefault="00BC0D71" w:rsidP="00BC0D71">
      <w:pPr>
        <w:pStyle w:val="Heading2"/>
      </w:pPr>
      <w:bookmarkStart w:id="604" w:name="_Toc98500618"/>
      <w:r>
        <w:t>6.</w:t>
      </w:r>
      <w:r w:rsidR="00B3768D">
        <w:t>2</w:t>
      </w:r>
      <w:r>
        <w:t>.9</w:t>
      </w:r>
      <w:r w:rsidRPr="001E7573">
        <w:tab/>
        <w:t>Security</w:t>
      </w:r>
      <w:bookmarkEnd w:id="60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54635F73" w14:textId="77777777" w:rsidR="008A6D4A" w:rsidRDefault="008A6D4A" w:rsidP="00E23A93">
      <w:pPr>
        <w:pStyle w:val="Heading8"/>
      </w:pPr>
      <w:r>
        <w:br w:type="page"/>
      </w:r>
      <w:bookmarkStart w:id="605" w:name="_Toc510696650"/>
      <w:bookmarkStart w:id="606" w:name="_Toc35971450"/>
      <w:bookmarkStart w:id="607" w:name="_Toc42953902"/>
      <w:bookmarkStart w:id="608" w:name="_Toc43463219"/>
      <w:bookmarkStart w:id="609" w:name="_Toc49847831"/>
      <w:bookmarkStart w:id="610" w:name="_Toc56497960"/>
      <w:bookmarkStart w:id="611" w:name="_Toc98500619"/>
      <w:r w:rsidRPr="004D3578">
        <w:lastRenderedPageBreak/>
        <w:t>Annex A (normative):</w:t>
      </w:r>
      <w:r w:rsidRPr="004D3578">
        <w:br/>
      </w:r>
      <w:r>
        <w:t>OpenAPI specification</w:t>
      </w:r>
      <w:bookmarkEnd w:id="605"/>
      <w:bookmarkEnd w:id="606"/>
      <w:bookmarkEnd w:id="607"/>
      <w:bookmarkEnd w:id="608"/>
      <w:bookmarkEnd w:id="609"/>
      <w:bookmarkEnd w:id="610"/>
      <w:bookmarkEnd w:id="611"/>
    </w:p>
    <w:p w14:paraId="0351A0F0" w14:textId="77777777" w:rsidR="008A6D4A" w:rsidRDefault="008A6D4A" w:rsidP="00E23A93">
      <w:pPr>
        <w:pStyle w:val="Heading2"/>
      </w:pPr>
      <w:bookmarkStart w:id="612" w:name="_Toc510696651"/>
      <w:bookmarkStart w:id="613" w:name="_Toc35971451"/>
      <w:bookmarkStart w:id="614" w:name="_Toc42953903"/>
      <w:bookmarkStart w:id="615" w:name="_Toc43463220"/>
      <w:bookmarkStart w:id="616" w:name="_Toc49847832"/>
      <w:bookmarkStart w:id="617" w:name="_Toc56497961"/>
      <w:bookmarkStart w:id="618" w:name="_Toc98500620"/>
      <w:r>
        <w:t>A.1</w:t>
      </w:r>
      <w:r>
        <w:tab/>
        <w:t>General</w:t>
      </w:r>
      <w:bookmarkEnd w:id="612"/>
      <w:bookmarkEnd w:id="613"/>
      <w:bookmarkEnd w:id="614"/>
      <w:bookmarkEnd w:id="615"/>
      <w:bookmarkEnd w:id="616"/>
      <w:bookmarkEnd w:id="617"/>
      <w:bookmarkEnd w:id="618"/>
    </w:p>
    <w:p w14:paraId="6D97C8B6" w14:textId="77777777" w:rsidR="008A6D4A" w:rsidRPr="00540071" w:rsidRDefault="008A6D4A" w:rsidP="008A6D4A">
      <w:bookmarkStart w:id="619"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77777777"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466F9016" w14:textId="77777777" w:rsidR="008A6D4A" w:rsidRPr="003B5AEF" w:rsidRDefault="008A6D4A" w:rsidP="00E23A93">
      <w:pPr>
        <w:pStyle w:val="Heading2"/>
        <w:rPr>
          <w:lang w:val="fi-FI"/>
        </w:rPr>
      </w:pPr>
      <w:bookmarkStart w:id="621" w:name="_Toc42953904"/>
      <w:bookmarkStart w:id="622" w:name="_Toc43463221"/>
      <w:bookmarkStart w:id="623" w:name="_Toc49847833"/>
      <w:bookmarkStart w:id="624" w:name="_Toc56497962"/>
      <w:bookmarkStart w:id="625" w:name="_Toc98500621"/>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619"/>
      <w:bookmarkEnd w:id="620"/>
      <w:bookmarkEnd w:id="621"/>
      <w:bookmarkEnd w:id="622"/>
      <w:bookmarkEnd w:id="623"/>
      <w:bookmarkEnd w:id="624"/>
      <w:bookmarkEnd w:id="625"/>
    </w:p>
    <w:p w14:paraId="40F7892A" w14:textId="77777777" w:rsidR="008A6D4A" w:rsidRPr="003B5AEF" w:rsidRDefault="008A6D4A" w:rsidP="008A6D4A">
      <w:pPr>
        <w:pStyle w:val="PL"/>
        <w:rPr>
          <w:lang w:val="fi-FI"/>
        </w:rPr>
      </w:pPr>
      <w:bookmarkStart w:id="626"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6DEC8D82" w:rsidR="008A6D4A" w:rsidRPr="003B6423" w:rsidRDefault="008A6D4A" w:rsidP="008A6D4A">
      <w:pPr>
        <w:pStyle w:val="PL"/>
        <w:rPr>
          <w:lang w:val="fr-FR"/>
        </w:rPr>
      </w:pPr>
      <w:r w:rsidRPr="003B6423">
        <w:rPr>
          <w:lang w:val="fr-FR"/>
        </w:rPr>
        <w:t xml:space="preserve">  version: </w:t>
      </w:r>
      <w:r>
        <w:rPr>
          <w:lang w:val="fr-FR"/>
        </w:rPr>
        <w:t>1.</w:t>
      </w:r>
      <w:r w:rsidR="008B39AA">
        <w:rPr>
          <w:lang w:val="fr-FR"/>
        </w:rPr>
        <w:t>1</w:t>
      </w:r>
      <w:r>
        <w:rPr>
          <w:lang w:val="fr-FR"/>
        </w:rPr>
        <w:t>.</w:t>
      </w:r>
      <w:r w:rsidR="008B39AA">
        <w:rPr>
          <w:lang w:val="fr-FR"/>
        </w:rPr>
        <w:t>0-alpha.</w:t>
      </w:r>
      <w:r w:rsidR="0023234A">
        <w:rPr>
          <w:lang w:val="fr-FR"/>
        </w:rPr>
        <w:t>2</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26FDAD63" w:rsidR="008A6D4A" w:rsidRDefault="008A6D4A" w:rsidP="008A6D4A">
      <w:pPr>
        <w:pStyle w:val="PL"/>
      </w:pPr>
      <w:r>
        <w:t xml:space="preserve">    © </w:t>
      </w:r>
      <w:r w:rsidR="00214A7F">
        <w:t>202</w:t>
      </w:r>
      <w:r w:rsidR="0023234A">
        <w:t>2</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6CF17DDD"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17</w:t>
      </w:r>
      <w:r w:rsidR="00144CB5">
        <w:rPr>
          <w:lang w:val="fr-FR" w:eastAsia="zh-CN"/>
        </w:rPr>
        <w:t>.</w:t>
      </w:r>
      <w:r w:rsidR="0023234A">
        <w:rPr>
          <w:lang w:val="fr-FR" w:eastAsia="zh-CN"/>
        </w:rPr>
        <w:t>4</w:t>
      </w:r>
      <w:r w:rsidR="00144CB5">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77777777" w:rsidR="007F24FD" w:rsidRDefault="007F24FD" w:rsidP="007F24FD">
      <w:pPr>
        <w:pStyle w:val="PL"/>
      </w:pPr>
      <w:r>
        <w:lastRenderedPageBreak/>
        <w:t xml:space="preserve">              description: 'Contains the URI of the newly created resource according to the structure: {apiRoot}/nnssaaf-nssaa/v1/slice-authentications/{authCtxId}'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lastRenderedPageBreak/>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lastRenderedPageBreak/>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lastRenderedPageBreak/>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lastRenderedPageBreak/>
        <w:t xml:space="preserve">        - SLICE_REVOCATION</w:t>
      </w:r>
    </w:p>
    <w:p w14:paraId="3AA34DBD" w14:textId="77777777" w:rsidR="00B05ABF" w:rsidRDefault="00B05ABF" w:rsidP="007F24FD">
      <w:pPr>
        <w:pStyle w:val="PL"/>
      </w:pPr>
    </w:p>
    <w:p w14:paraId="06B4B1B9" w14:textId="34C93308" w:rsidR="00857356" w:rsidRPr="00785D35" w:rsidRDefault="00857356" w:rsidP="00857356">
      <w:pPr>
        <w:pStyle w:val="Heading2"/>
      </w:pPr>
      <w:bookmarkStart w:id="627" w:name="_Toc98500622"/>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627"/>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77777777" w:rsidR="00857356" w:rsidRPr="003B6423" w:rsidRDefault="00857356" w:rsidP="00857356">
      <w:pPr>
        <w:pStyle w:val="PL"/>
        <w:rPr>
          <w:lang w:val="fr-FR"/>
        </w:rPr>
      </w:pPr>
      <w:r w:rsidRPr="003B6423">
        <w:rPr>
          <w:lang w:val="fr-FR"/>
        </w:rPr>
        <w:t xml:space="preserve">  version: </w:t>
      </w:r>
      <w:r>
        <w:rPr>
          <w:lang w:val="fr-FR"/>
        </w:rPr>
        <w:t>1.0.0-alpha.1</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29A693BF" w:rsidR="00857356" w:rsidRDefault="00857356" w:rsidP="00857356">
      <w:pPr>
        <w:pStyle w:val="PL"/>
      </w:pPr>
      <w:r>
        <w:t xml:space="preserve">    © 202</w:t>
      </w:r>
      <w:r w:rsidR="008A4D78">
        <w:t>2</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77777777"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17.4.0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7777777" w:rsidR="00857356" w:rsidRDefault="00857356" w:rsidP="00857356">
      <w:pPr>
        <w:pStyle w:val="PL"/>
      </w:pPr>
      <w:r>
        <w:t xml:space="preserve">              description: 'Contains the URI of the newly created resource according to the structure: {apiRoot}/nnssaaf-aiw/v1/authentications/{authCtxId}'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lastRenderedPageBreak/>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lastRenderedPageBreak/>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0E32BCC9" w14:textId="77777777" w:rsidR="00857356" w:rsidRPr="00544965" w:rsidRDefault="00857356" w:rsidP="00857356">
      <w:pPr>
        <w:pStyle w:val="PL"/>
      </w:pPr>
      <w:r w:rsidRPr="00544965">
        <w:t xml:space="preserve">      type: string</w:t>
      </w:r>
    </w:p>
    <w:p w14:paraId="4B812E88" w14:textId="77777777" w:rsidR="00857356" w:rsidRDefault="00857356" w:rsidP="00857356">
      <w:pPr>
        <w:pStyle w:val="PL"/>
      </w:pPr>
      <w:r w:rsidRPr="00544965">
        <w:t xml:space="preserve">      description: contains </w:t>
      </w:r>
      <w:r>
        <w:t>the resource ID of authentication context</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628" w:name="historyclause"/>
      <w:bookmarkEnd w:id="626"/>
      <w:r w:rsidRPr="004D3578">
        <w:br w:type="page"/>
      </w:r>
      <w:bookmarkStart w:id="629" w:name="_Toc510696654"/>
      <w:bookmarkStart w:id="630" w:name="_Toc35971454"/>
      <w:bookmarkStart w:id="631" w:name="_Toc42953905"/>
      <w:bookmarkStart w:id="632" w:name="_Toc43463222"/>
      <w:bookmarkStart w:id="633" w:name="_Toc49847834"/>
      <w:bookmarkStart w:id="634" w:name="_Toc56497963"/>
      <w:bookmarkStart w:id="635" w:name="_Toc98500623"/>
      <w:r w:rsidRPr="004D3578">
        <w:lastRenderedPageBreak/>
        <w:t xml:space="preserve">Annex </w:t>
      </w:r>
      <w:r>
        <w:t>B</w:t>
      </w:r>
      <w:r w:rsidRPr="004D3578">
        <w:t xml:space="preserve"> (informative):</w:t>
      </w:r>
      <w:r w:rsidRPr="004D3578">
        <w:br/>
        <w:t>Change history</w:t>
      </w:r>
      <w:bookmarkEnd w:id="629"/>
      <w:bookmarkEnd w:id="630"/>
      <w:bookmarkEnd w:id="631"/>
      <w:bookmarkEnd w:id="632"/>
      <w:bookmarkEnd w:id="633"/>
      <w:bookmarkEnd w:id="634"/>
      <w:bookmarkEnd w:id="635"/>
    </w:p>
    <w:bookmarkEnd w:id="628"/>
    <w:p w14:paraId="0AA57088"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A17CC">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670B4E">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670B4E">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670B4E">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670B4E">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670B4E">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670B4E">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670B4E">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670B4E">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760BC">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670B4E">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760BC">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670B4E">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670B4E">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670B4E">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670B4E">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670B4E">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670B4E">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760BC">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760BC">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760BC">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760BC">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760BC">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760BC">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760BC">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760BC">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760BC">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760BC">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760BC">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760BC">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760BC">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760BC">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760BC">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C3BA8">
        <w:tc>
          <w:tcPr>
            <w:tcW w:w="800" w:type="dxa"/>
            <w:shd w:val="solid" w:color="FFFFFF" w:fill="auto"/>
          </w:tcPr>
          <w:p w14:paraId="66966E57" w14:textId="77777777" w:rsidR="002F623C" w:rsidRDefault="002F623C" w:rsidP="00CC3BA8">
            <w:pPr>
              <w:pStyle w:val="TAC"/>
              <w:rPr>
                <w:sz w:val="16"/>
                <w:szCs w:val="16"/>
              </w:rPr>
            </w:pPr>
            <w:r>
              <w:rPr>
                <w:sz w:val="16"/>
                <w:szCs w:val="16"/>
              </w:rPr>
              <w:t>2022-12</w:t>
            </w:r>
          </w:p>
        </w:tc>
        <w:tc>
          <w:tcPr>
            <w:tcW w:w="800" w:type="dxa"/>
            <w:shd w:val="solid" w:color="FFFFFF" w:fill="auto"/>
          </w:tcPr>
          <w:p w14:paraId="3413ED00" w14:textId="77777777" w:rsidR="002F623C" w:rsidRDefault="002F623C" w:rsidP="00CC3BA8">
            <w:pPr>
              <w:pStyle w:val="TAC"/>
              <w:rPr>
                <w:sz w:val="16"/>
                <w:szCs w:val="16"/>
              </w:rPr>
            </w:pPr>
            <w:r>
              <w:rPr>
                <w:sz w:val="16"/>
                <w:szCs w:val="16"/>
              </w:rPr>
              <w:t>CT#95</w:t>
            </w:r>
          </w:p>
        </w:tc>
        <w:tc>
          <w:tcPr>
            <w:tcW w:w="1094" w:type="dxa"/>
            <w:shd w:val="solid" w:color="FFFFFF" w:fill="auto"/>
          </w:tcPr>
          <w:p w14:paraId="7B77FA54" w14:textId="77777777" w:rsidR="002F623C" w:rsidRDefault="002F623C" w:rsidP="00CC3BA8">
            <w:pPr>
              <w:pStyle w:val="TAC"/>
              <w:rPr>
                <w:sz w:val="16"/>
                <w:szCs w:val="16"/>
              </w:rPr>
            </w:pPr>
            <w:r>
              <w:rPr>
                <w:sz w:val="16"/>
                <w:szCs w:val="16"/>
              </w:rPr>
              <w:t>CP-220047</w:t>
            </w:r>
          </w:p>
        </w:tc>
        <w:tc>
          <w:tcPr>
            <w:tcW w:w="567" w:type="dxa"/>
            <w:shd w:val="solid" w:color="FFFFFF" w:fill="auto"/>
          </w:tcPr>
          <w:p w14:paraId="44CB66D8" w14:textId="77777777" w:rsidR="002F623C" w:rsidRDefault="002F623C" w:rsidP="00CC3BA8">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CC3BA8">
            <w:pPr>
              <w:pStyle w:val="TAR"/>
              <w:rPr>
                <w:sz w:val="16"/>
                <w:szCs w:val="16"/>
              </w:rPr>
            </w:pPr>
            <w:r>
              <w:rPr>
                <w:sz w:val="16"/>
                <w:szCs w:val="16"/>
              </w:rPr>
              <w:t>1</w:t>
            </w:r>
          </w:p>
        </w:tc>
        <w:tc>
          <w:tcPr>
            <w:tcW w:w="425" w:type="dxa"/>
            <w:shd w:val="solid" w:color="FFFFFF" w:fill="auto"/>
          </w:tcPr>
          <w:p w14:paraId="7A414613" w14:textId="77777777" w:rsidR="002F623C" w:rsidRDefault="002F623C" w:rsidP="00CC3BA8">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CC3BA8">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CC3BA8">
            <w:pPr>
              <w:pStyle w:val="TAC"/>
              <w:rPr>
                <w:sz w:val="16"/>
                <w:szCs w:val="16"/>
              </w:rPr>
            </w:pPr>
            <w:r>
              <w:rPr>
                <w:sz w:val="16"/>
                <w:szCs w:val="16"/>
              </w:rPr>
              <w:t>17.4.0</w:t>
            </w:r>
          </w:p>
        </w:tc>
      </w:tr>
      <w:tr w:rsidR="002F623C" w14:paraId="750ED36C" w14:textId="77777777" w:rsidTr="00CC3BA8">
        <w:tc>
          <w:tcPr>
            <w:tcW w:w="800" w:type="dxa"/>
            <w:shd w:val="solid" w:color="FFFFFF" w:fill="auto"/>
          </w:tcPr>
          <w:p w14:paraId="199D683F" w14:textId="77777777" w:rsidR="002F623C" w:rsidRDefault="002F623C" w:rsidP="00CC3BA8">
            <w:pPr>
              <w:pStyle w:val="TAC"/>
              <w:rPr>
                <w:sz w:val="16"/>
                <w:szCs w:val="16"/>
              </w:rPr>
            </w:pPr>
            <w:r>
              <w:rPr>
                <w:sz w:val="16"/>
                <w:szCs w:val="16"/>
              </w:rPr>
              <w:t>2022-03</w:t>
            </w:r>
          </w:p>
        </w:tc>
        <w:tc>
          <w:tcPr>
            <w:tcW w:w="800" w:type="dxa"/>
            <w:shd w:val="solid" w:color="FFFFFF" w:fill="auto"/>
          </w:tcPr>
          <w:p w14:paraId="46B4F9A0" w14:textId="77777777" w:rsidR="002F623C" w:rsidRDefault="002F623C" w:rsidP="00CC3BA8">
            <w:pPr>
              <w:pStyle w:val="TAC"/>
              <w:rPr>
                <w:sz w:val="16"/>
                <w:szCs w:val="16"/>
              </w:rPr>
            </w:pPr>
            <w:r>
              <w:rPr>
                <w:sz w:val="16"/>
                <w:szCs w:val="16"/>
              </w:rPr>
              <w:t>CT#95</w:t>
            </w:r>
          </w:p>
        </w:tc>
        <w:tc>
          <w:tcPr>
            <w:tcW w:w="1094" w:type="dxa"/>
            <w:shd w:val="solid" w:color="FFFFFF" w:fill="auto"/>
          </w:tcPr>
          <w:p w14:paraId="27D94691" w14:textId="77777777" w:rsidR="002F623C" w:rsidRDefault="002F623C" w:rsidP="00CC3BA8">
            <w:pPr>
              <w:pStyle w:val="TAC"/>
              <w:rPr>
                <w:sz w:val="16"/>
                <w:szCs w:val="16"/>
              </w:rPr>
            </w:pPr>
            <w:r>
              <w:rPr>
                <w:sz w:val="16"/>
                <w:szCs w:val="16"/>
              </w:rPr>
              <w:t>CP-220047</w:t>
            </w:r>
          </w:p>
        </w:tc>
        <w:tc>
          <w:tcPr>
            <w:tcW w:w="567" w:type="dxa"/>
            <w:shd w:val="solid" w:color="FFFFFF" w:fill="auto"/>
          </w:tcPr>
          <w:p w14:paraId="5575018A" w14:textId="77777777" w:rsidR="002F623C" w:rsidRDefault="002F623C" w:rsidP="00CC3BA8">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CC3BA8">
            <w:pPr>
              <w:pStyle w:val="TAR"/>
              <w:rPr>
                <w:sz w:val="16"/>
                <w:szCs w:val="16"/>
              </w:rPr>
            </w:pPr>
            <w:r>
              <w:rPr>
                <w:sz w:val="16"/>
                <w:szCs w:val="16"/>
              </w:rPr>
              <w:t>3</w:t>
            </w:r>
          </w:p>
        </w:tc>
        <w:tc>
          <w:tcPr>
            <w:tcW w:w="425" w:type="dxa"/>
            <w:shd w:val="solid" w:color="FFFFFF" w:fill="auto"/>
          </w:tcPr>
          <w:p w14:paraId="2C7799F0" w14:textId="77777777" w:rsidR="002F623C" w:rsidRDefault="002F623C" w:rsidP="00CC3BA8">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CC3BA8">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CC3BA8">
            <w:pPr>
              <w:pStyle w:val="TAC"/>
              <w:rPr>
                <w:sz w:val="16"/>
                <w:szCs w:val="16"/>
              </w:rPr>
            </w:pPr>
            <w:r>
              <w:rPr>
                <w:sz w:val="16"/>
                <w:szCs w:val="16"/>
              </w:rPr>
              <w:t>17.4.0</w:t>
            </w:r>
          </w:p>
        </w:tc>
      </w:tr>
      <w:tr w:rsidR="002F623C" w14:paraId="740DC58F" w14:textId="77777777" w:rsidTr="00CC3BA8">
        <w:tc>
          <w:tcPr>
            <w:tcW w:w="800" w:type="dxa"/>
            <w:shd w:val="solid" w:color="FFFFFF" w:fill="auto"/>
          </w:tcPr>
          <w:p w14:paraId="54D1C521" w14:textId="77777777" w:rsidR="002F623C" w:rsidRDefault="002F623C" w:rsidP="00CC3BA8">
            <w:pPr>
              <w:pStyle w:val="TAC"/>
              <w:rPr>
                <w:sz w:val="16"/>
                <w:szCs w:val="16"/>
              </w:rPr>
            </w:pPr>
            <w:r>
              <w:rPr>
                <w:sz w:val="16"/>
                <w:szCs w:val="16"/>
              </w:rPr>
              <w:t>2022-03</w:t>
            </w:r>
          </w:p>
        </w:tc>
        <w:tc>
          <w:tcPr>
            <w:tcW w:w="800" w:type="dxa"/>
            <w:shd w:val="solid" w:color="FFFFFF" w:fill="auto"/>
          </w:tcPr>
          <w:p w14:paraId="0E84563D" w14:textId="77777777" w:rsidR="002F623C" w:rsidRDefault="002F623C" w:rsidP="00CC3BA8">
            <w:pPr>
              <w:pStyle w:val="TAC"/>
              <w:rPr>
                <w:sz w:val="16"/>
                <w:szCs w:val="16"/>
              </w:rPr>
            </w:pPr>
            <w:r>
              <w:rPr>
                <w:sz w:val="16"/>
                <w:szCs w:val="16"/>
              </w:rPr>
              <w:t>CT#95</w:t>
            </w:r>
          </w:p>
        </w:tc>
        <w:tc>
          <w:tcPr>
            <w:tcW w:w="1094" w:type="dxa"/>
            <w:shd w:val="solid" w:color="FFFFFF" w:fill="auto"/>
          </w:tcPr>
          <w:p w14:paraId="05ED0E12" w14:textId="77777777" w:rsidR="002F623C" w:rsidRDefault="002F623C" w:rsidP="00CC3BA8">
            <w:pPr>
              <w:pStyle w:val="TAC"/>
              <w:rPr>
                <w:sz w:val="16"/>
                <w:szCs w:val="16"/>
              </w:rPr>
            </w:pPr>
            <w:r>
              <w:rPr>
                <w:sz w:val="16"/>
                <w:szCs w:val="16"/>
              </w:rPr>
              <w:t>CP-220026</w:t>
            </w:r>
          </w:p>
        </w:tc>
        <w:tc>
          <w:tcPr>
            <w:tcW w:w="567" w:type="dxa"/>
            <w:shd w:val="solid" w:color="FFFFFF" w:fill="auto"/>
          </w:tcPr>
          <w:p w14:paraId="72418CF2" w14:textId="77777777" w:rsidR="002F623C" w:rsidRDefault="002F623C" w:rsidP="00CC3BA8">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CC3BA8">
            <w:pPr>
              <w:pStyle w:val="TAR"/>
              <w:rPr>
                <w:sz w:val="16"/>
                <w:szCs w:val="16"/>
              </w:rPr>
            </w:pPr>
            <w:r>
              <w:rPr>
                <w:sz w:val="16"/>
                <w:szCs w:val="16"/>
              </w:rPr>
              <w:t>1</w:t>
            </w:r>
          </w:p>
        </w:tc>
        <w:tc>
          <w:tcPr>
            <w:tcW w:w="425" w:type="dxa"/>
            <w:shd w:val="solid" w:color="FFFFFF" w:fill="auto"/>
          </w:tcPr>
          <w:p w14:paraId="58F35B4E" w14:textId="77777777" w:rsidR="002F623C" w:rsidRDefault="002F623C" w:rsidP="00CC3BA8">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CC3BA8">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CC3BA8">
            <w:pPr>
              <w:pStyle w:val="TAC"/>
              <w:rPr>
                <w:sz w:val="16"/>
                <w:szCs w:val="16"/>
              </w:rPr>
            </w:pPr>
            <w:r>
              <w:rPr>
                <w:sz w:val="16"/>
                <w:szCs w:val="16"/>
              </w:rPr>
              <w:t>17.4.0</w:t>
            </w:r>
          </w:p>
        </w:tc>
      </w:tr>
      <w:tr w:rsidR="002F623C" w14:paraId="00DDC421" w14:textId="77777777" w:rsidTr="00CC3BA8">
        <w:tc>
          <w:tcPr>
            <w:tcW w:w="800" w:type="dxa"/>
            <w:shd w:val="solid" w:color="FFFFFF" w:fill="auto"/>
          </w:tcPr>
          <w:p w14:paraId="4F61078B" w14:textId="77777777" w:rsidR="002F623C" w:rsidRDefault="002F623C" w:rsidP="00CC3BA8">
            <w:pPr>
              <w:pStyle w:val="TAC"/>
              <w:rPr>
                <w:sz w:val="16"/>
                <w:szCs w:val="16"/>
              </w:rPr>
            </w:pPr>
            <w:r>
              <w:rPr>
                <w:sz w:val="16"/>
                <w:szCs w:val="16"/>
              </w:rPr>
              <w:t>2022-03</w:t>
            </w:r>
          </w:p>
        </w:tc>
        <w:tc>
          <w:tcPr>
            <w:tcW w:w="800" w:type="dxa"/>
            <w:shd w:val="solid" w:color="FFFFFF" w:fill="auto"/>
          </w:tcPr>
          <w:p w14:paraId="586B3E6E" w14:textId="77777777" w:rsidR="002F623C" w:rsidRDefault="002F623C" w:rsidP="00CC3BA8">
            <w:pPr>
              <w:pStyle w:val="TAC"/>
              <w:rPr>
                <w:sz w:val="16"/>
                <w:szCs w:val="16"/>
              </w:rPr>
            </w:pPr>
            <w:r>
              <w:rPr>
                <w:sz w:val="16"/>
                <w:szCs w:val="16"/>
              </w:rPr>
              <w:t>CT#95</w:t>
            </w:r>
          </w:p>
        </w:tc>
        <w:tc>
          <w:tcPr>
            <w:tcW w:w="1094" w:type="dxa"/>
            <w:shd w:val="solid" w:color="FFFFFF" w:fill="auto"/>
          </w:tcPr>
          <w:p w14:paraId="2546E11F" w14:textId="77777777" w:rsidR="002F623C" w:rsidRDefault="002F623C" w:rsidP="00CC3BA8">
            <w:pPr>
              <w:pStyle w:val="TAC"/>
              <w:rPr>
                <w:sz w:val="16"/>
                <w:szCs w:val="16"/>
              </w:rPr>
            </w:pPr>
            <w:r>
              <w:rPr>
                <w:sz w:val="16"/>
                <w:szCs w:val="16"/>
              </w:rPr>
              <w:t>CP-220075</w:t>
            </w:r>
          </w:p>
        </w:tc>
        <w:tc>
          <w:tcPr>
            <w:tcW w:w="567" w:type="dxa"/>
            <w:shd w:val="solid" w:color="FFFFFF" w:fill="auto"/>
          </w:tcPr>
          <w:p w14:paraId="2B372FF7" w14:textId="77777777" w:rsidR="002F623C" w:rsidRDefault="002F623C" w:rsidP="00CC3BA8">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CC3BA8">
            <w:pPr>
              <w:pStyle w:val="TAR"/>
              <w:rPr>
                <w:sz w:val="16"/>
                <w:szCs w:val="16"/>
              </w:rPr>
            </w:pPr>
            <w:r>
              <w:rPr>
                <w:sz w:val="16"/>
                <w:szCs w:val="16"/>
              </w:rPr>
              <w:t>1</w:t>
            </w:r>
          </w:p>
        </w:tc>
        <w:tc>
          <w:tcPr>
            <w:tcW w:w="425" w:type="dxa"/>
            <w:shd w:val="solid" w:color="FFFFFF" w:fill="auto"/>
          </w:tcPr>
          <w:p w14:paraId="1C68ED01" w14:textId="77777777" w:rsidR="002F623C" w:rsidRDefault="002F623C" w:rsidP="00CC3BA8">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CC3BA8">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CC3BA8">
            <w:pPr>
              <w:pStyle w:val="TAC"/>
              <w:rPr>
                <w:sz w:val="16"/>
                <w:szCs w:val="16"/>
              </w:rPr>
            </w:pPr>
            <w:r>
              <w:rPr>
                <w:sz w:val="16"/>
                <w:szCs w:val="16"/>
              </w:rPr>
              <w:t>17.4.0</w:t>
            </w:r>
          </w:p>
        </w:tc>
      </w:tr>
      <w:tr w:rsidR="002F623C" w14:paraId="1B50CB7B" w14:textId="77777777" w:rsidTr="00CC3BA8">
        <w:tc>
          <w:tcPr>
            <w:tcW w:w="800" w:type="dxa"/>
            <w:shd w:val="solid" w:color="FFFFFF" w:fill="auto"/>
          </w:tcPr>
          <w:p w14:paraId="56B9CC47" w14:textId="77777777" w:rsidR="002F623C" w:rsidRDefault="002F623C" w:rsidP="00CC3BA8">
            <w:pPr>
              <w:pStyle w:val="TAC"/>
              <w:rPr>
                <w:sz w:val="16"/>
                <w:szCs w:val="16"/>
              </w:rPr>
            </w:pPr>
            <w:r>
              <w:rPr>
                <w:sz w:val="16"/>
                <w:szCs w:val="16"/>
              </w:rPr>
              <w:t>2022-03</w:t>
            </w:r>
          </w:p>
        </w:tc>
        <w:tc>
          <w:tcPr>
            <w:tcW w:w="800" w:type="dxa"/>
            <w:shd w:val="solid" w:color="FFFFFF" w:fill="auto"/>
          </w:tcPr>
          <w:p w14:paraId="30DE92AB" w14:textId="77777777" w:rsidR="002F623C" w:rsidRDefault="002F623C" w:rsidP="00CC3BA8">
            <w:pPr>
              <w:pStyle w:val="TAC"/>
              <w:rPr>
                <w:sz w:val="16"/>
                <w:szCs w:val="16"/>
              </w:rPr>
            </w:pPr>
            <w:r>
              <w:rPr>
                <w:sz w:val="16"/>
                <w:szCs w:val="16"/>
              </w:rPr>
              <w:t>CT#95</w:t>
            </w:r>
          </w:p>
        </w:tc>
        <w:tc>
          <w:tcPr>
            <w:tcW w:w="1094" w:type="dxa"/>
            <w:shd w:val="solid" w:color="FFFFFF" w:fill="auto"/>
          </w:tcPr>
          <w:p w14:paraId="65AD6503" w14:textId="77777777" w:rsidR="002F623C" w:rsidRDefault="002F623C" w:rsidP="00CC3BA8">
            <w:pPr>
              <w:pStyle w:val="TAC"/>
              <w:rPr>
                <w:sz w:val="16"/>
                <w:szCs w:val="16"/>
              </w:rPr>
            </w:pPr>
            <w:r>
              <w:rPr>
                <w:sz w:val="16"/>
                <w:szCs w:val="16"/>
              </w:rPr>
              <w:t>CP-220025</w:t>
            </w:r>
          </w:p>
        </w:tc>
        <w:tc>
          <w:tcPr>
            <w:tcW w:w="567" w:type="dxa"/>
            <w:shd w:val="solid" w:color="FFFFFF" w:fill="auto"/>
          </w:tcPr>
          <w:p w14:paraId="48091B73" w14:textId="77777777" w:rsidR="002F623C" w:rsidRDefault="002F623C" w:rsidP="00CC3BA8">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CC3BA8">
            <w:pPr>
              <w:pStyle w:val="TAR"/>
              <w:rPr>
                <w:sz w:val="16"/>
                <w:szCs w:val="16"/>
              </w:rPr>
            </w:pPr>
            <w:r>
              <w:rPr>
                <w:sz w:val="16"/>
                <w:szCs w:val="16"/>
              </w:rPr>
              <w:t>-</w:t>
            </w:r>
          </w:p>
        </w:tc>
        <w:tc>
          <w:tcPr>
            <w:tcW w:w="425" w:type="dxa"/>
            <w:shd w:val="solid" w:color="FFFFFF" w:fill="auto"/>
          </w:tcPr>
          <w:p w14:paraId="5B4D9BA9" w14:textId="77777777" w:rsidR="002F623C" w:rsidRDefault="002F623C" w:rsidP="00CC3BA8">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CC3BA8">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CC3BA8">
            <w:pPr>
              <w:pStyle w:val="TAC"/>
              <w:rPr>
                <w:sz w:val="16"/>
                <w:szCs w:val="16"/>
              </w:rPr>
            </w:pPr>
            <w:r>
              <w:rPr>
                <w:sz w:val="16"/>
                <w:szCs w:val="16"/>
              </w:rPr>
              <w:t>17.4.0</w:t>
            </w:r>
          </w:p>
        </w:tc>
      </w:tr>
      <w:tr w:rsidR="005422DC" w14:paraId="49CB21EA" w14:textId="77777777" w:rsidTr="00CC3BA8">
        <w:tc>
          <w:tcPr>
            <w:tcW w:w="800" w:type="dxa"/>
            <w:shd w:val="solid" w:color="FFFFFF" w:fill="auto"/>
          </w:tcPr>
          <w:p w14:paraId="13AD938B" w14:textId="22197FC1" w:rsidR="005422DC" w:rsidRDefault="005422DC" w:rsidP="00CC3BA8">
            <w:pPr>
              <w:pStyle w:val="TAC"/>
              <w:rPr>
                <w:sz w:val="16"/>
                <w:szCs w:val="16"/>
              </w:rPr>
            </w:pPr>
            <w:r>
              <w:rPr>
                <w:sz w:val="16"/>
                <w:szCs w:val="16"/>
              </w:rPr>
              <w:t>2022-03</w:t>
            </w:r>
          </w:p>
        </w:tc>
        <w:tc>
          <w:tcPr>
            <w:tcW w:w="800" w:type="dxa"/>
            <w:shd w:val="solid" w:color="FFFFFF" w:fill="auto"/>
          </w:tcPr>
          <w:p w14:paraId="05020455" w14:textId="4746C0B7" w:rsidR="005422DC" w:rsidRDefault="005422DC" w:rsidP="00CC3BA8">
            <w:pPr>
              <w:pStyle w:val="TAC"/>
              <w:rPr>
                <w:sz w:val="16"/>
                <w:szCs w:val="16"/>
              </w:rPr>
            </w:pPr>
            <w:r>
              <w:rPr>
                <w:sz w:val="16"/>
                <w:szCs w:val="16"/>
              </w:rPr>
              <w:t>CT#95</w:t>
            </w:r>
          </w:p>
        </w:tc>
        <w:tc>
          <w:tcPr>
            <w:tcW w:w="1094" w:type="dxa"/>
            <w:shd w:val="solid" w:color="FFFFFF" w:fill="auto"/>
          </w:tcPr>
          <w:p w14:paraId="396CD346" w14:textId="66D5792A" w:rsidR="005422DC" w:rsidRDefault="005422DC" w:rsidP="00CC3BA8">
            <w:pPr>
              <w:pStyle w:val="TAC"/>
              <w:rPr>
                <w:sz w:val="16"/>
                <w:szCs w:val="16"/>
              </w:rPr>
            </w:pPr>
            <w:r>
              <w:rPr>
                <w:sz w:val="16"/>
                <w:szCs w:val="16"/>
              </w:rPr>
              <w:t>CP-220066</w:t>
            </w:r>
          </w:p>
        </w:tc>
        <w:tc>
          <w:tcPr>
            <w:tcW w:w="567" w:type="dxa"/>
            <w:shd w:val="solid" w:color="FFFFFF" w:fill="auto"/>
          </w:tcPr>
          <w:p w14:paraId="1EF1E638" w14:textId="26962B7C" w:rsidR="005422DC" w:rsidRDefault="005422DC" w:rsidP="00CC3BA8">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CC3BA8">
            <w:pPr>
              <w:pStyle w:val="TAR"/>
              <w:rPr>
                <w:sz w:val="16"/>
                <w:szCs w:val="16"/>
              </w:rPr>
            </w:pPr>
            <w:r>
              <w:rPr>
                <w:sz w:val="16"/>
                <w:szCs w:val="16"/>
              </w:rPr>
              <w:t>-</w:t>
            </w:r>
          </w:p>
        </w:tc>
        <w:tc>
          <w:tcPr>
            <w:tcW w:w="425" w:type="dxa"/>
            <w:shd w:val="solid" w:color="FFFFFF" w:fill="auto"/>
          </w:tcPr>
          <w:p w14:paraId="12BE5B26" w14:textId="27FF00A6" w:rsidR="005422DC" w:rsidRDefault="005422DC" w:rsidP="00CC3BA8">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CC3BA8">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CC3BA8">
            <w:pPr>
              <w:pStyle w:val="TAC"/>
              <w:rPr>
                <w:sz w:val="16"/>
                <w:szCs w:val="16"/>
              </w:rPr>
            </w:pPr>
            <w:r>
              <w:rPr>
                <w:sz w:val="16"/>
                <w:szCs w:val="16"/>
              </w:rPr>
              <w:t>17.4.0</w:t>
            </w:r>
          </w:p>
        </w:tc>
      </w:tr>
    </w:tbl>
    <w:p w14:paraId="51EFDED0" w14:textId="77777777" w:rsidR="00080512" w:rsidRDefault="00080512" w:rsidP="008A6D4A"/>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01314" w14:textId="77777777" w:rsidR="009F68ED" w:rsidRDefault="009F68ED">
      <w:r>
        <w:separator/>
      </w:r>
    </w:p>
  </w:endnote>
  <w:endnote w:type="continuationSeparator" w:id="0">
    <w:p w14:paraId="777A636D" w14:textId="77777777" w:rsidR="009F68ED" w:rsidRDefault="009F6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6353" w14:textId="77777777" w:rsidR="00C760BC" w:rsidRDefault="00C760B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CAE1C" w14:textId="77777777" w:rsidR="009F68ED" w:rsidRDefault="009F68ED">
      <w:r>
        <w:separator/>
      </w:r>
    </w:p>
  </w:footnote>
  <w:footnote w:type="continuationSeparator" w:id="0">
    <w:p w14:paraId="5AD599EB" w14:textId="77777777" w:rsidR="009F68ED" w:rsidRDefault="009F6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12DF" w14:textId="540C8442" w:rsidR="00C760BC" w:rsidRDefault="00C760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A3B">
      <w:rPr>
        <w:rFonts w:ascii="Arial" w:hAnsi="Arial" w:cs="Arial"/>
        <w:b/>
        <w:noProof/>
        <w:sz w:val="18"/>
        <w:szCs w:val="18"/>
      </w:rPr>
      <w:t>3GPP TS 29.526 V17.4.0 (2022-03)</w:t>
    </w:r>
    <w:r>
      <w:rPr>
        <w:rFonts w:ascii="Arial" w:hAnsi="Arial" w:cs="Arial"/>
        <w:b/>
        <w:sz w:val="18"/>
        <w:szCs w:val="18"/>
      </w:rPr>
      <w:fldChar w:fldCharType="end"/>
    </w:r>
  </w:p>
  <w:p w14:paraId="6E70D4B1" w14:textId="77777777" w:rsidR="00C760BC" w:rsidRDefault="00C760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4D78">
      <w:rPr>
        <w:rFonts w:ascii="Arial" w:hAnsi="Arial" w:cs="Arial"/>
        <w:b/>
        <w:noProof/>
        <w:sz w:val="18"/>
        <w:szCs w:val="18"/>
      </w:rPr>
      <w:t>46</w:t>
    </w:r>
    <w:r>
      <w:rPr>
        <w:rFonts w:ascii="Arial" w:hAnsi="Arial" w:cs="Arial"/>
        <w:b/>
        <w:sz w:val="18"/>
        <w:szCs w:val="18"/>
      </w:rPr>
      <w:fldChar w:fldCharType="end"/>
    </w:r>
  </w:p>
  <w:p w14:paraId="799C88C7" w14:textId="0A992708" w:rsidR="00C760BC" w:rsidRDefault="00C760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A3B">
      <w:rPr>
        <w:rFonts w:ascii="Arial" w:hAnsi="Arial" w:cs="Arial"/>
        <w:b/>
        <w:noProof/>
        <w:sz w:val="18"/>
        <w:szCs w:val="18"/>
      </w:rPr>
      <w:t>Release 17</w:t>
    </w:r>
    <w:r>
      <w:rPr>
        <w:rFonts w:ascii="Arial" w:hAnsi="Arial" w:cs="Arial"/>
        <w:b/>
        <w:sz w:val="18"/>
        <w:szCs w:val="18"/>
      </w:rPr>
      <w:fldChar w:fldCharType="end"/>
    </w:r>
  </w:p>
  <w:p w14:paraId="05382B83" w14:textId="77777777" w:rsidR="00C760BC" w:rsidRDefault="00C760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9020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14E4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A4B8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7ACB"/>
    <w:rsid w:val="00013D09"/>
    <w:rsid w:val="00014968"/>
    <w:rsid w:val="00023665"/>
    <w:rsid w:val="00023712"/>
    <w:rsid w:val="000255B8"/>
    <w:rsid w:val="000306C1"/>
    <w:rsid w:val="00033397"/>
    <w:rsid w:val="000336F3"/>
    <w:rsid w:val="00035990"/>
    <w:rsid w:val="00040095"/>
    <w:rsid w:val="000406C8"/>
    <w:rsid w:val="00043C4B"/>
    <w:rsid w:val="00047CD7"/>
    <w:rsid w:val="00051834"/>
    <w:rsid w:val="00054193"/>
    <w:rsid w:val="00054A22"/>
    <w:rsid w:val="00060D70"/>
    <w:rsid w:val="00062023"/>
    <w:rsid w:val="00062DA4"/>
    <w:rsid w:val="000655A6"/>
    <w:rsid w:val="00067E05"/>
    <w:rsid w:val="00074FCC"/>
    <w:rsid w:val="00080512"/>
    <w:rsid w:val="00087B48"/>
    <w:rsid w:val="000902A7"/>
    <w:rsid w:val="0009430F"/>
    <w:rsid w:val="00094800"/>
    <w:rsid w:val="000A04A5"/>
    <w:rsid w:val="000A09DD"/>
    <w:rsid w:val="000A2005"/>
    <w:rsid w:val="000B0A6F"/>
    <w:rsid w:val="000B0B99"/>
    <w:rsid w:val="000B4E50"/>
    <w:rsid w:val="000C192B"/>
    <w:rsid w:val="000C47C3"/>
    <w:rsid w:val="000D58AB"/>
    <w:rsid w:val="000E5241"/>
    <w:rsid w:val="000F2293"/>
    <w:rsid w:val="000F6D8B"/>
    <w:rsid w:val="00100804"/>
    <w:rsid w:val="001074B4"/>
    <w:rsid w:val="00107C1D"/>
    <w:rsid w:val="001110A6"/>
    <w:rsid w:val="00116757"/>
    <w:rsid w:val="00116B9D"/>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71D33"/>
    <w:rsid w:val="00176E4D"/>
    <w:rsid w:val="00196F5A"/>
    <w:rsid w:val="001A4C42"/>
    <w:rsid w:val="001A7420"/>
    <w:rsid w:val="001A7522"/>
    <w:rsid w:val="001B2963"/>
    <w:rsid w:val="001B5B19"/>
    <w:rsid w:val="001B6637"/>
    <w:rsid w:val="001C21C3"/>
    <w:rsid w:val="001D02C2"/>
    <w:rsid w:val="001D1BBA"/>
    <w:rsid w:val="001E4C96"/>
    <w:rsid w:val="001E6137"/>
    <w:rsid w:val="001E6D6F"/>
    <w:rsid w:val="001F0C1D"/>
    <w:rsid w:val="001F1132"/>
    <w:rsid w:val="001F168B"/>
    <w:rsid w:val="001F25F8"/>
    <w:rsid w:val="002017C0"/>
    <w:rsid w:val="00205D75"/>
    <w:rsid w:val="002108E7"/>
    <w:rsid w:val="00213348"/>
    <w:rsid w:val="00214A7F"/>
    <w:rsid w:val="0021508E"/>
    <w:rsid w:val="00221696"/>
    <w:rsid w:val="00221C83"/>
    <w:rsid w:val="00223376"/>
    <w:rsid w:val="00231B62"/>
    <w:rsid w:val="0023234A"/>
    <w:rsid w:val="002347A2"/>
    <w:rsid w:val="00236BC0"/>
    <w:rsid w:val="00237949"/>
    <w:rsid w:val="00237EE5"/>
    <w:rsid w:val="00245762"/>
    <w:rsid w:val="00254793"/>
    <w:rsid w:val="00264446"/>
    <w:rsid w:val="002675F0"/>
    <w:rsid w:val="00270D51"/>
    <w:rsid w:val="0027576B"/>
    <w:rsid w:val="0027636C"/>
    <w:rsid w:val="002800BB"/>
    <w:rsid w:val="0028337B"/>
    <w:rsid w:val="0028686A"/>
    <w:rsid w:val="00287F36"/>
    <w:rsid w:val="00292ABC"/>
    <w:rsid w:val="00294C06"/>
    <w:rsid w:val="00296DC0"/>
    <w:rsid w:val="002A2DF8"/>
    <w:rsid w:val="002A437F"/>
    <w:rsid w:val="002A68FB"/>
    <w:rsid w:val="002B3525"/>
    <w:rsid w:val="002B6339"/>
    <w:rsid w:val="002C7452"/>
    <w:rsid w:val="002D3BEF"/>
    <w:rsid w:val="002D4F1D"/>
    <w:rsid w:val="002D72DF"/>
    <w:rsid w:val="002E00BC"/>
    <w:rsid w:val="002E00EE"/>
    <w:rsid w:val="002E5249"/>
    <w:rsid w:val="002E65A4"/>
    <w:rsid w:val="002E6D82"/>
    <w:rsid w:val="002F0E1C"/>
    <w:rsid w:val="002F2A13"/>
    <w:rsid w:val="002F2AE7"/>
    <w:rsid w:val="002F5F1B"/>
    <w:rsid w:val="002F623C"/>
    <w:rsid w:val="002F70AA"/>
    <w:rsid w:val="00310B69"/>
    <w:rsid w:val="00314E63"/>
    <w:rsid w:val="003172DC"/>
    <w:rsid w:val="00321636"/>
    <w:rsid w:val="00321D2B"/>
    <w:rsid w:val="00323B58"/>
    <w:rsid w:val="00324F04"/>
    <w:rsid w:val="00327EA6"/>
    <w:rsid w:val="00336BBA"/>
    <w:rsid w:val="00347E3D"/>
    <w:rsid w:val="00351072"/>
    <w:rsid w:val="00354542"/>
    <w:rsid w:val="0035462D"/>
    <w:rsid w:val="00356C5F"/>
    <w:rsid w:val="00361D14"/>
    <w:rsid w:val="00361E30"/>
    <w:rsid w:val="00362224"/>
    <w:rsid w:val="00363DC5"/>
    <w:rsid w:val="003651F7"/>
    <w:rsid w:val="003765B8"/>
    <w:rsid w:val="00376651"/>
    <w:rsid w:val="0038088F"/>
    <w:rsid w:val="003833A1"/>
    <w:rsid w:val="003866D0"/>
    <w:rsid w:val="00392C13"/>
    <w:rsid w:val="00393C40"/>
    <w:rsid w:val="003A7DC5"/>
    <w:rsid w:val="003B5AEF"/>
    <w:rsid w:val="003C3971"/>
    <w:rsid w:val="003D0CE4"/>
    <w:rsid w:val="003D112C"/>
    <w:rsid w:val="003D1CE4"/>
    <w:rsid w:val="003E0B62"/>
    <w:rsid w:val="003E3E23"/>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5B25"/>
    <w:rsid w:val="00454275"/>
    <w:rsid w:val="00456977"/>
    <w:rsid w:val="004612F3"/>
    <w:rsid w:val="00463A7B"/>
    <w:rsid w:val="00465121"/>
    <w:rsid w:val="00465515"/>
    <w:rsid w:val="004729A6"/>
    <w:rsid w:val="00472C66"/>
    <w:rsid w:val="004777AE"/>
    <w:rsid w:val="00486897"/>
    <w:rsid w:val="00491F3E"/>
    <w:rsid w:val="00493638"/>
    <w:rsid w:val="004A1091"/>
    <w:rsid w:val="004A59EF"/>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73979"/>
    <w:rsid w:val="0057777B"/>
    <w:rsid w:val="00581F9E"/>
    <w:rsid w:val="00592C3E"/>
    <w:rsid w:val="00597B11"/>
    <w:rsid w:val="005A4C09"/>
    <w:rsid w:val="005B6AB6"/>
    <w:rsid w:val="005C403E"/>
    <w:rsid w:val="005D2E01"/>
    <w:rsid w:val="005D5F07"/>
    <w:rsid w:val="005D7526"/>
    <w:rsid w:val="005D7D3C"/>
    <w:rsid w:val="005E4BB2"/>
    <w:rsid w:val="005F4A9E"/>
    <w:rsid w:val="005F795A"/>
    <w:rsid w:val="0060114D"/>
    <w:rsid w:val="00602AEA"/>
    <w:rsid w:val="00605DA2"/>
    <w:rsid w:val="006132F5"/>
    <w:rsid w:val="00614FDF"/>
    <w:rsid w:val="0061641C"/>
    <w:rsid w:val="00620411"/>
    <w:rsid w:val="0062557D"/>
    <w:rsid w:val="006348AE"/>
    <w:rsid w:val="0063543D"/>
    <w:rsid w:val="00640619"/>
    <w:rsid w:val="00641982"/>
    <w:rsid w:val="00642CA5"/>
    <w:rsid w:val="00642CF6"/>
    <w:rsid w:val="00644D4F"/>
    <w:rsid w:val="00647113"/>
    <w:rsid w:val="00647114"/>
    <w:rsid w:val="00652027"/>
    <w:rsid w:val="0065305C"/>
    <w:rsid w:val="00653197"/>
    <w:rsid w:val="00660D11"/>
    <w:rsid w:val="006626B8"/>
    <w:rsid w:val="00670B4E"/>
    <w:rsid w:val="00672278"/>
    <w:rsid w:val="00672862"/>
    <w:rsid w:val="00676583"/>
    <w:rsid w:val="006766D9"/>
    <w:rsid w:val="00680711"/>
    <w:rsid w:val="006857B7"/>
    <w:rsid w:val="0068729C"/>
    <w:rsid w:val="00692A85"/>
    <w:rsid w:val="0069521B"/>
    <w:rsid w:val="006A323F"/>
    <w:rsid w:val="006A402C"/>
    <w:rsid w:val="006A46E7"/>
    <w:rsid w:val="006A514E"/>
    <w:rsid w:val="006B17AB"/>
    <w:rsid w:val="006B30D0"/>
    <w:rsid w:val="006B67F2"/>
    <w:rsid w:val="006C3D95"/>
    <w:rsid w:val="006D2718"/>
    <w:rsid w:val="006D7710"/>
    <w:rsid w:val="006E0A42"/>
    <w:rsid w:val="006E2164"/>
    <w:rsid w:val="006E5C86"/>
    <w:rsid w:val="006E666A"/>
    <w:rsid w:val="006F1FC6"/>
    <w:rsid w:val="00701116"/>
    <w:rsid w:val="007017FE"/>
    <w:rsid w:val="007028E1"/>
    <w:rsid w:val="00704BCB"/>
    <w:rsid w:val="00713C44"/>
    <w:rsid w:val="0071583E"/>
    <w:rsid w:val="00715973"/>
    <w:rsid w:val="0072004A"/>
    <w:rsid w:val="007223D7"/>
    <w:rsid w:val="007264D1"/>
    <w:rsid w:val="00734A5B"/>
    <w:rsid w:val="00737BEF"/>
    <w:rsid w:val="0074026F"/>
    <w:rsid w:val="00741B81"/>
    <w:rsid w:val="007429F6"/>
    <w:rsid w:val="00744E76"/>
    <w:rsid w:val="00750FBA"/>
    <w:rsid w:val="00751BC4"/>
    <w:rsid w:val="00753C4F"/>
    <w:rsid w:val="0075534C"/>
    <w:rsid w:val="00757424"/>
    <w:rsid w:val="007610ED"/>
    <w:rsid w:val="00761C62"/>
    <w:rsid w:val="007620D7"/>
    <w:rsid w:val="00767442"/>
    <w:rsid w:val="00774DA4"/>
    <w:rsid w:val="007818A8"/>
    <w:rsid w:val="00781F0F"/>
    <w:rsid w:val="00785D35"/>
    <w:rsid w:val="00791475"/>
    <w:rsid w:val="0079399B"/>
    <w:rsid w:val="007A3CC0"/>
    <w:rsid w:val="007B600E"/>
    <w:rsid w:val="007C0DD1"/>
    <w:rsid w:val="007C1345"/>
    <w:rsid w:val="007C24EC"/>
    <w:rsid w:val="007C4878"/>
    <w:rsid w:val="007C56F0"/>
    <w:rsid w:val="007C6886"/>
    <w:rsid w:val="007D038B"/>
    <w:rsid w:val="007D3280"/>
    <w:rsid w:val="007D4707"/>
    <w:rsid w:val="007D4B22"/>
    <w:rsid w:val="007E3147"/>
    <w:rsid w:val="007E3A13"/>
    <w:rsid w:val="007E6F6E"/>
    <w:rsid w:val="007F0F4A"/>
    <w:rsid w:val="007F24FD"/>
    <w:rsid w:val="007F5D52"/>
    <w:rsid w:val="007F5FCE"/>
    <w:rsid w:val="007F66AD"/>
    <w:rsid w:val="008028A4"/>
    <w:rsid w:val="00805F39"/>
    <w:rsid w:val="008201FB"/>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5C64"/>
    <w:rsid w:val="008768CA"/>
    <w:rsid w:val="008775B3"/>
    <w:rsid w:val="0088165B"/>
    <w:rsid w:val="0088563D"/>
    <w:rsid w:val="00890E96"/>
    <w:rsid w:val="0089112C"/>
    <w:rsid w:val="00891F1B"/>
    <w:rsid w:val="00892651"/>
    <w:rsid w:val="00893109"/>
    <w:rsid w:val="008A1773"/>
    <w:rsid w:val="008A4D78"/>
    <w:rsid w:val="008A6D4A"/>
    <w:rsid w:val="008B02C5"/>
    <w:rsid w:val="008B0C95"/>
    <w:rsid w:val="008B39AA"/>
    <w:rsid w:val="008B5A10"/>
    <w:rsid w:val="008C21F7"/>
    <w:rsid w:val="008C384C"/>
    <w:rsid w:val="008C494B"/>
    <w:rsid w:val="008D013B"/>
    <w:rsid w:val="008D312C"/>
    <w:rsid w:val="008D4DD3"/>
    <w:rsid w:val="008E1908"/>
    <w:rsid w:val="008E4194"/>
    <w:rsid w:val="008E4FE5"/>
    <w:rsid w:val="008E511F"/>
    <w:rsid w:val="008E76F3"/>
    <w:rsid w:val="008F334A"/>
    <w:rsid w:val="008F4694"/>
    <w:rsid w:val="0090271F"/>
    <w:rsid w:val="00902E23"/>
    <w:rsid w:val="00905444"/>
    <w:rsid w:val="00907AD9"/>
    <w:rsid w:val="009114D7"/>
    <w:rsid w:val="0091348E"/>
    <w:rsid w:val="00914B11"/>
    <w:rsid w:val="00915654"/>
    <w:rsid w:val="00917CCB"/>
    <w:rsid w:val="00927005"/>
    <w:rsid w:val="009313FE"/>
    <w:rsid w:val="009323B5"/>
    <w:rsid w:val="009346FB"/>
    <w:rsid w:val="009411DB"/>
    <w:rsid w:val="00942EC2"/>
    <w:rsid w:val="00943DA1"/>
    <w:rsid w:val="00944AE9"/>
    <w:rsid w:val="00945ECE"/>
    <w:rsid w:val="00951CAA"/>
    <w:rsid w:val="00953672"/>
    <w:rsid w:val="0095736D"/>
    <w:rsid w:val="00962A05"/>
    <w:rsid w:val="0096652C"/>
    <w:rsid w:val="00975613"/>
    <w:rsid w:val="00977762"/>
    <w:rsid w:val="00981550"/>
    <w:rsid w:val="00983AC9"/>
    <w:rsid w:val="00990E62"/>
    <w:rsid w:val="00991C66"/>
    <w:rsid w:val="00994B7F"/>
    <w:rsid w:val="009A01E9"/>
    <w:rsid w:val="009A7025"/>
    <w:rsid w:val="009A7E26"/>
    <w:rsid w:val="009B153E"/>
    <w:rsid w:val="009B3718"/>
    <w:rsid w:val="009B5132"/>
    <w:rsid w:val="009C369E"/>
    <w:rsid w:val="009C47AB"/>
    <w:rsid w:val="009C5AE5"/>
    <w:rsid w:val="009C647C"/>
    <w:rsid w:val="009D43C1"/>
    <w:rsid w:val="009D5165"/>
    <w:rsid w:val="009E6EC3"/>
    <w:rsid w:val="009F37B7"/>
    <w:rsid w:val="009F3ABC"/>
    <w:rsid w:val="009F651D"/>
    <w:rsid w:val="009F68ED"/>
    <w:rsid w:val="009F78EB"/>
    <w:rsid w:val="00A04D27"/>
    <w:rsid w:val="00A06E0D"/>
    <w:rsid w:val="00A10F02"/>
    <w:rsid w:val="00A10F26"/>
    <w:rsid w:val="00A164B4"/>
    <w:rsid w:val="00A20F11"/>
    <w:rsid w:val="00A26956"/>
    <w:rsid w:val="00A27486"/>
    <w:rsid w:val="00A27DFE"/>
    <w:rsid w:val="00A341C6"/>
    <w:rsid w:val="00A34714"/>
    <w:rsid w:val="00A35C22"/>
    <w:rsid w:val="00A364FB"/>
    <w:rsid w:val="00A37036"/>
    <w:rsid w:val="00A4514C"/>
    <w:rsid w:val="00A46B44"/>
    <w:rsid w:val="00A50D8D"/>
    <w:rsid w:val="00A53724"/>
    <w:rsid w:val="00A56066"/>
    <w:rsid w:val="00A57184"/>
    <w:rsid w:val="00A73129"/>
    <w:rsid w:val="00A82346"/>
    <w:rsid w:val="00A86C87"/>
    <w:rsid w:val="00A91480"/>
    <w:rsid w:val="00A917D7"/>
    <w:rsid w:val="00A92489"/>
    <w:rsid w:val="00A92BA1"/>
    <w:rsid w:val="00A966A0"/>
    <w:rsid w:val="00A96ECC"/>
    <w:rsid w:val="00AA070A"/>
    <w:rsid w:val="00AB37AB"/>
    <w:rsid w:val="00AC1067"/>
    <w:rsid w:val="00AC3BED"/>
    <w:rsid w:val="00AC6BC6"/>
    <w:rsid w:val="00AC7296"/>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41D44"/>
    <w:rsid w:val="00B43FB7"/>
    <w:rsid w:val="00B45D0B"/>
    <w:rsid w:val="00B467E4"/>
    <w:rsid w:val="00B5107D"/>
    <w:rsid w:val="00B533E3"/>
    <w:rsid w:val="00B5400A"/>
    <w:rsid w:val="00B55C16"/>
    <w:rsid w:val="00B62617"/>
    <w:rsid w:val="00B6364E"/>
    <w:rsid w:val="00B6762C"/>
    <w:rsid w:val="00B7321C"/>
    <w:rsid w:val="00B741F1"/>
    <w:rsid w:val="00B76A75"/>
    <w:rsid w:val="00B83039"/>
    <w:rsid w:val="00B83BF2"/>
    <w:rsid w:val="00B90815"/>
    <w:rsid w:val="00B93086"/>
    <w:rsid w:val="00BA19ED"/>
    <w:rsid w:val="00BA4B8D"/>
    <w:rsid w:val="00BB5335"/>
    <w:rsid w:val="00BB7E8B"/>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496A"/>
    <w:rsid w:val="00C176B4"/>
    <w:rsid w:val="00C257D2"/>
    <w:rsid w:val="00C33079"/>
    <w:rsid w:val="00C3652A"/>
    <w:rsid w:val="00C36BC8"/>
    <w:rsid w:val="00C401B9"/>
    <w:rsid w:val="00C405F5"/>
    <w:rsid w:val="00C409D0"/>
    <w:rsid w:val="00C42661"/>
    <w:rsid w:val="00C45231"/>
    <w:rsid w:val="00C52FED"/>
    <w:rsid w:val="00C53677"/>
    <w:rsid w:val="00C64837"/>
    <w:rsid w:val="00C713D2"/>
    <w:rsid w:val="00C72833"/>
    <w:rsid w:val="00C760BC"/>
    <w:rsid w:val="00C80608"/>
    <w:rsid w:val="00C80F1D"/>
    <w:rsid w:val="00C833B4"/>
    <w:rsid w:val="00C92854"/>
    <w:rsid w:val="00C92A6C"/>
    <w:rsid w:val="00C93F40"/>
    <w:rsid w:val="00C940E7"/>
    <w:rsid w:val="00CA17CC"/>
    <w:rsid w:val="00CA30A0"/>
    <w:rsid w:val="00CA3806"/>
    <w:rsid w:val="00CA3D0C"/>
    <w:rsid w:val="00CB703D"/>
    <w:rsid w:val="00CC2679"/>
    <w:rsid w:val="00CC6855"/>
    <w:rsid w:val="00CD1F21"/>
    <w:rsid w:val="00CD25AC"/>
    <w:rsid w:val="00CD29A0"/>
    <w:rsid w:val="00CD4F47"/>
    <w:rsid w:val="00CE2010"/>
    <w:rsid w:val="00CE2E18"/>
    <w:rsid w:val="00CF11F5"/>
    <w:rsid w:val="00CF5457"/>
    <w:rsid w:val="00CF595B"/>
    <w:rsid w:val="00CF62E7"/>
    <w:rsid w:val="00D02FED"/>
    <w:rsid w:val="00D10A32"/>
    <w:rsid w:val="00D12E9C"/>
    <w:rsid w:val="00D15FEF"/>
    <w:rsid w:val="00D20C60"/>
    <w:rsid w:val="00D237FD"/>
    <w:rsid w:val="00D256ED"/>
    <w:rsid w:val="00D30D81"/>
    <w:rsid w:val="00D369AD"/>
    <w:rsid w:val="00D36B79"/>
    <w:rsid w:val="00D40A0A"/>
    <w:rsid w:val="00D40B50"/>
    <w:rsid w:val="00D4192E"/>
    <w:rsid w:val="00D43212"/>
    <w:rsid w:val="00D463DB"/>
    <w:rsid w:val="00D52EA1"/>
    <w:rsid w:val="00D53955"/>
    <w:rsid w:val="00D57972"/>
    <w:rsid w:val="00D609C9"/>
    <w:rsid w:val="00D624A7"/>
    <w:rsid w:val="00D636AC"/>
    <w:rsid w:val="00D675A9"/>
    <w:rsid w:val="00D72552"/>
    <w:rsid w:val="00D738D6"/>
    <w:rsid w:val="00D748CB"/>
    <w:rsid w:val="00D755EB"/>
    <w:rsid w:val="00D76048"/>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4DA2"/>
    <w:rsid w:val="00DC794A"/>
    <w:rsid w:val="00DD0498"/>
    <w:rsid w:val="00DD1C4F"/>
    <w:rsid w:val="00DD3BEE"/>
    <w:rsid w:val="00DD4C17"/>
    <w:rsid w:val="00DD71E1"/>
    <w:rsid w:val="00DD74A5"/>
    <w:rsid w:val="00DE458C"/>
    <w:rsid w:val="00DF05BE"/>
    <w:rsid w:val="00DF2B1F"/>
    <w:rsid w:val="00DF30A9"/>
    <w:rsid w:val="00DF512F"/>
    <w:rsid w:val="00DF5FA8"/>
    <w:rsid w:val="00DF62CD"/>
    <w:rsid w:val="00E009A0"/>
    <w:rsid w:val="00E0244D"/>
    <w:rsid w:val="00E15307"/>
    <w:rsid w:val="00E15343"/>
    <w:rsid w:val="00E16509"/>
    <w:rsid w:val="00E23A93"/>
    <w:rsid w:val="00E26AB7"/>
    <w:rsid w:val="00E320E3"/>
    <w:rsid w:val="00E33115"/>
    <w:rsid w:val="00E33E4B"/>
    <w:rsid w:val="00E34A98"/>
    <w:rsid w:val="00E35C55"/>
    <w:rsid w:val="00E37F60"/>
    <w:rsid w:val="00E41BE6"/>
    <w:rsid w:val="00E437BE"/>
    <w:rsid w:val="00E43B83"/>
    <w:rsid w:val="00E43E18"/>
    <w:rsid w:val="00E441A2"/>
    <w:rsid w:val="00E44582"/>
    <w:rsid w:val="00E45277"/>
    <w:rsid w:val="00E46096"/>
    <w:rsid w:val="00E46D40"/>
    <w:rsid w:val="00E50757"/>
    <w:rsid w:val="00E53A86"/>
    <w:rsid w:val="00E56B7E"/>
    <w:rsid w:val="00E63FBC"/>
    <w:rsid w:val="00E67D1C"/>
    <w:rsid w:val="00E715CF"/>
    <w:rsid w:val="00E71EE5"/>
    <w:rsid w:val="00E76C53"/>
    <w:rsid w:val="00E77645"/>
    <w:rsid w:val="00E81DD5"/>
    <w:rsid w:val="00E917D4"/>
    <w:rsid w:val="00E96088"/>
    <w:rsid w:val="00EA15B0"/>
    <w:rsid w:val="00EA2417"/>
    <w:rsid w:val="00EA5EA7"/>
    <w:rsid w:val="00EA6AC8"/>
    <w:rsid w:val="00EB30D7"/>
    <w:rsid w:val="00EB4845"/>
    <w:rsid w:val="00EC4A25"/>
    <w:rsid w:val="00EC534B"/>
    <w:rsid w:val="00ED304E"/>
    <w:rsid w:val="00ED6341"/>
    <w:rsid w:val="00ED6F60"/>
    <w:rsid w:val="00EE0E94"/>
    <w:rsid w:val="00EE391E"/>
    <w:rsid w:val="00EE509C"/>
    <w:rsid w:val="00EE7CCE"/>
    <w:rsid w:val="00EF1EAB"/>
    <w:rsid w:val="00EF485E"/>
    <w:rsid w:val="00F0186D"/>
    <w:rsid w:val="00F025A2"/>
    <w:rsid w:val="00F04385"/>
    <w:rsid w:val="00F04712"/>
    <w:rsid w:val="00F075E9"/>
    <w:rsid w:val="00F13360"/>
    <w:rsid w:val="00F154C0"/>
    <w:rsid w:val="00F22EC7"/>
    <w:rsid w:val="00F25841"/>
    <w:rsid w:val="00F3032D"/>
    <w:rsid w:val="00F32058"/>
    <w:rsid w:val="00F321F9"/>
    <w:rsid w:val="00F325C8"/>
    <w:rsid w:val="00F334B7"/>
    <w:rsid w:val="00F360EC"/>
    <w:rsid w:val="00F3717F"/>
    <w:rsid w:val="00F41411"/>
    <w:rsid w:val="00F502D1"/>
    <w:rsid w:val="00F51878"/>
    <w:rsid w:val="00F549AF"/>
    <w:rsid w:val="00F56E58"/>
    <w:rsid w:val="00F6044D"/>
    <w:rsid w:val="00F6125F"/>
    <w:rsid w:val="00F61D24"/>
    <w:rsid w:val="00F624E5"/>
    <w:rsid w:val="00F63078"/>
    <w:rsid w:val="00F653B8"/>
    <w:rsid w:val="00F659EA"/>
    <w:rsid w:val="00F6741D"/>
    <w:rsid w:val="00F73C2A"/>
    <w:rsid w:val="00F76EB6"/>
    <w:rsid w:val="00F82738"/>
    <w:rsid w:val="00F9008D"/>
    <w:rsid w:val="00F94409"/>
    <w:rsid w:val="00F96BE0"/>
    <w:rsid w:val="00FA1266"/>
    <w:rsid w:val="00FA2A83"/>
    <w:rsid w:val="00FA52D1"/>
    <w:rsid w:val="00FB585D"/>
    <w:rsid w:val="00FC1192"/>
    <w:rsid w:val="00FC15D3"/>
    <w:rsid w:val="00FC5E1B"/>
    <w:rsid w:val="00FC6E43"/>
    <w:rsid w:val="00FC704C"/>
    <w:rsid w:val="00FD09FD"/>
    <w:rsid w:val="00FD412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623D1E1E-5096-4631-896F-0487E8C0D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rPr>
      <w:noProof/>
    </w:r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B2">
    <w:name w:val="B2"/>
    <w:basedOn w:val="List2"/>
    <w:link w:val="B2Char"/>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noProof/>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noProof/>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rsid w:val="00BC0D7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86C34-989E-4A4F-83A6-DCE573FEB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1</Pages>
  <Words>16168</Words>
  <Characters>92159</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332</cp:revision>
  <cp:lastPrinted>2019-02-25T14:05:00Z</cp:lastPrinted>
  <dcterms:created xsi:type="dcterms:W3CDTF">2020-06-19T10:49:00Z</dcterms:created>
  <dcterms:modified xsi:type="dcterms:W3CDTF">2022-03-18T11:57:00Z</dcterms:modified>
</cp:coreProperties>
</file>