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57778219" w:rsidR="00AA5070" w:rsidRPr="008B1C02" w:rsidRDefault="00AA5070">
      <w:pPr>
        <w:pStyle w:val="PL"/>
      </w:pPr>
      <w:r w:rsidRPr="008B1C02">
        <w:t xml:space="preserve">  version: 1.</w:t>
      </w:r>
      <w:r w:rsidR="00E01459">
        <w:t>4</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EC6E308" w:rsidR="00AA5070" w:rsidRPr="008B1C02" w:rsidRDefault="008153D5">
      <w:pPr>
        <w:pStyle w:val="PL"/>
      </w:pPr>
      <w:r w:rsidRPr="008B1C02">
        <w:t xml:space="preserve">    </w:t>
      </w:r>
      <w:r w:rsidR="00AA5070" w:rsidRPr="008B1C02">
        <w:t>3GPP TS 29.522 V1</w:t>
      </w:r>
      <w:r w:rsidR="00E01459">
        <w:t>9</w:t>
      </w:r>
      <w:r w:rsidR="00AA5070" w:rsidRPr="008B1C02">
        <w:t>.</w:t>
      </w:r>
      <w:r w:rsidR="00B50D2C">
        <w:t>5</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'{$request.body#/notifUri}':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A92B80">
      <w:pPr>
        <w:pStyle w:val="PL"/>
      </w:pPr>
      <w:r w:rsidRPr="00A92B80">
        <w:t xml:space="preserve">        traffRouteReqOutcome:</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candDnaisPrioInd:</w:t>
      </w:r>
    </w:p>
    <w:p w14:paraId="1A8EF45B" w14:textId="77777777" w:rsidR="0003700F" w:rsidRPr="0003700F" w:rsidRDefault="0003700F" w:rsidP="00A92B80">
      <w:pPr>
        <w:pStyle w:val="PL"/>
      </w:pPr>
      <w:r w:rsidRPr="00A92B80">
        <w:t xml:space="preserve">          type: boolean</w:t>
      </w:r>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candidateDnais attribute are</w:t>
      </w:r>
    </w:p>
    <w:p w14:paraId="22FBB3F1" w14:textId="77777777" w:rsidR="002C2C86" w:rsidRPr="00D63B15" w:rsidRDefault="002C2C86" w:rsidP="00A92B80">
      <w:pPr>
        <w:pStyle w:val="PL"/>
      </w:pPr>
      <w:r w:rsidRPr="00A92B80">
        <w:t xml:space="preserve">            in descending priority order, i.e., the lower the array index of the candidateDnais</w:t>
      </w:r>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candidateDnais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candidateDnais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candidateDnais attribute is also present and</w:t>
      </w:r>
    </w:p>
    <w:p w14:paraId="5BC4CEBB" w14:textId="77777777" w:rsidR="002C2C86" w:rsidRDefault="002C2C86" w:rsidP="00A92B80">
      <w:pPr>
        <w:pStyle w:val="PL"/>
      </w:pPr>
      <w:r w:rsidRPr="00A92B80">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boolean</w:t>
      </w:r>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e.g.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offloadPlmnId:</w:t>
      </w:r>
    </w:p>
    <w:p w14:paraId="19CF886B" w14:textId="77777777" w:rsidR="00F22621" w:rsidRDefault="00F22621" w:rsidP="00A92B80">
      <w:pPr>
        <w:pStyle w:val="PL"/>
        <w:rPr>
          <w:lang w:val="en-US"/>
        </w:rPr>
      </w:pPr>
      <w:r w:rsidRPr="00A92B80">
        <w:t xml:space="preserve">          $ref: 'TS29571_CommonData.yaml#/components/schemas/PlmnId'</w:t>
      </w:r>
    </w:p>
    <w:p w14:paraId="49B11FA0" w14:textId="77777777" w:rsidR="00F22621" w:rsidRDefault="00F22621" w:rsidP="00A92B80">
      <w:pPr>
        <w:pStyle w:val="PL"/>
      </w:pPr>
      <w:r w:rsidRPr="00A92B80">
        <w:t xml:space="preserve">        hDnn:</w:t>
      </w:r>
    </w:p>
    <w:p w14:paraId="2B172427" w14:textId="77777777" w:rsidR="00F22621" w:rsidRDefault="00F22621" w:rsidP="00A92B80">
      <w:pPr>
        <w:pStyle w:val="PL"/>
        <w:rPr>
          <w:lang w:val="en-US"/>
        </w:rPr>
      </w:pPr>
      <w:r w:rsidRPr="00A92B80">
        <w:t xml:space="preserve">          $ref: 'TS29571_CommonData.yaml#/components/schemas/Dnn'</w:t>
      </w:r>
    </w:p>
    <w:p w14:paraId="31D2BCA4" w14:textId="77777777" w:rsidR="00F22621" w:rsidRDefault="00F22621" w:rsidP="00A92B80">
      <w:pPr>
        <w:pStyle w:val="PL"/>
      </w:pPr>
      <w:r w:rsidRPr="00A92B80">
        <w:t xml:space="preserve">        hSnssai:</w:t>
      </w:r>
    </w:p>
    <w:p w14:paraId="7C9BBC90" w14:textId="77777777" w:rsidR="00F22621" w:rsidRPr="00222A92" w:rsidRDefault="00F22621" w:rsidP="00A92B80">
      <w:pPr>
        <w:pStyle w:val="PL"/>
        <w:rPr>
          <w:lang w:val="en-US"/>
        </w:rPr>
      </w:pPr>
      <w:r w:rsidRPr="00A92B80">
        <w:t xml:space="preserve">          $ref: 'TS29571_CommonData.yaml#/components/schemas/Snssai'</w:t>
      </w:r>
    </w:p>
    <w:p w14:paraId="7D9DCA1C" w14:textId="77777777" w:rsidR="00B52FDF" w:rsidRPr="00222A92" w:rsidRDefault="00B52FDF" w:rsidP="00A92B80">
      <w:pPr>
        <w:pStyle w:val="PL"/>
      </w:pPr>
      <w:r w:rsidRPr="00A92B80">
        <w:t xml:space="preserve">        suppFeatures:</w:t>
      </w:r>
    </w:p>
    <w:p w14:paraId="295F804C" w14:textId="77777777" w:rsidR="00B52FDF" w:rsidRPr="00222A92" w:rsidRDefault="00B52FDF" w:rsidP="00A92B80">
      <w:pPr>
        <w:pStyle w:val="PL"/>
      </w:pPr>
      <w:r w:rsidRPr="00A92B80">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t>AnalyticsExposure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60DF52A9" w:rsidR="00AA5070" w:rsidRPr="008B1C02" w:rsidRDefault="00AA5070">
      <w:pPr>
        <w:pStyle w:val="PL"/>
      </w:pPr>
      <w:r w:rsidRPr="008B1C02">
        <w:t xml:space="preserve">  version: 1.</w:t>
      </w:r>
      <w:r w:rsidR="00852A9F">
        <w:t>3</w:t>
      </w:r>
      <w:r w:rsidRPr="008B1C02">
        <w:t>.</w:t>
      </w:r>
      <w:r w:rsidR="00852A9F">
        <w:t>0</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727315CD"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B50D2C">
        <w:t>5</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A92B80">
      <w:pPr>
        <w:pStyle w:val="PL"/>
      </w:pPr>
      <w:r w:rsidRPr="00A92B80">
        <w:t xml:space="preserve">        signalStorms:</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lastRenderedPageBreak/>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'TS29571_CommonData.yaml#/components/schemas/PacketDelBudget'</w:t>
      </w:r>
    </w:p>
    <w:p w14:paraId="4009E4DE" w14:textId="77777777" w:rsidR="000A0109" w:rsidRDefault="000A0109" w:rsidP="00A92B80">
      <w:pPr>
        <w:pStyle w:val="PL"/>
      </w:pPr>
      <w:r w:rsidRPr="00A92B80">
        <w:t xml:space="preserve">          minItems: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'TS29571_CommonData.yaml#/components/schemas/Uinteger'</w:t>
      </w:r>
    </w:p>
    <w:p w14:paraId="3BA62A59" w14:textId="77777777" w:rsidR="000A0109" w:rsidRPr="00D11BE4" w:rsidRDefault="000A0109" w:rsidP="00A92B80">
      <w:pPr>
        <w:pStyle w:val="PL"/>
      </w:pPr>
      <w:r w:rsidRPr="00A92B80">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92B80">
      <w:pPr>
        <w:pStyle w:val="PL"/>
      </w:pPr>
      <w:r w:rsidRPr="00A92B80">
        <w:t xml:space="preserve">        pduSesInfos:</w:t>
      </w:r>
    </w:p>
    <w:p w14:paraId="4830F4B7" w14:textId="77777777" w:rsidR="00AB1722" w:rsidRPr="00AB1722" w:rsidRDefault="00AB1722" w:rsidP="00A92B80">
      <w:pPr>
        <w:pStyle w:val="PL"/>
      </w:pPr>
      <w:r w:rsidRPr="00A92B80">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minItems: 1</w:t>
      </w:r>
    </w:p>
    <w:p w14:paraId="5E8D6194" w14:textId="77777777" w:rsidR="00DC4A7C" w:rsidRPr="00DC4A7C" w:rsidRDefault="00DC4A7C" w:rsidP="00A92B80">
      <w:pPr>
        <w:pStyle w:val="PL"/>
      </w:pPr>
      <w:r w:rsidRPr="00A92B80">
        <w:t xml:space="preserve">        </w:t>
      </w:r>
      <w:r w:rsidRPr="00A92B80">
        <w:rPr>
          <w:rFonts w:hint="eastAsia"/>
        </w:rPr>
        <w:t>u</w:t>
      </w:r>
      <w:r w:rsidRPr="00A92B80">
        <w:t>eCommReqs:</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minItems: 1</w:t>
      </w:r>
    </w:p>
    <w:p w14:paraId="2F9DC360" w14:textId="77777777" w:rsidR="007B0B2D" w:rsidRPr="007B0B2D" w:rsidRDefault="007B0B2D" w:rsidP="00A92B80">
      <w:pPr>
        <w:pStyle w:val="PL"/>
      </w:pPr>
      <w:r w:rsidRPr="00A92B80">
        <w:t xml:space="preserve">        userDataConOrderCri:</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r w:rsidRPr="00A92B80">
        <w:rPr>
          <w:rFonts w:hint="eastAsia"/>
        </w:rPr>
        <w:t>l</w:t>
      </w:r>
      <w:r w:rsidRPr="00A92B80">
        <w:t>ocGranularity:</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r w:rsidRPr="00A92B80">
        <w:rPr>
          <w:rFonts w:hint="eastAsia"/>
        </w:rPr>
        <w:t>u</w:t>
      </w:r>
      <w:r w:rsidRPr="00A92B80">
        <w:t>eMobilityReqs:</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accuReq:</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A92B80">
      <w:pPr>
        <w:pStyle w:val="PL"/>
      </w:pPr>
      <w:r w:rsidRPr="00A92B80">
        <w:t xml:space="preserve">        lastUeLocs:</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minItems: 1</w:t>
      </w:r>
    </w:p>
    <w:p w14:paraId="50EADA0A" w14:textId="77777777" w:rsidR="00006F4B" w:rsidRPr="00C70AFD" w:rsidRDefault="00006F4B" w:rsidP="00A92B80">
      <w:pPr>
        <w:pStyle w:val="PL"/>
      </w:pPr>
      <w:r w:rsidRPr="00A92B80">
        <w:t xml:space="preserve">          description: Contains the last known location of target UE(s).</w:t>
      </w:r>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92B80">
      <w:pPr>
        <w:pStyle w:val="PL"/>
        <w:rPr>
          <w:noProof/>
          <w:lang w:eastAsia="zh-CN"/>
        </w:rPr>
      </w:pPr>
      <w:r w:rsidRPr="00A92B80">
        <w:t xml:space="preserve">        directionInfos:</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92B80">
      <w:pPr>
        <w:pStyle w:val="PL"/>
        <w:rPr>
          <w:noProof/>
        </w:rPr>
      </w:pPr>
      <w:r w:rsidRPr="00A92B80">
        <w:t xml:space="preserve">        geoDistrInfos:</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A92B80">
      <w:pPr>
        <w:pStyle w:val="PL"/>
      </w:pPr>
      <w:r w:rsidRPr="00A92B80">
        <w:t xml:space="preserve">        dataVlTrnsTmReqs:</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A92B80">
      <w:pPr>
        <w:pStyle w:val="PL"/>
        <w:rPr>
          <w:noProof/>
        </w:rPr>
      </w:pPr>
      <w:r w:rsidRPr="00A92B80">
        <w:t xml:space="preserve">        pduSesInfos:</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minItems: 1</w:t>
      </w:r>
    </w:p>
    <w:p w14:paraId="73B0C358" w14:textId="77777777" w:rsidR="00DC4A7C" w:rsidRPr="00DC4A7C" w:rsidRDefault="00DC4A7C" w:rsidP="00A92B80">
      <w:pPr>
        <w:pStyle w:val="PL"/>
      </w:pPr>
      <w:r w:rsidRPr="00A92B80">
        <w:t xml:space="preserve">        </w:t>
      </w:r>
      <w:r w:rsidRPr="00A92B80">
        <w:rPr>
          <w:rFonts w:hint="eastAsia"/>
        </w:rPr>
        <w:t>u</w:t>
      </w:r>
      <w:r w:rsidRPr="00A92B80">
        <w:t>eCommReqs:</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minItems: 1</w:t>
      </w:r>
    </w:p>
    <w:p w14:paraId="1AEEC7E1" w14:textId="77777777" w:rsidR="007B0B2D" w:rsidRPr="007B0B2D" w:rsidRDefault="007B0B2D" w:rsidP="00A92B80">
      <w:pPr>
        <w:pStyle w:val="PL"/>
      </w:pPr>
      <w:r w:rsidRPr="00A92B80">
        <w:t xml:space="preserve">        userDataConReq:</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r w:rsidRPr="00A92B80">
        <w:rPr>
          <w:rFonts w:hint="eastAsia"/>
        </w:rPr>
        <w:t>l</w:t>
      </w:r>
      <w:r w:rsidRPr="00A92B80">
        <w:t>ocGranularity:</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r w:rsidRPr="00A92B80">
        <w:rPr>
          <w:rFonts w:hint="eastAsia"/>
        </w:rPr>
        <w:t>u</w:t>
      </w:r>
      <w:r w:rsidRPr="00A92B80">
        <w:t>eMobilityReqs:</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A92B80">
      <w:pPr>
        <w:pStyle w:val="PL"/>
      </w:pPr>
      <w:r w:rsidRPr="00A92B80">
        <w:t xml:space="preserve">        lastUeLocs:</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minItems: 1</w:t>
      </w:r>
    </w:p>
    <w:p w14:paraId="3400AC38" w14:textId="77777777" w:rsidR="00006F4B" w:rsidRPr="00C70AFD" w:rsidRDefault="00006F4B" w:rsidP="00A92B80">
      <w:pPr>
        <w:pStyle w:val="PL"/>
      </w:pPr>
      <w:r w:rsidRPr="00A92B80">
        <w:t xml:space="preserve">          description: Contains the last known location of target UE(s).</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lastRenderedPageBreak/>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A92B80">
      <w:pPr>
        <w:pStyle w:val="PL"/>
      </w:pPr>
      <w:r w:rsidRPr="00A92B80">
        <w:t xml:space="preserve">        signalStorms:</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A92B80">
      <w:pPr>
        <w:pStyle w:val="PL"/>
      </w:pPr>
      <w:r w:rsidRPr="00A92B80">
        <w:t xml:space="preserve">        e2eDelayThd:</w:t>
      </w:r>
    </w:p>
    <w:p w14:paraId="0766280C" w14:textId="77777777" w:rsidR="000A0109" w:rsidRPr="00D11BE4" w:rsidRDefault="000A0109" w:rsidP="00A92B80">
      <w:pPr>
        <w:pStyle w:val="PL"/>
      </w:pPr>
      <w:r w:rsidRPr="00A92B80">
        <w:t xml:space="preserve">          $ref: 'TS29571_CommonData.yaml#/components/schemas/PacketDelBudget'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lastRenderedPageBreak/>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lastRenderedPageBreak/>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capabilitiy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55" w:name="_Toc28013572"/>
      <w:bookmarkStart w:id="56" w:name="_Toc36040410"/>
      <w:bookmarkStart w:id="57" w:name="_Toc44693058"/>
      <w:bookmarkStart w:id="58" w:name="_Toc45134519"/>
      <w:bookmarkStart w:id="59" w:name="_Toc49607583"/>
      <w:bookmarkStart w:id="60" w:name="_Toc51763555"/>
      <w:bookmarkStart w:id="61" w:name="_Toc58850473"/>
      <w:bookmarkStart w:id="62" w:name="_Toc59018853"/>
      <w:bookmarkStart w:id="63" w:name="_Toc68169865"/>
      <w:bookmarkStart w:id="64" w:name="_Toc114212747"/>
      <w:bookmarkStart w:id="65" w:name="_Toc122117136"/>
      <w:r w:rsidRPr="008B1C02">
        <w:t>A.5</w:t>
      </w:r>
      <w:r w:rsidRPr="008B1C02">
        <w:tab/>
        <w:t>5GLANParameterProvision API</w:t>
      </w:r>
      <w:bookmarkEnd w:id="55"/>
      <w:bookmarkEnd w:id="56"/>
      <w:bookmarkEnd w:id="57"/>
      <w:bookmarkEnd w:id="58"/>
      <w:bookmarkEnd w:id="59"/>
      <w:bookmarkEnd w:id="60"/>
      <w:bookmarkEnd w:id="61"/>
      <w:bookmarkEnd w:id="62"/>
      <w:bookmarkEnd w:id="63"/>
      <w:bookmarkEnd w:id="64"/>
      <w:bookmarkEnd w:id="65"/>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lastRenderedPageBreak/>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lastRenderedPageBreak/>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lastRenderedPageBreak/>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lastRenderedPageBreak/>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lastRenderedPageBreak/>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lastRenderedPageBreak/>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"1..N")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A92B80">
      <w:pPr>
        <w:pStyle w:val="PL"/>
      </w:pPr>
      <w:r w:rsidRPr="00A92B80">
        <w:t xml:space="preserve">        vnGroupCommInd:</w:t>
      </w:r>
    </w:p>
    <w:p w14:paraId="552B06A0" w14:textId="77777777" w:rsidR="00EE1F4D" w:rsidRPr="00EE1F4D" w:rsidRDefault="00EE1F4D" w:rsidP="00A92B80">
      <w:pPr>
        <w:pStyle w:val="PL"/>
      </w:pPr>
      <w:r w:rsidRPr="00A92B80">
        <w:t xml:space="preserve">          type: boolean</w:t>
      </w:r>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vnGroupCommType:</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maxGrpDataRateInfo:</w:t>
      </w:r>
    </w:p>
    <w:p w14:paraId="0662E1EA" w14:textId="77777777" w:rsidR="008221E9" w:rsidRPr="00586B53" w:rsidRDefault="008221E9" w:rsidP="00A92B80">
      <w:pPr>
        <w:pStyle w:val="PL"/>
      </w:pPr>
      <w:r w:rsidRPr="00A92B80">
        <w:t xml:space="preserve">          $ref: '#/components/schemas/MaxGrpDataRateInfo'</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lastRenderedPageBreak/>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maxGrpDataRateUl:</w:t>
      </w:r>
    </w:p>
    <w:p w14:paraId="6CEACF38" w14:textId="77777777" w:rsidR="008221E9" w:rsidRDefault="008221E9" w:rsidP="00A92B80">
      <w:pPr>
        <w:pStyle w:val="PL"/>
      </w:pPr>
      <w:r w:rsidRPr="00A92B80">
        <w:t xml:space="preserve">          $ref: 'TS29571_CommonData.yaml#/components/schemas/BitRate'</w:t>
      </w:r>
    </w:p>
    <w:p w14:paraId="071C7D1A" w14:textId="77777777" w:rsidR="008221E9" w:rsidRDefault="008221E9" w:rsidP="00A92B80">
      <w:pPr>
        <w:pStyle w:val="PL"/>
      </w:pPr>
      <w:r w:rsidRPr="00A92B80">
        <w:t xml:space="preserve">        maxGrpDataRateDl:</w:t>
      </w:r>
    </w:p>
    <w:p w14:paraId="6AF7F555" w14:textId="77777777" w:rsidR="008221E9" w:rsidRPr="00586B53" w:rsidRDefault="008221E9" w:rsidP="00A92B80">
      <w:pPr>
        <w:pStyle w:val="PL"/>
      </w:pPr>
      <w:r w:rsidRPr="00A92B80">
        <w:t xml:space="preserve">          $ref: 'TS29571_CommonData.yaml#/components/schemas/BitRate'</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lastRenderedPageBreak/>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lastRenderedPageBreak/>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66" w:name="_Toc28013573"/>
      <w:bookmarkStart w:id="67" w:name="_Toc36040411"/>
      <w:bookmarkStart w:id="68" w:name="_Toc44693059"/>
      <w:bookmarkStart w:id="69" w:name="_Toc45134520"/>
      <w:bookmarkStart w:id="70" w:name="_Toc49607584"/>
      <w:bookmarkStart w:id="71" w:name="_Toc51763556"/>
      <w:bookmarkStart w:id="72" w:name="_Toc58850474"/>
      <w:bookmarkStart w:id="73" w:name="_Toc59018854"/>
      <w:bookmarkStart w:id="74" w:name="_Toc68169866"/>
      <w:bookmarkStart w:id="75" w:name="_Toc114212748"/>
      <w:bookmarkStart w:id="76" w:name="_Toc122117137"/>
      <w:r w:rsidRPr="008B1C02">
        <w:t>A.6</w:t>
      </w:r>
      <w:r w:rsidRPr="008B1C02">
        <w:tab/>
        <w:t>ApplyingBdtPolicy</w:t>
      </w:r>
      <w:r w:rsidRPr="008B1C02">
        <w:rPr>
          <w:noProof/>
        </w:rPr>
        <w:t xml:space="preserve"> API</w:t>
      </w:r>
      <w:bookmarkEnd w:id="66"/>
      <w:bookmarkEnd w:id="67"/>
      <w:bookmarkEnd w:id="68"/>
      <w:bookmarkEnd w:id="69"/>
      <w:bookmarkEnd w:id="70"/>
      <w:bookmarkEnd w:id="71"/>
      <w:bookmarkEnd w:id="72"/>
      <w:bookmarkEnd w:id="73"/>
      <w:bookmarkEnd w:id="74"/>
      <w:bookmarkEnd w:id="75"/>
      <w:bookmarkEnd w:id="76"/>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lastRenderedPageBreak/>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lastRenderedPageBreak/>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lastRenderedPageBreak/>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lastRenderedPageBreak/>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77" w:name="_Toc28013574"/>
      <w:bookmarkStart w:id="78" w:name="_Toc36040412"/>
      <w:bookmarkStart w:id="79" w:name="_Toc44693060"/>
      <w:bookmarkStart w:id="80" w:name="_Toc45134521"/>
      <w:bookmarkStart w:id="81" w:name="_Toc49607585"/>
      <w:bookmarkStart w:id="82" w:name="_Toc51763557"/>
      <w:bookmarkStart w:id="83" w:name="_Toc58850475"/>
      <w:bookmarkStart w:id="84" w:name="_Toc59018855"/>
      <w:bookmarkStart w:id="85" w:name="_Toc68169867"/>
      <w:bookmarkStart w:id="86" w:name="_Toc114212749"/>
      <w:bookmarkStart w:id="87" w:name="_Toc122117138"/>
      <w:r w:rsidRPr="008B1C02">
        <w:t>A.7</w:t>
      </w:r>
      <w:r w:rsidRPr="008B1C02">
        <w:tab/>
        <w:t>IPTVConfiguration API</w:t>
      </w:r>
      <w:bookmarkEnd w:id="77"/>
      <w:bookmarkEnd w:id="78"/>
      <w:bookmarkEnd w:id="79"/>
      <w:bookmarkEnd w:id="80"/>
      <w:bookmarkEnd w:id="81"/>
      <w:bookmarkEnd w:id="82"/>
      <w:bookmarkEnd w:id="83"/>
      <w:bookmarkEnd w:id="84"/>
      <w:bookmarkEnd w:id="85"/>
      <w:bookmarkEnd w:id="86"/>
      <w:bookmarkEnd w:id="87"/>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lastRenderedPageBreak/>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lastRenderedPageBreak/>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lastRenderedPageBreak/>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lastRenderedPageBreak/>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88" w:name="_Toc36040413"/>
      <w:bookmarkStart w:id="89" w:name="_Toc44693061"/>
      <w:bookmarkStart w:id="90" w:name="_Toc45134522"/>
      <w:bookmarkStart w:id="91" w:name="_Toc49607586"/>
      <w:bookmarkStart w:id="92" w:name="_Toc51763558"/>
      <w:bookmarkStart w:id="93" w:name="_Toc58850476"/>
      <w:bookmarkStart w:id="94" w:name="_Toc59018856"/>
      <w:bookmarkStart w:id="95" w:name="_Toc68169868"/>
      <w:bookmarkStart w:id="96" w:name="_Toc114212750"/>
      <w:bookmarkStart w:id="97" w:name="_Toc122117139"/>
      <w:r w:rsidRPr="008B1C02">
        <w:lastRenderedPageBreak/>
        <w:t>A.</w:t>
      </w:r>
      <w:r w:rsidRPr="008B1C02">
        <w:rPr>
          <w:lang w:eastAsia="zh-CN"/>
        </w:rPr>
        <w:t>8</w:t>
      </w:r>
      <w:r w:rsidRPr="008B1C02">
        <w:tab/>
      </w:r>
      <w:r w:rsidRPr="008B1C02">
        <w:rPr>
          <w:rFonts w:hint="eastAsia"/>
          <w:lang w:eastAsia="zh-CN"/>
        </w:rPr>
        <w:t>Lpi</w:t>
      </w:r>
      <w:r w:rsidRPr="008B1C02">
        <w:t>ParameterProvision API</w:t>
      </w:r>
      <w:bookmarkEnd w:id="88"/>
      <w:bookmarkEnd w:id="89"/>
      <w:bookmarkEnd w:id="90"/>
      <w:bookmarkEnd w:id="91"/>
      <w:bookmarkEnd w:id="92"/>
      <w:bookmarkEnd w:id="93"/>
      <w:bookmarkEnd w:id="94"/>
      <w:bookmarkEnd w:id="95"/>
      <w:bookmarkEnd w:id="96"/>
      <w:bookmarkEnd w:id="97"/>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operationId: PartialUpdateAnResource</w:t>
      </w:r>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lastRenderedPageBreak/>
        <w:t xml:space="preserve">      operationId: DeleteAnResource</w:t>
      </w:r>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98" w:name="_Toc36040414"/>
      <w:bookmarkStart w:id="99" w:name="_Toc44693062"/>
      <w:bookmarkStart w:id="100" w:name="_Toc45134523"/>
      <w:bookmarkStart w:id="101" w:name="_Toc49607587"/>
      <w:bookmarkStart w:id="102" w:name="_Toc51763559"/>
      <w:bookmarkStart w:id="103" w:name="_Toc58850477"/>
      <w:bookmarkStart w:id="104" w:name="_Toc59018857"/>
      <w:bookmarkStart w:id="105" w:name="_Toc68169869"/>
      <w:bookmarkStart w:id="106" w:name="_Toc114212751"/>
      <w:bookmarkStart w:id="107" w:name="_Toc122117140"/>
      <w:bookmarkStart w:id="108" w:name="_Toc20401832"/>
      <w:r w:rsidRPr="008B1C02">
        <w:t>A.9</w:t>
      </w:r>
      <w:r w:rsidRPr="008B1C02">
        <w:tab/>
        <w:t>ServiceParameter</w:t>
      </w:r>
      <w:r w:rsidRPr="008B1C02">
        <w:rPr>
          <w:noProof/>
        </w:rPr>
        <w:t xml:space="preserve"> API</w:t>
      </w:r>
      <w:bookmarkEnd w:id="98"/>
      <w:bookmarkEnd w:id="99"/>
      <w:bookmarkEnd w:id="100"/>
      <w:bookmarkEnd w:id="101"/>
      <w:bookmarkEnd w:id="102"/>
      <w:bookmarkEnd w:id="103"/>
      <w:bookmarkEnd w:id="104"/>
      <w:bookmarkEnd w:id="105"/>
      <w:bookmarkEnd w:id="106"/>
      <w:bookmarkEnd w:id="107"/>
    </w:p>
    <w:bookmarkEnd w:id="108"/>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6FBBE986" w:rsidR="00AA5070" w:rsidRPr="008B1C02" w:rsidRDefault="00AA5070">
      <w:pPr>
        <w:pStyle w:val="PL"/>
      </w:pPr>
      <w:r w:rsidRPr="008B1C02">
        <w:t xml:space="preserve">  version: 1.</w:t>
      </w:r>
      <w:r w:rsidR="00852A9F">
        <w:t>3</w:t>
      </w:r>
      <w:r w:rsidRPr="008B1C02">
        <w:t>.</w:t>
      </w:r>
      <w:r w:rsidR="00852A9F">
        <w:t>0</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6FAAEA5"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lastRenderedPageBreak/>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lastRenderedPageBreak/>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lastRenderedPageBreak/>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lastRenderedPageBreak/>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lastRenderedPageBreak/>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tnaps:</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t xml:space="preserve">            $ref: 'TS29571_CommonData.yaml#/components/schemas/TnapId'</w:t>
      </w:r>
    </w:p>
    <w:p w14:paraId="7C775A36" w14:textId="77777777" w:rsidR="000043B8" w:rsidRPr="00D938A1" w:rsidRDefault="000043B8" w:rsidP="00A92B80">
      <w:pPr>
        <w:pStyle w:val="PL"/>
      </w:pPr>
      <w:r w:rsidRPr="00A92B80">
        <w:t xml:space="preserve">          minItems: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lastRenderedPageBreak/>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tnaps:</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'TS29571_CommonData.yaml#/components/schemas/TnapId'</w:t>
      </w:r>
    </w:p>
    <w:p w14:paraId="5878D620" w14:textId="77777777" w:rsidR="000043B8" w:rsidRPr="00D938A1" w:rsidRDefault="000043B8" w:rsidP="00A92B80">
      <w:pPr>
        <w:pStyle w:val="PL"/>
      </w:pPr>
      <w:r w:rsidRPr="00A92B80">
        <w:t xml:space="preserve">          minItems: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t xml:space="preserve">            $ref: '#/components/schemas/Non3gppDeviceInformation'</w:t>
      </w:r>
    </w:p>
    <w:p w14:paraId="746EBA82" w14:textId="77777777" w:rsidR="00BE7CFC" w:rsidRPr="00D938A1" w:rsidRDefault="00BE7CFC" w:rsidP="00A92B80">
      <w:pPr>
        <w:pStyle w:val="PL"/>
      </w:pPr>
      <w:r w:rsidRPr="00A92B80">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lastRenderedPageBreak/>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lastRenderedPageBreak/>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nullable:true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Uu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nullable:true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lastRenderedPageBreak/>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A92B80">
      <w:pPr>
        <w:pStyle w:val="PL"/>
      </w:pPr>
      <w:r w:rsidRPr="00A92B80">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pduSessType:</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r w:rsidRPr="00A92B80">
        <w:rPr>
          <w:rFonts w:hint="eastAsia"/>
        </w:rPr>
        <w:t>d</w:t>
      </w:r>
      <w:r w:rsidRPr="00A92B80">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flowInfos:</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'TS29122_CommonData.yaml#/components/schemas/FlowInfo'</w:t>
      </w:r>
    </w:p>
    <w:p w14:paraId="2EE1A053" w14:textId="77777777" w:rsidR="00CA0AA9" w:rsidRPr="0070715D" w:rsidRDefault="00CA0AA9" w:rsidP="00A92B80">
      <w:pPr>
        <w:pStyle w:val="PL"/>
      </w:pPr>
      <w:r w:rsidRPr="00A92B80">
        <w:t xml:space="preserve">          minItems: 1</w:t>
      </w:r>
    </w:p>
    <w:p w14:paraId="20D06187" w14:textId="77777777" w:rsidR="00CA0AA9" w:rsidRPr="0070715D" w:rsidRDefault="00CA0AA9" w:rsidP="00A92B80">
      <w:pPr>
        <w:pStyle w:val="PL"/>
      </w:pPr>
      <w:r w:rsidRPr="00A92B80">
        <w:t xml:space="preserve">        ethFlowInfos:</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'TS29122_CommonData.yaml#/components/schemas/EthFlowInfo'</w:t>
      </w:r>
    </w:p>
    <w:p w14:paraId="66E0F85E" w14:textId="77777777" w:rsidR="00CA0AA9" w:rsidRPr="0070715D" w:rsidRDefault="00CA0AA9" w:rsidP="00A92B80">
      <w:pPr>
        <w:pStyle w:val="PL"/>
      </w:pPr>
      <w:r w:rsidRPr="00A92B80">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lastRenderedPageBreak/>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oneOf:</w:t>
      </w:r>
    </w:p>
    <w:p w14:paraId="59E09452" w14:textId="77777777" w:rsidR="00CA0AA9" w:rsidRPr="00E24C4F" w:rsidRDefault="00CA0AA9" w:rsidP="00A92B80">
      <w:pPr>
        <w:pStyle w:val="PL"/>
      </w:pPr>
      <w:r w:rsidRPr="00A92B80">
        <w:t xml:space="preserve">        - required: [qosReference]</w:t>
      </w:r>
    </w:p>
    <w:p w14:paraId="17A6FA37" w14:textId="77777777" w:rsidR="00CA0AA9" w:rsidRDefault="00CA0AA9" w:rsidP="00A92B80">
      <w:pPr>
        <w:pStyle w:val="PL"/>
      </w:pPr>
      <w:r w:rsidRPr="00A92B80">
        <w:t xml:space="preserve">        - required: [indQosParamSet]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lastRenderedPageBreak/>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uePolEventInfos</w:t>
      </w:r>
    </w:p>
    <w:p w14:paraId="687A972E" w14:textId="77777777" w:rsidR="002C20EB" w:rsidRDefault="002C20EB" w:rsidP="00A92B80">
      <w:pPr>
        <w:pStyle w:val="PL"/>
      </w:pPr>
      <w:r w:rsidRPr="00A92B80">
        <w:t xml:space="preserve">        - gpsi</w:t>
      </w:r>
    </w:p>
    <w:p w14:paraId="4206B8DF" w14:textId="77777777" w:rsidR="002C20EB" w:rsidRDefault="002C20EB" w:rsidP="00A92B80">
      <w:pPr>
        <w:pStyle w:val="PL"/>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lastRenderedPageBreak/>
        <w:t xml:space="preserve">      required:</w:t>
      </w:r>
    </w:p>
    <w:p w14:paraId="42DFE86B" w14:textId="77777777" w:rsidR="002C20EB" w:rsidRPr="00935C71" w:rsidRDefault="002C20EB" w:rsidP="00A92B80">
      <w:pPr>
        <w:pStyle w:val="PL"/>
      </w:pPr>
      <w:r w:rsidRPr="00A92B80">
        <w:t xml:space="preserve">        - 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lastRenderedPageBreak/>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r>
        <w:rPr>
          <w:lang w:eastAsia="zh-CN"/>
        </w:rPr>
        <w:t>the a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09" w:name="_Toc44693063"/>
      <w:bookmarkStart w:id="110" w:name="_Toc45134524"/>
      <w:bookmarkStart w:id="111" w:name="_Toc49607588"/>
      <w:bookmarkStart w:id="112" w:name="_Toc51763560"/>
      <w:bookmarkStart w:id="113" w:name="_Toc58850478"/>
      <w:bookmarkStart w:id="114" w:name="_Toc59018858"/>
      <w:bookmarkStart w:id="115" w:name="_Toc68169870"/>
      <w:bookmarkStart w:id="116" w:name="_Toc114212752"/>
      <w:bookmarkStart w:id="117" w:name="_Toc122117141"/>
      <w:r w:rsidRPr="008B1C02">
        <w:t>A.10</w:t>
      </w:r>
      <w:r w:rsidRPr="008B1C02">
        <w:tab/>
        <w:t>ACSParameterProvision API</w:t>
      </w:r>
      <w:bookmarkEnd w:id="109"/>
      <w:bookmarkEnd w:id="110"/>
      <w:bookmarkEnd w:id="111"/>
      <w:bookmarkEnd w:id="112"/>
      <w:bookmarkEnd w:id="113"/>
      <w:bookmarkEnd w:id="114"/>
      <w:bookmarkEnd w:id="115"/>
      <w:bookmarkEnd w:id="116"/>
      <w:bookmarkEnd w:id="117"/>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lastRenderedPageBreak/>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lastRenderedPageBreak/>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lastRenderedPageBreak/>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lastRenderedPageBreak/>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lastRenderedPageBreak/>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mtcProviderId:</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18" w:name="_Toc44693064"/>
      <w:bookmarkStart w:id="119" w:name="_Toc45134525"/>
      <w:bookmarkStart w:id="120" w:name="_Toc49607589"/>
      <w:bookmarkStart w:id="121" w:name="_Toc51763561"/>
      <w:bookmarkStart w:id="122" w:name="_Toc58850479"/>
      <w:bookmarkStart w:id="123" w:name="_Toc59018859"/>
      <w:bookmarkStart w:id="124" w:name="_Toc68169871"/>
      <w:bookmarkStart w:id="125" w:name="_Toc114212753"/>
      <w:bookmarkStart w:id="126"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18"/>
      <w:bookmarkEnd w:id="119"/>
      <w:bookmarkEnd w:id="120"/>
      <w:bookmarkEnd w:id="121"/>
      <w:bookmarkEnd w:id="122"/>
      <w:bookmarkEnd w:id="123"/>
      <w:bookmarkEnd w:id="124"/>
      <w:bookmarkEnd w:id="125"/>
      <w:bookmarkEnd w:id="126"/>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2A0AB840" w:rsidR="00AA5070" w:rsidRPr="008B1C02" w:rsidRDefault="00AA5070">
      <w:pPr>
        <w:pStyle w:val="PL"/>
        <w:rPr>
          <w:lang w:eastAsia="zh-CN"/>
        </w:rPr>
      </w:pPr>
      <w:r w:rsidRPr="008B1C02">
        <w:t xml:space="preserve">  version: 1.</w:t>
      </w:r>
      <w:r w:rsidR="00A80CF6">
        <w:t>3</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39B75D56" w:rsidR="00AA5070" w:rsidRPr="008B1C02" w:rsidRDefault="00AA5070">
      <w:pPr>
        <w:pStyle w:val="PL"/>
      </w:pPr>
      <w:r w:rsidRPr="008B1C02">
        <w:t xml:space="preserve">    © </w:t>
      </w:r>
      <w:r w:rsidR="00E27FB5" w:rsidRPr="008B1C02">
        <w:t>202</w:t>
      </w:r>
      <w:r w:rsidR="00A80CF6">
        <w:t>5</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84B2D96" w:rsidR="00AA5070" w:rsidRPr="008B1C02" w:rsidRDefault="000C381E">
      <w:pPr>
        <w:pStyle w:val="PL"/>
      </w:pPr>
      <w:r w:rsidRPr="008B1C02">
        <w:t xml:space="preserve">    </w:t>
      </w:r>
      <w:r w:rsidR="00AA5070" w:rsidRPr="008B1C02">
        <w:t>3GPP TS 29.522 V1</w:t>
      </w:r>
      <w:r w:rsidR="00A80CF6">
        <w:t>9</w:t>
      </w:r>
      <w:r w:rsidR="00AA5070" w:rsidRPr="008B1C02">
        <w:t>.</w:t>
      </w:r>
      <w:r w:rsidR="00B50D2C">
        <w:t>5</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lastRenderedPageBreak/>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LocUpdateData:</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r>
        <w:t>additionalL</w:t>
      </w:r>
      <w:r w:rsidRPr="008B1C02">
        <w:rPr>
          <w:rFonts w:hint="eastAsia"/>
        </w:rPr>
        <w:t>oc</w:t>
      </w:r>
      <w:r w:rsidRPr="008B1C02">
        <w:t>Info:</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27" w:name="_Toc11247941"/>
      <w:bookmarkStart w:id="128" w:name="_Toc27045123"/>
      <w:bookmarkStart w:id="129" w:name="_Toc36034174"/>
      <w:bookmarkStart w:id="130" w:name="_Toc45132322"/>
      <w:bookmarkStart w:id="131" w:name="_Toc49776607"/>
      <w:bookmarkStart w:id="132" w:name="_Toc51747527"/>
      <w:bookmarkStart w:id="133" w:name="_Toc58850480"/>
      <w:bookmarkStart w:id="134" w:name="_Toc59018860"/>
      <w:bookmarkStart w:id="135" w:name="_Toc68169872"/>
      <w:bookmarkStart w:id="136" w:name="_Toc114212754"/>
      <w:bookmarkStart w:id="137" w:name="_Toc122117143"/>
      <w:r w:rsidRPr="008B1C02">
        <w:lastRenderedPageBreak/>
        <w:t>A.12</w:t>
      </w:r>
      <w:r w:rsidRPr="008B1C02">
        <w:tab/>
        <w:t>AKMA API</w:t>
      </w:r>
      <w:bookmarkEnd w:id="127"/>
      <w:bookmarkEnd w:id="128"/>
      <w:bookmarkEnd w:id="129"/>
      <w:bookmarkEnd w:id="130"/>
      <w:bookmarkEnd w:id="131"/>
      <w:bookmarkEnd w:id="132"/>
      <w:bookmarkEnd w:id="133"/>
      <w:bookmarkEnd w:id="134"/>
      <w:bookmarkEnd w:id="135"/>
      <w:bookmarkEnd w:id="136"/>
      <w:bookmarkEnd w:id="137"/>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operationId: RetrieveAKMAAppKey</w:t>
      </w:r>
    </w:p>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38" w:name="_Toc114212755"/>
      <w:bookmarkStart w:id="139" w:name="_Toc122117144"/>
      <w:bookmarkStart w:id="140" w:name="_Toc56609979"/>
      <w:r w:rsidRPr="008B1C02">
        <w:t>A.13</w:t>
      </w:r>
      <w:r w:rsidRPr="008B1C02">
        <w:tab/>
      </w:r>
      <w:r w:rsidRPr="008B1C02">
        <w:rPr>
          <w:lang w:eastAsia="zh-CN"/>
        </w:rPr>
        <w:t>TimeSyncExposure</w:t>
      </w:r>
      <w:r w:rsidRPr="008B1C02">
        <w:t xml:space="preserve"> API</w:t>
      </w:r>
      <w:bookmarkEnd w:id="138"/>
      <w:bookmarkEnd w:id="139"/>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operationId: ReadAllSubscriptions</w:t>
      </w:r>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t xml:space="preserve">      operationId: CreateNewSubscription</w:t>
      </w:r>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operationId: ReadAnSubscription</w:t>
      </w:r>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operationId: FullyUpdateAnSubscription</w:t>
      </w:r>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operationId: DeleteAnSubscription</w:t>
      </w:r>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operationId: ReadAllConfirguations</w:t>
      </w:r>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operationId: CreateNewConfirguation</w:t>
      </w:r>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operationId: ReadTimeSynSubscription</w:t>
      </w:r>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operationId: FullyUpdateAn</w:t>
      </w:r>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operationId: DeleteAn</w:t>
      </w:r>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A92B80">
      <w:pPr>
        <w:pStyle w:val="PL"/>
      </w:pPr>
      <w:r w:rsidRPr="00A92B80">
        <w:t xml:space="preserve">      oneOf:</w:t>
      </w:r>
    </w:p>
    <w:p w14:paraId="74895C5A" w14:textId="77777777" w:rsidR="007A2216" w:rsidRPr="0030175F" w:rsidRDefault="007A2216" w:rsidP="00A92B80">
      <w:pPr>
        <w:pStyle w:val="PL"/>
      </w:pPr>
      <w:r w:rsidRPr="00A92B80">
        <w:t xml:space="preserve">        - required: [gpsis]</w:t>
      </w:r>
    </w:p>
    <w:p w14:paraId="54A8D0FF" w14:textId="77777777" w:rsidR="007A2216" w:rsidRPr="00CC60B0" w:rsidRDefault="007A2216" w:rsidP="00A92B80">
      <w:pPr>
        <w:pStyle w:val="PL"/>
        <w:rPr>
          <w:lang w:eastAsia="zh-CN"/>
        </w:rPr>
      </w:pPr>
      <w:r w:rsidRPr="00A92B80">
        <w:t xml:space="preserve">        - required: [anyUeInd]</w:t>
      </w:r>
    </w:p>
    <w:p w14:paraId="6B669A7B" w14:textId="77777777" w:rsidR="007A2216" w:rsidRPr="00F57EE4" w:rsidRDefault="007A2216" w:rsidP="00A92B80">
      <w:pPr>
        <w:pStyle w:val="PL"/>
        <w:rPr>
          <w:lang w:eastAsia="zh-CN"/>
        </w:rPr>
      </w:pPr>
      <w:r w:rsidRPr="00A92B80">
        <w:t xml:space="preserve">        - required: [exterGroupId]</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r w:rsidRPr="008B1C02">
        <w:rPr>
          <w:rFonts w:cs="Courier New"/>
          <w:szCs w:val="16"/>
          <w:lang w:val="en-US"/>
        </w:rPr>
        <w:t>TemporalValidity</w:t>
      </w:r>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SubsEventNotification:</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minItems: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oneOf:</w:t>
      </w:r>
    </w:p>
    <w:p w14:paraId="54DAE0C0" w14:textId="77777777" w:rsidR="007A2216" w:rsidRPr="0030175F" w:rsidRDefault="007A2216" w:rsidP="00A92B80">
      <w:pPr>
        <w:pStyle w:val="PL"/>
      </w:pPr>
      <w:r w:rsidRPr="00A92B80">
        <w:t xml:space="preserve">        - required: [gpsi]</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40"/>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r w:rsidRPr="008B1C02">
        <w:rPr>
          <w:rFonts w:eastAsia="Malgun Gothic"/>
        </w:rPr>
        <w:t>SubscribedEvent</w:t>
      </w:r>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r w:rsidR="00F805E9" w:rsidRPr="00AC6A97">
        <w:t>AcceptanceCriteriaResultIndication</w:t>
      </w:r>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AD7BEE" w:rsidRDefault="00AF0A6D" w:rsidP="00AF0A6D">
      <w:pPr>
        <w:pStyle w:val="PL"/>
        <w:rPr>
          <w:lang w:val="en-US"/>
        </w:rPr>
      </w:pPr>
      <w:r w:rsidRPr="00BD6F46">
        <w:t xml:space="preserve">          </w:t>
      </w:r>
      <w:r w:rsidRPr="00AD7BEE">
        <w:rPr>
          <w:lang w:val="en-US"/>
        </w:rPr>
        <w:t>- ACCEPTABLE</w:t>
      </w:r>
    </w:p>
    <w:p w14:paraId="59C9E6FC" w14:textId="77777777" w:rsidR="00AF0A6D" w:rsidRPr="00AD7BEE" w:rsidRDefault="00AF0A6D" w:rsidP="00AF0A6D">
      <w:pPr>
        <w:pStyle w:val="PL"/>
        <w:rPr>
          <w:lang w:val="en-US" w:eastAsia="zh-CN"/>
        </w:rPr>
      </w:pPr>
      <w:r w:rsidRPr="00AD7BEE">
        <w:rPr>
          <w:lang w:val="en-US"/>
        </w:rPr>
        <w:t xml:space="preserve">          - NON_ACCEPTABLE</w:t>
      </w:r>
    </w:p>
    <w:p w14:paraId="31AF264B" w14:textId="77777777" w:rsidR="00AF0A6D" w:rsidRPr="00AD7BEE" w:rsidRDefault="00AF0A6D" w:rsidP="00AF0A6D">
      <w:pPr>
        <w:pStyle w:val="PL"/>
        <w:rPr>
          <w:lang w:val="en-US"/>
        </w:rPr>
      </w:pPr>
      <w:r w:rsidRPr="00AD7BEE">
        <w:rPr>
          <w:lang w:val="en-US"/>
        </w:rPr>
        <w:t xml:space="preserve">      - type: string</w:t>
      </w:r>
    </w:p>
    <w:p w14:paraId="275CCF6F" w14:textId="77777777" w:rsidR="00125E00" w:rsidRPr="00AD7BEE" w:rsidRDefault="00125E00" w:rsidP="00125E00">
      <w:pPr>
        <w:pStyle w:val="PL"/>
        <w:rPr>
          <w:lang w:val="en-US"/>
        </w:rPr>
      </w:pPr>
      <w:r w:rsidRPr="00AD7BEE">
        <w:rPr>
          <w:lang w:val="en-US"/>
        </w:rPr>
        <w:t xml:space="preserve">        description: &gt;</w:t>
      </w:r>
    </w:p>
    <w:p w14:paraId="2E8E940A" w14:textId="77777777" w:rsidR="00DB56E1" w:rsidRPr="008B1C02" w:rsidRDefault="00DB56E1" w:rsidP="00DB56E1">
      <w:pPr>
        <w:pStyle w:val="PL"/>
      </w:pPr>
      <w:r w:rsidRPr="00AD7BEE">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41" w:name="_Toc114212756"/>
      <w:bookmarkStart w:id="142"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41"/>
      <w:bookmarkEnd w:id="142"/>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A92B80">
      <w:pPr>
        <w:pStyle w:val="PL"/>
        <w:rPr>
          <w:rFonts w:eastAsia="Malgun Gothic"/>
        </w:rPr>
      </w:pPr>
      <w:r w:rsidRPr="00A92B80">
        <w:t xml:space="preserve">        plmnId:</w:t>
      </w:r>
    </w:p>
    <w:p w14:paraId="478F50D2" w14:textId="77777777" w:rsidR="00537A6D" w:rsidRPr="00ED45C3" w:rsidRDefault="00537A6D" w:rsidP="00A92B80">
      <w:pPr>
        <w:pStyle w:val="PL"/>
      </w:pPr>
      <w:r w:rsidRPr="00A92B80">
        <w:t xml:space="preserve">          $ref: 'TS29571_CommonData.yaml#/components/schemas/PlmnIdNid'</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43" w:name="_Toc114212757"/>
      <w:bookmarkStart w:id="144"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43"/>
      <w:bookmarkEnd w:id="144"/>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1090D762"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1FA37DA1"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B50D2C">
        <w:t>5</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operationId: PostAppAmContexts</w:t>
      </w:r>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r w:rsidR="005B1352" w:rsidRPr="008B1C02">
        <w:rPr>
          <w:rFonts w:cs="Courier New"/>
          <w:szCs w:val="16"/>
        </w:rPr>
        <w:t>app-am-contexts</w:t>
      </w:r>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operationId: GetAppAmContext</w:t>
      </w:r>
    </w:p>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appAmContextId</w:t>
      </w:r>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appAmContextId</w:t>
      </w:r>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appAmContextId</w:t>
      </w:r>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r w:rsidRPr="008B1C02">
        <w:t>highThruInd</w:t>
      </w:r>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lastRenderedPageBreak/>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r w:rsidRPr="008B1C02">
        <w:t>AppAmContextExpRespData</w:t>
      </w:r>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r w:rsidRPr="008B1C02">
        <w:t>AppAmContextData</w:t>
      </w:r>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145" w:name="_Toc70550755"/>
      <w:bookmarkStart w:id="146" w:name="_Toc81427354"/>
      <w:bookmarkStart w:id="147" w:name="_Toc114212758"/>
      <w:bookmarkStart w:id="148" w:name="_Toc122117147"/>
      <w:bookmarkStart w:id="149" w:name="_Toc73716415"/>
      <w:r w:rsidRPr="008B1C02">
        <w:lastRenderedPageBreak/>
        <w:t>A.16</w:t>
      </w:r>
      <w:r w:rsidRPr="008B1C02">
        <w:tab/>
      </w:r>
      <w:r w:rsidRPr="008B1C02">
        <w:rPr>
          <w:rFonts w:cs="Arial"/>
          <w:bCs/>
          <w:lang w:val="en-US"/>
        </w:rPr>
        <w:t>AMInfluence</w:t>
      </w:r>
      <w:r w:rsidRPr="008B1C02">
        <w:rPr>
          <w:noProof/>
        </w:rPr>
        <w:t xml:space="preserve"> API</w:t>
      </w:r>
      <w:bookmarkEnd w:id="145"/>
      <w:bookmarkEnd w:id="146"/>
      <w:bookmarkEnd w:id="147"/>
      <w:bookmarkEnd w:id="148"/>
    </w:p>
    <w:p w14:paraId="0E2762A2" w14:textId="77777777" w:rsidR="001503E5" w:rsidRPr="008B1C02" w:rsidRDefault="001503E5" w:rsidP="001503E5">
      <w:pPr>
        <w:pStyle w:val="PL"/>
      </w:pPr>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408CD33C"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582B20" w:rsidRPr="00986B7B">
        <w:rPr>
          <w:lang w:val="fr-FR"/>
        </w:rPr>
        <w:t>0</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r w:rsidRPr="00AD7BEE">
        <w:rPr>
          <w:rFonts w:cs="Arial"/>
          <w:bCs/>
          <w:lang w:val="en-US"/>
        </w:rPr>
        <w:t>AMInfluence</w:t>
      </w:r>
      <w:r w:rsidRPr="00AD7BEE">
        <w:rPr>
          <w:lang w:val="en-US"/>
        </w:rPr>
        <w:t xml:space="preserve"> API Service.</w:t>
      </w:r>
      <w:r w:rsidR="008153D5" w:rsidRPr="00AD7BEE">
        <w:rPr>
          <w:lang w:val="en-US"/>
        </w:rPr>
        <w:t xml:space="preserve">  </w:t>
      </w:r>
    </w:p>
    <w:p w14:paraId="1D660CF2" w14:textId="243DB37C" w:rsidR="001503E5" w:rsidRPr="008B1C02" w:rsidRDefault="001503E5" w:rsidP="001503E5">
      <w:pPr>
        <w:pStyle w:val="PL"/>
      </w:pPr>
      <w:r w:rsidRPr="00AD7BEE">
        <w:rPr>
          <w:lang w:val="en-US"/>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59070C5"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B50D2C">
        <w:rPr>
          <w:rFonts w:eastAsia="DengXian"/>
        </w:rPr>
        <w:t>5</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A92B80">
      <w:pPr>
        <w:pStyle w:val="PL"/>
      </w:pPr>
      <w:r w:rsidRPr="00A92B80">
        <w:t xml:space="preserve">        e</w:t>
      </w:r>
      <w:r w:rsidRPr="00A92B80">
        <w:rPr>
          <w:rFonts w:hint="eastAsia"/>
        </w:rPr>
        <w:t>xter</w:t>
      </w:r>
      <w:r w:rsidRPr="00A92B80">
        <w:t>nalGroupId:</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t xml:space="preserve">        </w:t>
      </w:r>
      <w:r w:rsidRPr="00A92B80">
        <w:rPr>
          <w:rFonts w:hint="eastAsia"/>
        </w:rPr>
        <w:t>d</w:t>
      </w:r>
      <w:r w:rsidRPr="00A92B80">
        <w:t>nnSnssaiInfos:</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afAppIds:</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4D15D3">
        <w:rPr>
          <w:rFonts w:cs="Courier New"/>
          <w:szCs w:val="16"/>
        </w:rPr>
        <w:t>DurationSec</w:t>
      </w:r>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lastRenderedPageBreak/>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56BA93CE" w14:textId="77777777" w:rsidR="001503E5" w:rsidRPr="004D15D3" w:rsidRDefault="001503E5" w:rsidP="001503E5">
      <w:pPr>
        <w:pStyle w:val="PL"/>
        <w:rPr>
          <w:rFonts w:cs="Courier New"/>
          <w:szCs w:val="16"/>
        </w:rPr>
      </w:pPr>
      <w:r w:rsidRPr="004D15D3">
        <w:rPr>
          <w:rFonts w:cs="Courier New"/>
          <w:szCs w:val="16"/>
        </w:rPr>
        <w:t xml:space="preserve">            $ref: 'TS29572_Nlmf_Location.yaml#/components/schemas/</w:t>
      </w:r>
      <w:r w:rsidRPr="004D15D3">
        <w:rPr>
          <w:rFonts w:cs="Courier New" w:hint="eastAsia"/>
          <w:szCs w:val="16"/>
        </w:rPr>
        <w:t>GeographicArea</w:t>
      </w:r>
      <w:r w:rsidRPr="004D15D3">
        <w:rPr>
          <w:rFonts w:cs="Courier New"/>
          <w:szCs w:val="16"/>
        </w:rPr>
        <w:t>'</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8B1C02">
        <w:rPr>
          <w:lang w:eastAsia="zh-CN"/>
        </w:rPr>
        <w:t>DurationSecRm</w:t>
      </w:r>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A92B80">
      <w:pPr>
        <w:pStyle w:val="PL"/>
      </w:pPr>
      <w:r w:rsidRPr="00A92B80">
        <w:t xml:space="preserve">        </w:t>
      </w:r>
      <w:r w:rsidRPr="00A92B80">
        <w:rPr>
          <w:rFonts w:hint="eastAsia"/>
        </w:rPr>
        <w:t>d</w:t>
      </w:r>
      <w:r w:rsidRPr="00A92B80">
        <w:t>nnSnssaiInfos:</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afAppIds:</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A92B80">
      <w:pPr>
        <w:pStyle w:val="PL"/>
      </w:pPr>
      <w:r w:rsidRPr="00A92B80">
        <w:t xml:space="preserve">        gpsis:</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t xml:space="preserve">          items:</w:t>
      </w:r>
    </w:p>
    <w:p w14:paraId="2E960626" w14:textId="77777777" w:rsidR="00DC36D0" w:rsidRDefault="00DC36D0" w:rsidP="00A92B80">
      <w:pPr>
        <w:pStyle w:val="PL"/>
      </w:pPr>
      <w:r w:rsidRPr="00A92B80">
        <w:t xml:space="preserve">            $ref: 'TS29571_CommonData.yaml#/components/schemas/Gpsi'</w:t>
      </w:r>
    </w:p>
    <w:p w14:paraId="4C76A629" w14:textId="77777777" w:rsidR="00DC36D0" w:rsidRPr="000C131B" w:rsidRDefault="00DC36D0" w:rsidP="00A92B80">
      <w:pPr>
        <w:pStyle w:val="PL"/>
      </w:pPr>
      <w:r w:rsidRPr="00A92B80">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150" w:name="_Toc114212759"/>
      <w:bookmarkStart w:id="151" w:name="_Toc122117148"/>
      <w:r w:rsidRPr="008B1C02">
        <w:t>A.17</w:t>
      </w:r>
      <w:r w:rsidRPr="008B1C02">
        <w:tab/>
        <w:t>MBSTMGI API</w:t>
      </w:r>
      <w:bookmarkEnd w:id="150"/>
      <w:bookmarkEnd w:id="151"/>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lastRenderedPageBreak/>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lastRenderedPageBreak/>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lastRenderedPageBreak/>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lastRenderedPageBreak/>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152" w:name="_Toc35971453"/>
      <w:bookmarkStart w:id="153" w:name="_Toc67903570"/>
      <w:bookmarkStart w:id="154" w:name="_Toc77761110"/>
      <w:bookmarkStart w:id="155" w:name="_Toc81558764"/>
      <w:bookmarkStart w:id="156" w:name="_Toc85877144"/>
      <w:bookmarkStart w:id="157" w:name="_Toc114212760"/>
      <w:bookmarkStart w:id="158" w:name="_Toc122117149"/>
      <w:bookmarkStart w:id="159" w:name="_Toc28013575"/>
      <w:bookmarkStart w:id="160" w:name="_Toc36040415"/>
      <w:bookmarkStart w:id="161" w:name="_Toc44693065"/>
      <w:bookmarkStart w:id="162" w:name="_Toc45134526"/>
      <w:bookmarkStart w:id="163" w:name="_Toc49607590"/>
      <w:bookmarkStart w:id="164" w:name="_Toc51763562"/>
      <w:bookmarkStart w:id="165" w:name="_Toc58850481"/>
      <w:bookmarkStart w:id="166" w:name="_Toc59018861"/>
      <w:bookmarkStart w:id="167" w:name="_Toc68169873"/>
      <w:bookmarkEnd w:id="149"/>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152"/>
      <w:bookmarkEnd w:id="153"/>
      <w:bookmarkEnd w:id="154"/>
      <w:bookmarkEnd w:id="155"/>
      <w:bookmarkEnd w:id="156"/>
      <w:bookmarkEnd w:id="157"/>
      <w:bookmarkEnd w:id="158"/>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lastRenderedPageBreak/>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lastRenderedPageBreak/>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lastRenderedPageBreak/>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lastRenderedPageBreak/>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lastRenderedPageBreak/>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lastRenderedPageBreak/>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lastRenderedPageBreak/>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lastRenderedPageBreak/>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lastRenderedPageBreak/>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r w:rsidRPr="008B1C02">
        <w:rPr>
          <w:lang w:eastAsia="zh-CN"/>
        </w:rPr>
        <w:t>mbsSessionIdList</w:t>
      </w:r>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168" w:name="_Toc114212761"/>
      <w:bookmarkStart w:id="169" w:name="_Toc122117150"/>
      <w:r w:rsidRPr="008B1C02">
        <w:lastRenderedPageBreak/>
        <w:t>A.19</w:t>
      </w:r>
      <w:r w:rsidRPr="008B1C02">
        <w:tab/>
        <w:t>EASDeployment API</w:t>
      </w:r>
      <w:bookmarkEnd w:id="168"/>
      <w:bookmarkEnd w:id="169"/>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6C64805C"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669D4520"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B50D2C">
        <w:t>5</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lastRenderedPageBreak/>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lastRenderedPageBreak/>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lastRenderedPageBreak/>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lastRenderedPageBreak/>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ＭＳ 明朝"/>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lastRenderedPageBreak/>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A92B80">
      <w:pPr>
        <w:pStyle w:val="PL"/>
        <w:rPr>
          <w:lang w:eastAsia="zh-CN"/>
        </w:rPr>
      </w:pPr>
      <w:bookmarkStart w:id="170" w:name="_Toc114212762"/>
      <w:bookmarkStart w:id="171" w:name="_Toc122117151"/>
      <w:bookmarkStart w:id="172" w:name="_Toc114212763"/>
      <w:bookmarkStart w:id="173"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dnai:</w:t>
      </w:r>
    </w:p>
    <w:p w14:paraId="55CDF873" w14:textId="77777777" w:rsidR="00CC6A96" w:rsidRPr="009A0FD7" w:rsidRDefault="00CC6A96" w:rsidP="00A92B80">
      <w:pPr>
        <w:pStyle w:val="PL"/>
        <w:rPr>
          <w:lang w:eastAsia="zh-CN"/>
        </w:rPr>
      </w:pPr>
      <w:r w:rsidRPr="00A92B80">
        <w:t xml:space="preserve">          $ref: 'TS29571_CommonData.yaml#/components/schemas/Dnai'</w:t>
      </w:r>
    </w:p>
    <w:p w14:paraId="59C12D2A" w14:textId="77777777" w:rsidR="00CC6A96" w:rsidRPr="00304CFB" w:rsidRDefault="00CC6A96" w:rsidP="00A92B80">
      <w:pPr>
        <w:pStyle w:val="PL"/>
        <w:rPr>
          <w:lang w:eastAsia="zh-CN"/>
        </w:rPr>
      </w:pPr>
      <w:r w:rsidRPr="00A92B80">
        <w:t xml:space="preserve">        eas:</w:t>
      </w:r>
    </w:p>
    <w:p w14:paraId="62EE98D8" w14:textId="77777777" w:rsidR="00CC6A96" w:rsidRDefault="00CC6A96" w:rsidP="00A92B80">
      <w:pPr>
        <w:pStyle w:val="PL"/>
        <w:rPr>
          <w:lang w:eastAsia="zh-CN"/>
        </w:rPr>
      </w:pPr>
      <w:r w:rsidRPr="00A92B80">
        <w:t xml:space="preserve">          $ref: 'TS29571_CommonData.yaml#/components/schemas/EasServerAddress'</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anyOf:</w:t>
      </w:r>
    </w:p>
    <w:p w14:paraId="235DAA20" w14:textId="77777777" w:rsidR="00CC6A96" w:rsidRPr="007A39B0" w:rsidRDefault="00CC6A96" w:rsidP="00A92B80">
      <w:pPr>
        <w:pStyle w:val="PL"/>
        <w:rPr>
          <w:lang w:eastAsia="zh-CN"/>
        </w:rPr>
      </w:pPr>
      <w:r w:rsidRPr="00A92B80">
        <w:t xml:space="preserve">        - required: [dnai]</w:t>
      </w:r>
    </w:p>
    <w:p w14:paraId="5B546105" w14:textId="77777777" w:rsidR="00CC6A96" w:rsidRDefault="00CC6A96" w:rsidP="00A92B80">
      <w:pPr>
        <w:pStyle w:val="PL"/>
        <w:rPr>
          <w:lang w:eastAsia="zh-CN"/>
        </w:rPr>
      </w:pPr>
      <w:r w:rsidRPr="00A92B80">
        <w:t xml:space="preserve">        - required: [eas]</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measureEndpointAddr:</w:t>
      </w:r>
    </w:p>
    <w:p w14:paraId="77064BC7" w14:textId="77777777" w:rsidR="00CC6A96" w:rsidRPr="009A0FD7" w:rsidRDefault="00CC6A96" w:rsidP="00A92B80">
      <w:pPr>
        <w:pStyle w:val="PL"/>
        <w:rPr>
          <w:lang w:eastAsia="zh-CN"/>
        </w:rPr>
      </w:pPr>
      <w:r w:rsidRPr="00A92B80">
        <w:t xml:space="preserve">          $ref: 'TS29571_CommonData.yaml#/components/schemas/IpAddr'</w:t>
      </w:r>
    </w:p>
    <w:p w14:paraId="47960BA7" w14:textId="77777777" w:rsidR="00CC6A96" w:rsidRPr="009A0FD7" w:rsidRDefault="00CC6A96" w:rsidP="00A92B80">
      <w:pPr>
        <w:pStyle w:val="PL"/>
        <w:rPr>
          <w:lang w:eastAsia="zh-CN"/>
        </w:rPr>
      </w:pPr>
      <w:r w:rsidRPr="00A92B80">
        <w:t xml:space="preserve">        measureEndpointPort:</w:t>
      </w:r>
    </w:p>
    <w:p w14:paraId="6249D0F8" w14:textId="77777777" w:rsidR="00CC6A96" w:rsidRDefault="00CC6A96" w:rsidP="00A92B80">
      <w:pPr>
        <w:pStyle w:val="PL"/>
        <w:rPr>
          <w:lang w:eastAsia="zh-CN"/>
        </w:rPr>
      </w:pPr>
      <w:r w:rsidRPr="00A92B80">
        <w:t xml:space="preserve">          $ref: 'TS29571_CommonData.yaml#/components/schemas/Uinteger'</w:t>
      </w:r>
    </w:p>
    <w:p w14:paraId="44E2A8FD" w14:textId="77777777" w:rsidR="00CC6A96" w:rsidRPr="009A0FD7" w:rsidRDefault="00CC6A96" w:rsidP="00A92B80">
      <w:pPr>
        <w:pStyle w:val="PL"/>
        <w:rPr>
          <w:lang w:eastAsia="zh-CN"/>
        </w:rPr>
      </w:pPr>
      <w:r w:rsidRPr="00A92B80">
        <w:t xml:space="preserve">        suppMeasProtocs:</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72EDE03E" w14:textId="25726B61" w:rsidR="00CC6A96" w:rsidRPr="009A0FD7" w:rsidRDefault="00CC6A96" w:rsidP="00A92B80">
      <w:pPr>
        <w:pStyle w:val="PL"/>
        <w:rPr>
          <w:lang w:eastAsia="zh-CN"/>
        </w:rPr>
      </w:pPr>
      <w:r w:rsidRPr="00A92B80">
        <w:t xml:space="preserve">            $ref: '</w:t>
      </w:r>
      <w:r w:rsidR="00AD084E" w:rsidRPr="00A92B80">
        <w:t>TS29571_CommonData.yaml</w:t>
      </w:r>
      <w:r w:rsidRPr="00A92B80">
        <w:t>#/components/schemas/DelayMeasurementProtocol'</w:t>
      </w:r>
    </w:p>
    <w:p w14:paraId="2AC0A482" w14:textId="77777777" w:rsidR="00CC6A96" w:rsidRPr="009A0FD7" w:rsidRDefault="00CC6A96" w:rsidP="00A92B80">
      <w:pPr>
        <w:pStyle w:val="PL"/>
        <w:rPr>
          <w:lang w:eastAsia="zh-CN"/>
        </w:rPr>
      </w:pPr>
      <w:r w:rsidRPr="00A92B80">
        <w:lastRenderedPageBreak/>
        <w:t xml:space="preserve">          minItems: 1</w:t>
      </w:r>
    </w:p>
    <w:p w14:paraId="3B73DDFA" w14:textId="77777777" w:rsidR="00CC6A96" w:rsidRPr="009A0FD7" w:rsidRDefault="00CC6A96" w:rsidP="00A92B80">
      <w:pPr>
        <w:pStyle w:val="PL"/>
      </w:pPr>
      <w:r w:rsidRPr="00A92B80">
        <w:t xml:space="preserve">          description: Contains the list of supported N6 delay measurement protocols.</w:t>
      </w:r>
    </w:p>
    <w:p w14:paraId="671795FC" w14:textId="77777777" w:rsidR="00CC6A96" w:rsidRPr="009A0FD7" w:rsidRDefault="00CC6A96" w:rsidP="00A92B80">
      <w:pPr>
        <w:pStyle w:val="PL"/>
        <w:rPr>
          <w:lang w:eastAsia="zh-CN"/>
        </w:rPr>
      </w:pPr>
      <w:r w:rsidRPr="00A92B80">
        <w:t xml:space="preserve">        configParams:</w:t>
      </w:r>
    </w:p>
    <w:p w14:paraId="0EE1E068" w14:textId="77777777" w:rsidR="00CC6A96" w:rsidRDefault="00CC6A96" w:rsidP="00A92B80">
      <w:pPr>
        <w:pStyle w:val="PL"/>
        <w:rPr>
          <w:lang w:eastAsia="zh-CN"/>
        </w:rPr>
      </w:pPr>
      <w:r w:rsidRPr="00A92B80">
        <w:t xml:space="preserve">          type: string</w:t>
      </w:r>
    </w:p>
    <w:p w14:paraId="0A6AB2ED" w14:textId="77777777" w:rsidR="00CC6A96" w:rsidRDefault="00CC6A96" w:rsidP="00A92B80">
      <w:pPr>
        <w:pStyle w:val="PL"/>
        <w:rPr>
          <w:lang w:eastAsia="zh-CN"/>
        </w:rPr>
      </w:pPr>
      <w:r w:rsidRPr="00A92B80">
        <w:t xml:space="preserve">          description: &gt;</w:t>
      </w:r>
    </w:p>
    <w:p w14:paraId="3A5EE9F7" w14:textId="77777777" w:rsidR="00CC6A96" w:rsidRDefault="00CC6A96" w:rsidP="00A92B80">
      <w:pPr>
        <w:pStyle w:val="PL"/>
        <w:rPr>
          <w:lang w:eastAsia="zh-CN"/>
        </w:rPr>
      </w:pPr>
      <w:r w:rsidRPr="00A92B80">
        <w:t xml:space="preserve">            Contains protocol-specific configuration parameters.</w:t>
      </w:r>
    </w:p>
    <w:p w14:paraId="66428796" w14:textId="77777777" w:rsidR="00CC6A96" w:rsidRPr="009A0FD7" w:rsidRDefault="00CC6A96" w:rsidP="00A92B80">
      <w:pPr>
        <w:pStyle w:val="PL"/>
        <w:rPr>
          <w:lang w:eastAsia="zh-CN"/>
        </w:rPr>
      </w:pPr>
      <w:r w:rsidRPr="00A92B80">
        <w:t xml:space="preserve">            The contents and the format are up to the implementation.</w:t>
      </w:r>
    </w:p>
    <w:p w14:paraId="2158840C" w14:textId="77777777" w:rsidR="00CC6A96" w:rsidRPr="009A0FD7" w:rsidRDefault="00CC6A96" w:rsidP="00A92B80">
      <w:pPr>
        <w:pStyle w:val="PL"/>
        <w:rPr>
          <w:lang w:eastAsia="zh-CN"/>
        </w:rPr>
      </w:pPr>
      <w:r w:rsidRPr="00A92B80">
        <w:t xml:space="preserve">      required:</w:t>
      </w:r>
    </w:p>
    <w:p w14:paraId="5BCE922E" w14:textId="77777777" w:rsidR="00CC6A96" w:rsidRPr="009A0FD7" w:rsidRDefault="00CC6A96" w:rsidP="00A92B80">
      <w:pPr>
        <w:pStyle w:val="PL"/>
        <w:rPr>
          <w:lang w:eastAsia="zh-CN"/>
        </w:rPr>
      </w:pPr>
      <w:r w:rsidRPr="00A92B80">
        <w:t xml:space="preserve">        - measureEndpointAddr</w:t>
      </w:r>
    </w:p>
    <w:p w14:paraId="46449B9C" w14:textId="77777777" w:rsidR="00CC6A96" w:rsidRDefault="00CC6A96" w:rsidP="00A92B80">
      <w:pPr>
        <w:pStyle w:val="PL"/>
        <w:rPr>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170"/>
      <w:bookmarkEnd w:id="171"/>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operationId: ReadAllConfigurations</w:t>
      </w:r>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lastRenderedPageBreak/>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operationId: CreateNewConfiguration</w:t>
      </w:r>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lastRenderedPageBreak/>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/{afId}/</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StatusRequestData</w:t>
      </w:r>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StatusResponseData</w:t>
      </w:r>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operationId: ReadAnConfiguration</w:t>
      </w:r>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operationId: FullyModifyAnConfiguration</w:t>
      </w:r>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lastRenderedPageBreak/>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operationId: DeleteAnConfiguration</w:t>
      </w:r>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lastRenderedPageBreak/>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r w:rsidRPr="008B1C02">
        <w:t>asTimeDisParam</w:t>
      </w:r>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lastRenderedPageBreak/>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r w:rsidRPr="008B1C02">
        <w:rPr>
          <w:lang w:eastAsia="zh-CN"/>
        </w:rPr>
        <w:t>activeUes</w:t>
      </w:r>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r w:rsidRPr="008B1C02">
        <w:rPr>
          <w:rFonts w:eastAsia="Malgun Gothic"/>
        </w:rPr>
        <w:t>timeSyncErrBdgt</w:t>
      </w:r>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172"/>
      <w:bookmarkEnd w:id="173"/>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28F6A063"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F5B65C9"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1873C71D" w:rsidR="00672CDA" w:rsidRPr="008B1C02" w:rsidRDefault="00672CDA" w:rsidP="00672CDA">
      <w:pPr>
        <w:pStyle w:val="PL"/>
      </w:pPr>
      <w:r w:rsidRPr="008B1C02">
        <w:t xml:space="preserve">    3GPP TS 29.522 V1</w:t>
      </w:r>
      <w:r w:rsidR="0092041F">
        <w:t>9</w:t>
      </w:r>
      <w:r w:rsidRPr="008B1C02">
        <w:t>.</w:t>
      </w:r>
      <w:r w:rsidR="00B50D2C">
        <w:t>5</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lastRenderedPageBreak/>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lastRenderedPageBreak/>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lastRenderedPageBreak/>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lastRenderedPageBreak/>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174" w:name="_Toc114212764"/>
      <w:bookmarkStart w:id="175" w:name="_Toc122117153"/>
      <w:bookmarkStart w:id="176" w:name="_Toc114212765"/>
      <w:bookmarkStart w:id="177" w:name="_Toc122117154"/>
      <w:r w:rsidRPr="008B1C02">
        <w:t>A.22</w:t>
      </w:r>
      <w:r w:rsidRPr="008B1C02">
        <w:tab/>
        <w:t>DataReportingProvisioning API</w:t>
      </w:r>
      <w:bookmarkEnd w:id="174"/>
      <w:bookmarkEnd w:id="175"/>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5F5B4113"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4ADC4D91" w:rsidR="007149F6" w:rsidRPr="008B1C02" w:rsidRDefault="007149F6" w:rsidP="007149F6">
      <w:pPr>
        <w:pStyle w:val="PL"/>
      </w:pPr>
      <w:r w:rsidRPr="008B1C02">
        <w:t xml:space="preserve">    3GPP TS 29.522 V1</w:t>
      </w:r>
      <w:r w:rsidR="0000266D">
        <w:t>9</w:t>
      </w:r>
      <w:r w:rsidRPr="008B1C02">
        <w:t>.</w:t>
      </w:r>
      <w:r w:rsidR="00B50D2C">
        <w:t>5</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lastRenderedPageBreak/>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lastRenderedPageBreak/>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lastRenderedPageBreak/>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lastRenderedPageBreak/>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176"/>
      <w:bookmarkEnd w:id="177"/>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lastRenderedPageBreak/>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operationId: RetrieveUEId</w:t>
      </w:r>
    </w:p>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lastRenderedPageBreak/>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lastRenderedPageBreak/>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lastRenderedPageBreak/>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lastRenderedPageBreak/>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lastRenderedPageBreak/>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lastRenderedPageBreak/>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178" w:name="_Toc114212766"/>
      <w:bookmarkStart w:id="179"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lastRenderedPageBreak/>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verifResult:</w:t>
      </w:r>
    </w:p>
    <w:p w14:paraId="649C0E40" w14:textId="77777777" w:rsidR="004620CD" w:rsidRPr="004736F0" w:rsidRDefault="004620CD" w:rsidP="00A92B80">
      <w:pPr>
        <w:pStyle w:val="PL"/>
      </w:pPr>
      <w:r w:rsidRPr="00A92B80">
        <w:t xml:space="preserve">          type: boolean</w:t>
      </w:r>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178"/>
      <w:bookmarkEnd w:id="179"/>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lastRenderedPageBreak/>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lastRenderedPageBreak/>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lastRenderedPageBreak/>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lastRenderedPageBreak/>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180" w:name="_Toc114212767"/>
      <w:bookmarkStart w:id="181" w:name="_Toc122117156"/>
      <w:r w:rsidRPr="008B1C02">
        <w:t>A.25</w:t>
      </w:r>
      <w:r w:rsidRPr="008B1C02">
        <w:tab/>
        <w:t>MBSUserDataIngestSession API</w:t>
      </w:r>
      <w:bookmarkEnd w:id="180"/>
      <w:bookmarkEnd w:id="181"/>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352D4792" w:rsidR="00352149" w:rsidRPr="008B1C02" w:rsidRDefault="00352149" w:rsidP="00352149">
      <w:pPr>
        <w:pStyle w:val="PL"/>
      </w:pPr>
      <w:r w:rsidRPr="008B1C02">
        <w:lastRenderedPageBreak/>
        <w:t xml:space="preserve">  version: 1.</w:t>
      </w:r>
      <w:r w:rsidR="006F1816">
        <w:t>2</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251F8A60" w:rsidR="00352149" w:rsidRPr="008B1C02" w:rsidRDefault="00352149" w:rsidP="00352149">
      <w:pPr>
        <w:pStyle w:val="PL"/>
      </w:pPr>
      <w:r w:rsidRPr="008B1C02">
        <w:t xml:space="preserve">    3GPP TS 29.522 V1</w:t>
      </w:r>
      <w:r w:rsidR="006F1816">
        <w:t>9</w:t>
      </w:r>
      <w:r w:rsidRPr="008B1C02">
        <w:t>.</w:t>
      </w:r>
      <w:r w:rsidR="00B50D2C">
        <w:t>5</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lastRenderedPageBreak/>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lastRenderedPageBreak/>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lastRenderedPageBreak/>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lastRenderedPageBreak/>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lastRenderedPageBreak/>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lastRenderedPageBreak/>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lastRenderedPageBreak/>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lastRenderedPageBreak/>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182" w:name="_Toc114212768"/>
      <w:bookmarkStart w:id="183" w:name="_Toc122117157"/>
      <w:r w:rsidRPr="008B1C02">
        <w:t>A.26</w:t>
      </w:r>
      <w:r w:rsidRPr="008B1C02">
        <w:tab/>
        <w:t>MSEventExposure API</w:t>
      </w:r>
      <w:bookmarkEnd w:id="182"/>
      <w:bookmarkEnd w:id="183"/>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61CB98F9" w:rsidR="00C81D33" w:rsidRPr="008B1C02" w:rsidRDefault="00C81D33" w:rsidP="00C81D33">
      <w:pPr>
        <w:pStyle w:val="PL"/>
      </w:pPr>
      <w:r w:rsidRPr="008B1C02">
        <w:t xml:space="preserve">  version: 1.</w:t>
      </w:r>
      <w:r w:rsidR="0092041F">
        <w:t>2</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637D9806" w:rsidR="00C81D33" w:rsidRPr="008B1C02" w:rsidRDefault="00C81D33" w:rsidP="00C81D33">
      <w:pPr>
        <w:pStyle w:val="PL"/>
      </w:pPr>
      <w:r w:rsidRPr="008B1C02">
        <w:t xml:space="preserve">    © </w:t>
      </w:r>
      <w:r w:rsidR="00907EA0" w:rsidRPr="008B1C02">
        <w:t>202</w:t>
      </w:r>
      <w:r w:rsidR="0092041F">
        <w:t>5</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5AB86D29" w:rsidR="00C81D33" w:rsidRPr="008B1C02" w:rsidRDefault="00C81D33" w:rsidP="00C81D33">
      <w:pPr>
        <w:pStyle w:val="PL"/>
      </w:pPr>
      <w:r w:rsidRPr="008B1C02">
        <w:t xml:space="preserve">    3GPP TS 29.522 V1</w:t>
      </w:r>
      <w:r w:rsidR="0092041F">
        <w:t>9</w:t>
      </w:r>
      <w:r w:rsidRPr="008B1C02">
        <w:t>.</w:t>
      </w:r>
      <w:r w:rsidR="008B2D70">
        <w:t>5</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lastRenderedPageBreak/>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AD7BEE" w:rsidRDefault="00C81D33" w:rsidP="00C81D33">
      <w:pPr>
        <w:pStyle w:val="PL"/>
        <w:rPr>
          <w:lang w:val="en-US"/>
        </w:rPr>
      </w:pPr>
      <w:r w:rsidRPr="008B1C02">
        <w:t xml:space="preserve">            </w:t>
      </w:r>
      <w:r w:rsidRPr="00AD7BEE">
        <w:rPr>
          <w:lang w:val="en-US"/>
        </w:rPr>
        <w:t>Subscription resource.</w:t>
      </w:r>
    </w:p>
    <w:p w14:paraId="3B29E98C" w14:textId="77777777" w:rsidR="00C81D33" w:rsidRPr="00AD7BEE" w:rsidRDefault="00C81D33" w:rsidP="00C81D33">
      <w:pPr>
        <w:pStyle w:val="PL"/>
        <w:rPr>
          <w:lang w:val="en-US"/>
        </w:rPr>
      </w:pPr>
      <w:r w:rsidRPr="00AD7BEE">
        <w:rPr>
          <w:lang w:val="en-US"/>
        </w:rPr>
        <w:t xml:space="preserve">          content:</w:t>
      </w:r>
    </w:p>
    <w:p w14:paraId="51F1773A" w14:textId="77777777" w:rsidR="00C81D33" w:rsidRPr="00AD7BEE" w:rsidRDefault="00C81D33" w:rsidP="00C81D33">
      <w:pPr>
        <w:pStyle w:val="PL"/>
        <w:rPr>
          <w:lang w:val="en-US"/>
        </w:rPr>
      </w:pPr>
      <w:r w:rsidRPr="00AD7BEE">
        <w:rPr>
          <w:lang w:val="en-US"/>
        </w:rPr>
        <w:t xml:space="preserve">            application/json:</w:t>
      </w:r>
    </w:p>
    <w:p w14:paraId="3777BDF8" w14:textId="77777777" w:rsidR="00C81D33" w:rsidRPr="008B1C02" w:rsidRDefault="00C81D33" w:rsidP="00C81D33">
      <w:pPr>
        <w:pStyle w:val="PL"/>
      </w:pPr>
      <w:r w:rsidRPr="00AD7BEE">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lastRenderedPageBreak/>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lastRenderedPageBreak/>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lastRenderedPageBreak/>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184" w:name="_Toc114212769"/>
      <w:bookmarkStart w:id="185"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lastRenderedPageBreak/>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lastRenderedPageBreak/>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lastRenderedPageBreak/>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'#/components/schemas/Mbs</w:t>
      </w:r>
      <w:r w:rsidRPr="004B6BEB">
        <w:t>GroupMsg</w:t>
      </w:r>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A92B80">
      <w:pPr>
        <w:pStyle w:val="PL"/>
      </w:pPr>
      <w:r w:rsidRPr="00A92B80">
        <w:lastRenderedPageBreak/>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Mbs</w:t>
      </w:r>
      <w:r w:rsidRPr="00372642">
        <w:rPr>
          <w:rFonts w:cs="Arial"/>
          <w:szCs w:val="18"/>
        </w:rPr>
        <w:t>GroupMsgDel:</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lastRenderedPageBreak/>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lastRenderedPageBreak/>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lastRenderedPageBreak/>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lastRenderedPageBreak/>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lastRenderedPageBreak/>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r w:rsidRPr="00A92B80">
        <w:t>)</w:t>
      </w:r>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notifCorrId:</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A92B80">
      <w:pPr>
        <w:pStyle w:val="PL"/>
      </w:pPr>
      <w:r w:rsidRPr="00A92B80">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mappingId:</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t xml:space="preserve">        notifCorrId:</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A92B80">
      <w:pPr>
        <w:pStyle w:val="PL"/>
      </w:pPr>
      <w:r w:rsidRPr="00A92B80">
        <w:t xml:space="preserve">        - notifCorrId</w:t>
      </w:r>
    </w:p>
    <w:p w14:paraId="55C4F50A" w14:textId="77777777" w:rsidR="00153DF0" w:rsidRDefault="00153DF0" w:rsidP="00153DF0">
      <w:pPr>
        <w:pStyle w:val="Heading1"/>
        <w:rPr>
          <w:lang w:eastAsia="zh-CN"/>
        </w:rPr>
      </w:pPr>
      <w:bookmarkStart w:id="186" w:name="_Toc105675113"/>
      <w:bookmarkStart w:id="187" w:name="_Toc130503191"/>
      <w:r>
        <w:t>A.29</w:t>
      </w:r>
      <w:r>
        <w:tab/>
        <w:t>PDTQPolicyNegotiation API</w:t>
      </w:r>
      <w:bookmarkEnd w:id="186"/>
      <w:bookmarkEnd w:id="18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3C625E73" w:rsidR="00153DF0" w:rsidRDefault="00153DF0" w:rsidP="00153DF0">
      <w:pPr>
        <w:pStyle w:val="PL"/>
      </w:pPr>
      <w:r>
        <w:t xml:space="preserve">  version: 1.</w:t>
      </w:r>
      <w:r w:rsidR="00D4496E">
        <w:t>1</w:t>
      </w:r>
      <w:r>
        <w:t>.0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lastRenderedPageBreak/>
        <w:t xml:space="preserve">    API for PDTQ </w:t>
      </w:r>
      <w:r w:rsidR="001C69BC">
        <w:t>P</w:t>
      </w:r>
      <w:r>
        <w:t xml:space="preserve">olicy </w:t>
      </w:r>
      <w:r w:rsidR="001C69BC">
        <w:t>N</w:t>
      </w:r>
      <w:r>
        <w:t xml:space="preserve">egotiation.  </w:t>
      </w:r>
    </w:p>
    <w:p w14:paraId="5CFFA7B9" w14:textId="0B6C9CCB" w:rsidR="00153DF0" w:rsidRDefault="00153DF0" w:rsidP="00153DF0">
      <w:pPr>
        <w:pStyle w:val="PL"/>
      </w:pPr>
      <w:r>
        <w:t xml:space="preserve">    © </w:t>
      </w:r>
      <w:r w:rsidR="00907EA0">
        <w:t>202</w:t>
      </w:r>
      <w:r w:rsidR="00D4496E">
        <w:t>5</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24CE425D" w:rsidR="00153DF0" w:rsidRDefault="00153DF0" w:rsidP="00153DF0">
      <w:pPr>
        <w:pStyle w:val="PL"/>
      </w:pPr>
      <w:r>
        <w:t xml:space="preserve">    3GPP TS 29.522 V1</w:t>
      </w:r>
      <w:r w:rsidR="00D4496E">
        <w:t>9</w:t>
      </w:r>
      <w:r>
        <w:t>.</w:t>
      </w:r>
      <w:r w:rsidR="008B2D70">
        <w:t>5</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lastRenderedPageBreak/>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lastRenderedPageBreak/>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lastRenderedPageBreak/>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lastRenderedPageBreak/>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lastRenderedPageBreak/>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3683C16" w:rsidR="003C3E05" w:rsidRPr="008B1C02" w:rsidRDefault="003C3E05" w:rsidP="003C3E05">
      <w:pPr>
        <w:pStyle w:val="PL"/>
      </w:pPr>
      <w:r w:rsidRPr="008B1C02">
        <w:t xml:space="preserve">  version: 1.</w:t>
      </w:r>
      <w:r w:rsidR="004E03C2">
        <w:t>1</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880F875"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60D607EF" w:rsidR="003C3E05" w:rsidRPr="008B1C02" w:rsidRDefault="003C3E05" w:rsidP="003C3E05">
      <w:pPr>
        <w:pStyle w:val="PL"/>
      </w:pPr>
      <w:r w:rsidRPr="008B1C02">
        <w:t xml:space="preserve">    3GPP TS 29.522 V1</w:t>
      </w:r>
      <w:r w:rsidR="004E03C2">
        <w:t>9</w:t>
      </w:r>
      <w:r w:rsidRPr="008B1C02">
        <w:t>.</w:t>
      </w:r>
      <w:r w:rsidR="008B2D70">
        <w:t>5</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lastRenderedPageBreak/>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lastRenderedPageBreak/>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lastRenderedPageBreak/>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lastRenderedPageBreak/>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lastRenderedPageBreak/>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lastRenderedPageBreak/>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geoDistrInfos:</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numDataTrans:</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A92B80">
      <w:pPr>
        <w:pStyle w:val="PL"/>
        <w:rPr>
          <w:noProof/>
        </w:rPr>
      </w:pPr>
      <w:r w:rsidRPr="00A92B80">
        <w:t xml:space="preserve">        timeInterval:</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lastRenderedPageBreak/>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lastRenderedPageBreak/>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lastRenderedPageBreak/>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lastRenderedPageBreak/>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lastRenderedPageBreak/>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lastRenderedPageBreak/>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lastRenderedPageBreak/>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lastRenderedPageBreak/>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lastRenderedPageBreak/>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lastRenderedPageBreak/>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lastRenderedPageBreak/>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lastRenderedPageBreak/>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lastRenderedPageBreak/>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lastRenderedPageBreak/>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lastRenderedPageBreak/>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lastRenderedPageBreak/>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lastRenderedPageBreak/>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lastRenderedPageBreak/>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lastRenderedPageBreak/>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lastRenderedPageBreak/>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lastRenderedPageBreak/>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lastRenderedPageBreak/>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ecsServerAddr:</w:t>
      </w:r>
    </w:p>
    <w:p w14:paraId="15C457A2" w14:textId="77777777" w:rsidR="00226A96" w:rsidRPr="00EA4462" w:rsidRDefault="00226A96" w:rsidP="00A92B80">
      <w:pPr>
        <w:pStyle w:val="PL"/>
      </w:pPr>
      <w:r w:rsidRPr="00A92B80">
        <w:t xml:space="preserve">          $ref: 'TS29571_CommonData.yaml#/components/schemas/</w:t>
      </w:r>
      <w:r w:rsidRPr="00A92B80">
        <w:rPr>
          <w:rFonts w:hint="eastAsia"/>
        </w:rPr>
        <w:t>E</w:t>
      </w:r>
      <w:r w:rsidRPr="00A92B80">
        <w:t>csServerAddr'</w:t>
      </w:r>
    </w:p>
    <w:p w14:paraId="2862AB6F" w14:textId="77777777" w:rsidR="00226A96" w:rsidRPr="00EA4462" w:rsidRDefault="00226A96" w:rsidP="00A92B80">
      <w:pPr>
        <w:pStyle w:val="PL"/>
      </w:pPr>
      <w:r w:rsidRPr="00A92B80">
        <w:t xml:space="preserve">        spatialValidityCond:</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dnn:</w:t>
      </w:r>
    </w:p>
    <w:p w14:paraId="75F0320E" w14:textId="77777777" w:rsidR="000159C5" w:rsidRDefault="000159C5" w:rsidP="00A92B80">
      <w:pPr>
        <w:pStyle w:val="PL"/>
        <w:rPr>
          <w:lang w:val="en-US"/>
        </w:rPr>
      </w:pPr>
      <w:r w:rsidRPr="00A92B80">
        <w:t xml:space="preserve">          $ref: 'TS29571_CommonData.yaml#/components/schemas/Dnn'</w:t>
      </w:r>
    </w:p>
    <w:p w14:paraId="1ABD3235" w14:textId="77777777" w:rsidR="000159C5" w:rsidRDefault="000159C5" w:rsidP="00A92B80">
      <w:pPr>
        <w:pStyle w:val="PL"/>
        <w:rPr>
          <w:lang w:val="en-US"/>
        </w:rPr>
      </w:pPr>
      <w:r w:rsidRPr="00A92B80">
        <w:t xml:space="preserve">        snssai:</w:t>
      </w:r>
    </w:p>
    <w:p w14:paraId="673BDD1D" w14:textId="77777777" w:rsidR="000159C5" w:rsidRPr="00F872C0" w:rsidRDefault="000159C5" w:rsidP="00A92B80">
      <w:pPr>
        <w:pStyle w:val="PL"/>
        <w:rPr>
          <w:lang w:val="en-US"/>
        </w:rPr>
      </w:pPr>
      <w:r w:rsidRPr="00A92B80">
        <w:t xml:space="preserve">          $ref: 'TS29571_CommonData.yaml#/components/schemas/Snssai'</w:t>
      </w:r>
    </w:p>
    <w:p w14:paraId="2A63400F" w14:textId="77777777" w:rsidR="006649D6" w:rsidRPr="00442B68" w:rsidRDefault="006649D6" w:rsidP="00A92B80">
      <w:pPr>
        <w:pStyle w:val="PL"/>
      </w:pPr>
      <w:r w:rsidRPr="00A92B80">
        <w:t xml:space="preserve">        ecsAuthMethods:</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'TS29503_Nudm_PP.yaml#/components/schemas/EcsAuthMethod'</w:t>
      </w:r>
    </w:p>
    <w:p w14:paraId="094EA3E0" w14:textId="77777777" w:rsidR="006649D6" w:rsidRPr="00131CE1" w:rsidRDefault="006649D6" w:rsidP="00A92B80">
      <w:pPr>
        <w:pStyle w:val="PL"/>
      </w:pPr>
      <w:r w:rsidRPr="00A92B80">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A92B80">
      <w:pPr>
        <w:pStyle w:val="PL"/>
      </w:pPr>
      <w:r w:rsidRPr="00A92B80">
        <w:t xml:space="preserve">        suppFeat:</w:t>
      </w:r>
    </w:p>
    <w:p w14:paraId="24BE57B5" w14:textId="77777777" w:rsidR="00226A96" w:rsidRPr="00EA4462" w:rsidRDefault="00226A96" w:rsidP="00A92B80">
      <w:pPr>
        <w:pStyle w:val="PL"/>
      </w:pPr>
      <w:r w:rsidRPr="00A92B80">
        <w:t xml:space="preserve">          $ref: 'TS29571_CommonData.yaml#/components/schemas/SupportedFeatures'</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dnn:</w:t>
      </w:r>
    </w:p>
    <w:p w14:paraId="1C300095" w14:textId="77777777" w:rsidR="003A3895" w:rsidRDefault="003A3895" w:rsidP="00A92B80">
      <w:pPr>
        <w:pStyle w:val="PL"/>
        <w:rPr>
          <w:lang w:eastAsia="zh-CN"/>
        </w:rPr>
      </w:pPr>
      <w:r w:rsidRPr="00A92B80">
        <w:t xml:space="preserve">          $ref: 'TS29571_CommonData.yaml#/components/schemas/Dnn'</w:t>
      </w:r>
    </w:p>
    <w:p w14:paraId="789317C9" w14:textId="77777777" w:rsidR="003A3895" w:rsidRDefault="003A3895" w:rsidP="00A92B80">
      <w:pPr>
        <w:pStyle w:val="PL"/>
        <w:rPr>
          <w:lang w:eastAsia="zh-CN"/>
        </w:rPr>
      </w:pPr>
      <w:r w:rsidRPr="00A92B80">
        <w:t xml:space="preserve">        snssai:</w:t>
      </w:r>
    </w:p>
    <w:p w14:paraId="3E047B0C" w14:textId="77777777" w:rsidR="003A3895" w:rsidRPr="00E639F5" w:rsidRDefault="003A3895" w:rsidP="00A92B80">
      <w:pPr>
        <w:pStyle w:val="PL"/>
        <w:rPr>
          <w:lang w:eastAsia="zh-CN"/>
        </w:rPr>
      </w:pPr>
      <w:r w:rsidRPr="00A92B80">
        <w:t xml:space="preserve">          $ref: 'TS29571_CommonData.yaml#/components/schemas/Snssai'</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92B80">
      <w:pPr>
        <w:pStyle w:val="PL"/>
      </w:pPr>
      <w:r w:rsidRPr="00A92B80">
        <w:t xml:space="preserve">        suppFeat:</w:t>
      </w:r>
    </w:p>
    <w:p w14:paraId="0CED1515" w14:textId="77777777" w:rsidR="00A65113" w:rsidRPr="002D75F7" w:rsidRDefault="00A65113" w:rsidP="00A92B80">
      <w:pPr>
        <w:pStyle w:val="PL"/>
      </w:pPr>
      <w:r w:rsidRPr="00A92B80">
        <w:t xml:space="preserve">          $ref: 'TS29571_CommonData.yaml#/components/schemas/SupportedFeatures'</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A92B80">
      <w:pPr>
        <w:pStyle w:val="PL"/>
        <w:rPr>
          <w:lang w:eastAsia="zh-CN"/>
        </w:rPr>
      </w:pPr>
      <w:r w:rsidRPr="00A92B80">
        <w:t xml:space="preserve">        - required: [dnn]</w:t>
      </w:r>
    </w:p>
    <w:p w14:paraId="23DF0F53" w14:textId="77777777" w:rsidR="003A3895" w:rsidRPr="00E639F5" w:rsidRDefault="003A3895" w:rsidP="00A92B80">
      <w:pPr>
        <w:pStyle w:val="PL"/>
        <w:rPr>
          <w:lang w:eastAsia="zh-CN"/>
        </w:rPr>
      </w:pPr>
      <w:r w:rsidRPr="00A92B80">
        <w:t xml:space="preserve">        - required: [snssai]</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lastRenderedPageBreak/>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ecsServerAddr:</w:t>
      </w:r>
    </w:p>
    <w:p w14:paraId="52C9206B" w14:textId="77777777" w:rsidR="00F60170" w:rsidRPr="00EA4462" w:rsidRDefault="00F60170" w:rsidP="00A92B80">
      <w:pPr>
        <w:pStyle w:val="PL"/>
      </w:pPr>
      <w:r w:rsidRPr="00A92B80">
        <w:t xml:space="preserve">          $ref: 'TS29571_CommonData.yaml#/components/schemas/</w:t>
      </w:r>
      <w:r w:rsidRPr="00A92B80">
        <w:rPr>
          <w:rFonts w:hint="eastAsia"/>
        </w:rPr>
        <w:t>E</w:t>
      </w:r>
      <w:r w:rsidRPr="00A92B80">
        <w:t>csServerAddr'</w:t>
      </w:r>
    </w:p>
    <w:p w14:paraId="002AF02A" w14:textId="77777777" w:rsidR="006649D6" w:rsidRPr="00442B68" w:rsidRDefault="006649D6" w:rsidP="00A92B80">
      <w:pPr>
        <w:pStyle w:val="PL"/>
      </w:pPr>
      <w:r w:rsidRPr="00A92B80">
        <w:t xml:space="preserve">        ecsAuthMethods:</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'TS29503_Nudm_PP.yaml#/components/schemas/EcsAuthMethod'</w:t>
      </w:r>
    </w:p>
    <w:p w14:paraId="58E2C03A" w14:textId="77777777" w:rsidR="006649D6" w:rsidRPr="00131CE1" w:rsidRDefault="006649D6" w:rsidP="00A92B80">
      <w:pPr>
        <w:pStyle w:val="PL"/>
      </w:pPr>
      <w:r w:rsidRPr="00A92B80">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A92B80">
      <w:pPr>
        <w:pStyle w:val="PL"/>
      </w:pPr>
      <w:r w:rsidRPr="00A92B80">
        <w:t xml:space="preserve">        spatialValidityCond:</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lastRenderedPageBreak/>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lastRenderedPageBreak/>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lastRenderedPageBreak/>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lastRenderedPageBreak/>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3D5147F" w:rsidR="009E2F8D" w:rsidRDefault="009E2F8D" w:rsidP="009E2F8D">
      <w:pPr>
        <w:pStyle w:val="PL"/>
        <w:rPr>
          <w:lang w:eastAsia="zh-CN"/>
        </w:rPr>
      </w:pPr>
      <w:r>
        <w:rPr>
          <w:lang w:eastAsia="zh-CN"/>
        </w:rPr>
        <w:t xml:space="preserve">  version: 1.0.0</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30803A82"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8B2D70">
        <w:rPr>
          <w:lang w:eastAsia="zh-CN"/>
        </w:rPr>
        <w:t>5</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lastRenderedPageBreak/>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lastRenderedPageBreak/>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lastRenderedPageBreak/>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lastRenderedPageBreak/>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2E119CC6"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455F4634"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7315210A"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8B2D70">
        <w:rPr>
          <w:rFonts w:eastAsia="Malgun Gothic"/>
          <w:lang w:val="en-US" w:eastAsia="ko-KR"/>
        </w:rPr>
        <w:t>5</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31F44E4F"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lastRenderedPageBreak/>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lastRenderedPageBreak/>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lastRenderedPageBreak/>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23B8FAC1"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00684B58"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lastRenderedPageBreak/>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13E574FD"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1128A9AF"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lastRenderedPageBreak/>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5CC604A3"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w:t>
      </w:r>
      <w:r w:rsidR="00B66D78">
        <w:rPr>
          <w:rFonts w:eastAsia="DengXian"/>
          <w:lang w:val="en-US"/>
        </w:rPr>
        <w:t>ing</w:t>
      </w:r>
      <w:r>
        <w:rPr>
          <w:rFonts w:eastAsia="DengXian"/>
          <w:lang w:val="en-US"/>
        </w:rPr>
        <w:t>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lastRenderedPageBreak/>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r>
        <w:t xml:space="preserve">          enum:</w:t>
      </w:r>
    </w:p>
    <w:p w14:paraId="00FAA79E" w14:textId="77777777" w:rsidR="003032DB" w:rsidRDefault="003032DB" w:rsidP="003032DB">
      <w:pPr>
        <w:pStyle w:val="PL"/>
      </w:pPr>
      <w:r>
        <w:t xml:space="preserve">            - </w:t>
      </w:r>
      <w:r>
        <w:rPr>
          <w:lang w:eastAsia="zh-CN"/>
        </w:rPr>
        <w:t>true</w:t>
      </w:r>
    </w:p>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1AA7B06"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lastRenderedPageBreak/>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DengXian"/>
          <w:lang w:val="en-US"/>
        </w:rPr>
      </w:pPr>
      <w:r w:rsidRPr="00B14DE1">
        <w:rPr>
          <w:rFonts w:eastAsia="DengXian"/>
          <w:lang w:val="en-US"/>
        </w:rPr>
        <w:t xml:space="preserve">          description: &gt;</w:t>
      </w:r>
    </w:p>
    <w:p w14:paraId="6ED4A498" w14:textId="77777777" w:rsidR="00136CDC" w:rsidRPr="00B14DE1" w:rsidRDefault="00136CDC" w:rsidP="00136CDC">
      <w:pPr>
        <w:pStyle w:val="PL"/>
        <w:rPr>
          <w:rFonts w:eastAsia="DengXian"/>
          <w:lang w:val="en-US"/>
        </w:rPr>
      </w:pPr>
      <w:r w:rsidRPr="00B14DE1">
        <w:rPr>
          <w:rFonts w:eastAsia="DengXian"/>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DengXian"/>
          <w:lang w:val="en-US"/>
        </w:rPr>
        <w:t>.</w:t>
      </w:r>
    </w:p>
    <w:p w14:paraId="6EBB5187" w14:textId="7E80793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DengXian"/>
          <w:lang w:val="en-US"/>
        </w:rPr>
        <w:t>.</w:t>
      </w:r>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639BF889" w14:textId="7777777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60BC1BFC"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w:t>
      </w:r>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2B8A8BDB" w:rsidR="00E40024" w:rsidRPr="007A1863" w:rsidRDefault="00E40024" w:rsidP="00E40024">
      <w:pPr>
        <w:pStyle w:val="PL"/>
        <w:rPr>
          <w:rFonts w:eastAsia="DengXian"/>
          <w:lang w:val="en-US"/>
        </w:rPr>
      </w:pPr>
      <w:r w:rsidRPr="007A1863">
        <w:rPr>
          <w:rFonts w:eastAsia="DengXian"/>
          <w:lang w:val="en-US"/>
        </w:rPr>
        <w:t xml:space="preserve">        qosSustainInfo</w:t>
      </w:r>
      <w:r w:rsidR="00136CDC">
        <w:rPr>
          <w:rFonts w:eastAsia="DengXian"/>
          <w:lang w:val="en-US"/>
        </w:rPr>
        <w:t>Data</w:t>
      </w:r>
      <w:r w:rsidRPr="007A1863">
        <w:rPr>
          <w:rFonts w:eastAsia="DengXian"/>
          <w:lang w:val="en-US"/>
        </w:rPr>
        <w:t>:</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4D97AD4A" w14:textId="77777777" w:rsidR="00136CDC" w:rsidRDefault="00136CDC" w:rsidP="00136CDC">
      <w:pPr>
        <w:pStyle w:val="PL"/>
        <w:rPr>
          <w:rFonts w:eastAsia="DengXian"/>
          <w:lang w:val="en-US"/>
        </w:rPr>
      </w:pPr>
      <w:r w:rsidRPr="007A1863">
        <w:rPr>
          <w:rFonts w:eastAsia="DengXian"/>
          <w:lang w:val="en-US"/>
        </w:rPr>
        <w:t xml:space="preserve">          minItems: 1</w:t>
      </w:r>
    </w:p>
    <w:p w14:paraId="79C71C80" w14:textId="1ABCFE6A"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6FEB77A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A92B80">
      <w:pPr>
        <w:pStyle w:val="PL"/>
      </w:pPr>
      <w:r w:rsidRPr="00A92B80">
        <w:t xml:space="preserve">          type: boolean</w:t>
      </w:r>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DengXian"/>
          <w:lang w:val="en-US"/>
        </w:rPr>
      </w:pPr>
      <w:r w:rsidRPr="00E0587D">
        <w:rPr>
          <w:rFonts w:eastAsia="DengXian"/>
          <w:lang w:val="en-US"/>
        </w:rPr>
        <w:lastRenderedPageBreak/>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1662CFFA"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3D258A8F"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375B46C5"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lastRenderedPageBreak/>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borderCrssPnt: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accptDeviatDist:</w:t>
      </w:r>
    </w:p>
    <w:p w14:paraId="1A0D7F88" w14:textId="77777777" w:rsidR="009C375C" w:rsidRPr="005C6B55" w:rsidRDefault="009C375C" w:rsidP="00A92B80">
      <w:pPr>
        <w:pStyle w:val="PL"/>
        <w:rPr>
          <w:noProof/>
        </w:rPr>
      </w:pPr>
      <w:r w:rsidRPr="00A92B80">
        <w:t xml:space="preserve">          $ref: 'TS29571_CommonData.yaml#/components/schemas/Uinteger'</w:t>
      </w:r>
    </w:p>
    <w:p w14:paraId="12E256AE" w14:textId="77777777" w:rsidR="009C375C" w:rsidRPr="005C6B55" w:rsidRDefault="009C375C" w:rsidP="00A92B80">
      <w:pPr>
        <w:pStyle w:val="PL"/>
        <w:rPr>
          <w:noProof/>
        </w:rPr>
      </w:pPr>
      <w:r w:rsidRPr="00A92B80">
        <w:t xml:space="preserve">        accptDeviatTime:</w:t>
      </w:r>
    </w:p>
    <w:p w14:paraId="102415A0" w14:textId="77777777" w:rsidR="009C375C" w:rsidRPr="005C6B55" w:rsidRDefault="009C375C" w:rsidP="00A92B80">
      <w:pPr>
        <w:pStyle w:val="PL"/>
        <w:rPr>
          <w:noProof/>
        </w:rPr>
      </w:pPr>
      <w:r w:rsidRPr="00A92B80">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0FA980DC"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lastRenderedPageBreak/>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DengXian" w:cs="Arial"/>
          <w:szCs w:val="18"/>
        </w:rPr>
      </w:pPr>
      <w:r>
        <w:t xml:space="preserve">        </w:t>
      </w:r>
      <w:r>
        <w:rPr>
          <w:rFonts w:eastAsia="DengXian"/>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t xml:space="preserve">  version: 1.0.0</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lastRenderedPageBreak/>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lastRenderedPageBreak/>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lastRenderedPageBreak/>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lastRenderedPageBreak/>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lastRenderedPageBreak/>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188" w:name="_Toc160489003"/>
      <w:r>
        <w:t>A.40</w:t>
      </w:r>
      <w:r>
        <w:tab/>
        <w:t>ImsSessionManagement API</w:t>
      </w:r>
      <w:bookmarkEnd w:id="188"/>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F51DB76" w:rsidR="00851BE5" w:rsidRPr="00683719" w:rsidRDefault="00851BE5" w:rsidP="00851BE5">
      <w:pPr>
        <w:pStyle w:val="PL"/>
        <w:rPr>
          <w:lang w:val="en-US"/>
        </w:rPr>
      </w:pPr>
      <w:r w:rsidRPr="00683719">
        <w:rPr>
          <w:lang w:val="en-US"/>
        </w:rPr>
        <w:t xml:space="preserve">  version: 1.0.0</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225D0161" w:rsidR="00851BE5" w:rsidRPr="008B1C02" w:rsidRDefault="00851BE5" w:rsidP="00851BE5">
      <w:pPr>
        <w:pStyle w:val="PL"/>
      </w:pPr>
      <w:r w:rsidRPr="008B1C02">
        <w:t xml:space="preserve">    3GPP TS 29.522 V1</w:t>
      </w:r>
      <w:r>
        <w:t>9</w:t>
      </w:r>
      <w:r w:rsidRPr="008B1C02">
        <w:t>.</w:t>
      </w:r>
      <w:r w:rsidR="008B2D70">
        <w:t>5</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lastRenderedPageBreak/>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operationId: CreateImsSession</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lastRenderedPageBreak/>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'{$request.body#/notifUri}':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lastRenderedPageBreak/>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lastRenderedPageBreak/>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operationId: Modify</w:t>
      </w:r>
      <w:r w:rsidRPr="002E2430">
        <w:t>IndImsSession</w:t>
      </w:r>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requestBody:</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application/json-patch+json:</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t xml:space="preserve">                $ref: 'TS29571_CommonData.yaml#/components/schemas/PatchItem'</w:t>
      </w:r>
    </w:p>
    <w:p w14:paraId="323B875E" w14:textId="77777777" w:rsidR="00896F0C" w:rsidRPr="008B1C02" w:rsidRDefault="00896F0C" w:rsidP="00896F0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r>
        <w:t>ImsSession</w:t>
      </w:r>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lastRenderedPageBreak/>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0C864753" w:rsidR="005F3356" w:rsidRPr="008748AA" w:rsidRDefault="005F3356" w:rsidP="005F3356">
      <w:pPr>
        <w:pStyle w:val="PL"/>
      </w:pPr>
      <w:r w:rsidRPr="008748AA">
        <w:t xml:space="preserve">  version: 1.0.0</w:t>
      </w:r>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21EC4A29" w:rsidR="005F3356" w:rsidRPr="008748AA" w:rsidRDefault="005F3356" w:rsidP="005F3356">
      <w:pPr>
        <w:pStyle w:val="PL"/>
      </w:pPr>
      <w:r w:rsidRPr="008748AA">
        <w:t xml:space="preserve">    3GPP TS 29.522 V19.</w:t>
      </w:r>
      <w:r w:rsidR="008B2D70">
        <w:t>5</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lastRenderedPageBreak/>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ＭＳ 明朝"/>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ＭＳ 明朝"/>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ＭＳ 明朝"/>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ＭＳ 明朝"/>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ＭＳ 明朝"/>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ＭＳ 明朝"/>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ＭＳ 明朝"/>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ＭＳ 明朝"/>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ＭＳ 明朝"/>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lastRenderedPageBreak/>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ＭＳ 明朝"/>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ＭＳ 明朝"/>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lastRenderedPageBreak/>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ＭＳ 明朝"/>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ＭＳ 明朝"/>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ＭＳ 明朝"/>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ＭＳ 明朝"/>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ＭＳ 明朝"/>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ＭＳ 明朝"/>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ＭＳ 明朝"/>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lastRenderedPageBreak/>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'#/components/schemas/I</w:t>
      </w:r>
      <w:r w:rsidR="00544976" w:rsidRPr="00A92B80">
        <w:t>ms</w:t>
      </w:r>
      <w:r w:rsidRPr="00A92B80">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ＭＳ 明朝"/>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ＭＳ 明朝"/>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ＭＳ 明朝"/>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ＭＳ 明朝"/>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ＭＳ 明朝"/>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lastRenderedPageBreak/>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I</w:t>
      </w:r>
      <w:r w:rsidR="00B75083" w:rsidRPr="00527FBB">
        <w:rPr>
          <w:rFonts w:eastAsia="ＭＳ 明朝"/>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A92B80">
      <w:pPr>
        <w:pStyle w:val="PL"/>
      </w:pPr>
      <w:r w:rsidRPr="00A92B80">
        <w:t xml:space="preserve">        imsReptReq:</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immReports:</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'#/components/schemas/ImsEventReport'</w:t>
      </w:r>
    </w:p>
    <w:p w14:paraId="2FD22E17" w14:textId="77777777" w:rsidR="004D3DD6" w:rsidRPr="00C869CB" w:rsidRDefault="004D3DD6" w:rsidP="00A92B80">
      <w:pPr>
        <w:pStyle w:val="PL"/>
      </w:pPr>
      <w:r w:rsidRPr="00A92B80">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A92B80">
      <w:pPr>
        <w:pStyle w:val="PL"/>
        <w:rPr>
          <w:noProof/>
        </w:rPr>
      </w:pPr>
      <w:r w:rsidRPr="00A92B80">
        <w:t xml:space="preserve">          enum:</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ＭＳ 明朝"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suppFeat:</w:t>
      </w:r>
    </w:p>
    <w:p w14:paraId="73CC6BFD" w14:textId="77777777" w:rsidR="00986B7B" w:rsidRPr="00A44D27" w:rsidRDefault="00986B7B" w:rsidP="00A92B80">
      <w:pPr>
        <w:pStyle w:val="PL"/>
        <w:rPr>
          <w:lang w:val="en-US"/>
        </w:rPr>
      </w:pPr>
      <w:r w:rsidRPr="00A92B80">
        <w:t xml:space="preserve">          $ref: 'TS29571_CommonData.yaml#/components/schemas/SupportedFeatures'</w:t>
      </w:r>
    </w:p>
    <w:p w14:paraId="2949962E" w14:textId="77777777" w:rsidR="0085113A" w:rsidRPr="008748AA" w:rsidRDefault="0085113A" w:rsidP="0085113A">
      <w:pPr>
        <w:pStyle w:val="PL"/>
      </w:pPr>
      <w:r w:rsidRPr="008748AA">
        <w:t xml:space="preserve">        </w:t>
      </w:r>
      <w:r>
        <w:rPr>
          <w:rFonts w:eastAsia="ＭＳ 明朝"/>
        </w:rPr>
        <w:t>notifCorrelation</w:t>
      </w:r>
      <w:r w:rsidRPr="00EF3901">
        <w:rPr>
          <w:rFonts w:eastAsia="ＭＳ 明朝"/>
        </w:rPr>
        <w:t>Id</w:t>
      </w:r>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76DD4A48" w14:textId="77777777" w:rsidR="0085113A" w:rsidRDefault="0085113A" w:rsidP="0085113A">
      <w:pPr>
        <w:pStyle w:val="PL"/>
      </w:pPr>
      <w:r>
        <w:t xml:space="preserve">        - </w:t>
      </w:r>
      <w:r w:rsidRPr="008748AA">
        <w:t>notif</w:t>
      </w:r>
      <w:r>
        <w:t>CorrelationId</w:t>
      </w:r>
    </w:p>
    <w:p w14:paraId="69680167" w14:textId="77777777" w:rsidR="00F67047" w:rsidRDefault="00F67047" w:rsidP="00F67047">
      <w:pPr>
        <w:pStyle w:val="PL"/>
      </w:pPr>
      <w:r>
        <w:lastRenderedPageBreak/>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I</w:t>
      </w:r>
      <w:r w:rsidR="00544976" w:rsidRPr="00A92B80">
        <w:t>ms</w:t>
      </w:r>
      <w:r w:rsidRPr="00A92B80">
        <w:t>EESubscPatch:</w:t>
      </w:r>
    </w:p>
    <w:p w14:paraId="758EDABD" w14:textId="79A135DF" w:rsidR="0094380E" w:rsidRPr="00EF3901" w:rsidRDefault="0094380E" w:rsidP="00A92B80">
      <w:pPr>
        <w:pStyle w:val="PL"/>
        <w:rPr>
          <w:noProof/>
        </w:rPr>
      </w:pPr>
      <w:r w:rsidRPr="00A92B80">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3099AC0B" w14:textId="77777777" w:rsidR="0093756E" w:rsidRPr="00C869CB" w:rsidRDefault="0093756E" w:rsidP="00A92B80">
      <w:pPr>
        <w:pStyle w:val="PL"/>
      </w:pPr>
      <w:r w:rsidRPr="00A92B80">
        <w:t xml:space="preserve">        imsReptReq:</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notifUri:</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ＭＳ 明朝"/>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ＭＳ 明朝"/>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ＭＳ 明朝"/>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4BF4A8D1" w14:textId="77777777" w:rsidR="0085113A" w:rsidRPr="008748AA" w:rsidRDefault="0085113A" w:rsidP="0085113A">
      <w:pPr>
        <w:pStyle w:val="PL"/>
      </w:pPr>
      <w:r w:rsidRPr="008748AA">
        <w:t xml:space="preserve">        </w:t>
      </w:r>
      <w:r>
        <w:rPr>
          <w:rFonts w:eastAsia="ＭＳ 明朝"/>
        </w:rPr>
        <w:t>notifCorrelation</w:t>
      </w:r>
      <w:r w:rsidRPr="00EF3901">
        <w:rPr>
          <w:rFonts w:eastAsia="ＭＳ 明朝"/>
        </w:rPr>
        <w:t>Id</w:t>
      </w:r>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201F5DEF" w14:textId="77777777" w:rsidR="00AC0DC0" w:rsidRDefault="005F3356" w:rsidP="00AC0DC0">
      <w:pPr>
        <w:pStyle w:val="PL"/>
        <w:rPr>
          <w:rFonts w:eastAsia="ＭＳ 明朝"/>
        </w:rPr>
      </w:pPr>
      <w:r w:rsidRPr="00AB023E">
        <w:t xml:space="preserve">        - </w:t>
      </w:r>
      <w:r w:rsidR="0094380E" w:rsidRPr="00EF3901">
        <w:rPr>
          <w:rFonts w:eastAsia="ＭＳ 明朝"/>
          <w:noProof/>
        </w:rPr>
        <w:t>subscriptionId</w:t>
      </w:r>
    </w:p>
    <w:p w14:paraId="6E13B742" w14:textId="77777777" w:rsidR="0085113A" w:rsidRDefault="0085113A" w:rsidP="0085113A">
      <w:pPr>
        <w:pStyle w:val="PL"/>
      </w:pPr>
      <w:r>
        <w:t xml:space="preserve">        - </w:t>
      </w:r>
      <w:r w:rsidRPr="008748AA">
        <w:t>notif</w:t>
      </w:r>
      <w:r>
        <w:t>CorrelationId</w:t>
      </w:r>
    </w:p>
    <w:p w14:paraId="6E6368B9" w14:textId="77777777" w:rsidR="00AC0DC0" w:rsidRPr="008B1C02" w:rsidRDefault="00AC0DC0" w:rsidP="00AC0DC0">
      <w:pPr>
        <w:pStyle w:val="PL"/>
      </w:pPr>
      <w:r w:rsidRPr="008B1C02">
        <w:t xml:space="preserve">      anyOf:</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r>
        <w:rPr>
          <w:lang w:eastAsia="zh-CN"/>
        </w:rPr>
        <w:t>imsFailureCause</w:t>
      </w:r>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ＭＳ 明朝"/>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lastRenderedPageBreak/>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lastRenderedPageBreak/>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operationId: CreateImsParamProvisioning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lastRenderedPageBreak/>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lastRenderedPageBreak/>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operationId: </w:t>
      </w:r>
      <w:r>
        <w:t>ModifyIndImsParamProvisioning</w:t>
      </w:r>
    </w:p>
    <w:p w14:paraId="20EEB734" w14:textId="77777777" w:rsidR="003C1852" w:rsidRPr="008748AA" w:rsidRDefault="003C1852" w:rsidP="003C1852">
      <w:pPr>
        <w:pStyle w:val="PL"/>
      </w:pPr>
      <w:r w:rsidRPr="008748AA">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r w:rsidRPr="008748AA">
        <w:t>requestBody:</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application/json-patch+json:</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'TS29571_CommonData.yaml#/components/schemas/PatchItem'</w:t>
      </w:r>
    </w:p>
    <w:p w14:paraId="1F301BC5" w14:textId="77777777" w:rsidR="003C1852" w:rsidRDefault="003C1852" w:rsidP="003C1852">
      <w:pPr>
        <w:pStyle w:val="PL"/>
      </w:pPr>
      <w:r>
        <w:t xml:space="preserve">              minItems: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r>
        <w:rPr>
          <w:lang w:val="en-US"/>
        </w:rPr>
        <w:t>ImsPpData</w:t>
      </w:r>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lastRenderedPageBreak/>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7A1B2AC1"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Pr>
          <w:lang w:val="en-US"/>
        </w:rPr>
        <w:t>0</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77777777" w:rsidR="00331F45" w:rsidRPr="008B1C02" w:rsidRDefault="00331F45" w:rsidP="00331F45">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lastRenderedPageBreak/>
        <w:t xml:space="preserve">  description: </w:t>
      </w:r>
      <w:r w:rsidR="00A32979">
        <w:rPr>
          <w:lang w:val="en-US"/>
        </w:rPr>
        <w:t>&gt;</w:t>
      </w:r>
    </w:p>
    <w:p w14:paraId="322870D6" w14:textId="7F44302F" w:rsidR="00331F45" w:rsidRPr="008B1C02" w:rsidRDefault="00A32979" w:rsidP="00331F45">
      <w:pPr>
        <w:pStyle w:val="PL"/>
      </w:pPr>
      <w:r>
        <w:rPr>
          <w:lang w:val="en-US"/>
        </w:rPr>
        <w:t xml:space="preserve">    </w:t>
      </w:r>
      <w:r w:rsidR="00331F45" w:rsidRPr="008B1C02">
        <w:t>3GPP TS 29.522 V1</w:t>
      </w:r>
      <w:r w:rsidR="00331F45">
        <w:t>9</w:t>
      </w:r>
      <w:r w:rsidR="00331F45" w:rsidRPr="008B1C02">
        <w:t>.</w:t>
      </w:r>
      <w:r w:rsidR="008B2D70">
        <w:t>5</w:t>
      </w:r>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'{$request.body#/notifUri}':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lastRenderedPageBreak/>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'{$request.body#/notifUri}':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lastRenderedPageBreak/>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r w:rsidR="00E7123F">
        <w:t>extT</w:t>
      </w:r>
      <w:r>
        <w:t>argetArea</w:t>
      </w:r>
      <w:r w:rsidRPr="008B1C02">
        <w:t>:</w:t>
      </w:r>
    </w:p>
    <w:p w14:paraId="1764DD79" w14:textId="00DE0ED1" w:rsidR="00331F45" w:rsidRPr="008B1C02" w:rsidRDefault="00331F45" w:rsidP="00331F45">
      <w:pPr>
        <w:pStyle w:val="PL"/>
      </w:pPr>
      <w:r w:rsidRPr="008B1C02">
        <w:t xml:space="preserve">          $ref: '#/components/schemas/</w:t>
      </w:r>
      <w:r>
        <w:t>Ext</w:t>
      </w:r>
      <w:r w:rsidR="00E7123F">
        <w:t>Target</w:t>
      </w:r>
      <w:r>
        <w: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0FFCBC35" w:rsidR="000A09CC" w:rsidRDefault="000A09CC" w:rsidP="000A09CC">
      <w:pPr>
        <w:pStyle w:val="PL"/>
      </w:pPr>
      <w:r>
        <w:t xml:space="preserve">          $ref: 'TS29122_CommonData.yaml#/components/schemas/DurationSec'</w:t>
      </w:r>
    </w:p>
    <w:p w14:paraId="6B755982" w14:textId="77777777" w:rsidR="00324395" w:rsidRDefault="00324395" w:rsidP="00324395">
      <w:pPr>
        <w:pStyle w:val="PL"/>
        <w:rPr>
          <w:lang w:eastAsia="ja-JP"/>
        </w:rPr>
      </w:pPr>
      <w:r>
        <w:rPr>
          <w:lang w:eastAsia="ja-JP"/>
        </w:rPr>
        <w:t xml:space="preserve">        devLocReqInd:</w:t>
      </w:r>
    </w:p>
    <w:p w14:paraId="0FF7B4DC" w14:textId="77777777" w:rsidR="00324395" w:rsidRDefault="00324395" w:rsidP="00324395">
      <w:pPr>
        <w:pStyle w:val="PL"/>
        <w:rPr>
          <w:lang w:eastAsia="ja-JP"/>
        </w:rPr>
      </w:pPr>
      <w:r>
        <w:rPr>
          <w:lang w:eastAsia="ja-JP"/>
        </w:rPr>
        <w:t xml:space="preserve">          type: boolean</w:t>
      </w:r>
    </w:p>
    <w:p w14:paraId="2CE20D4D" w14:textId="77777777" w:rsidR="00324395" w:rsidRDefault="00324395" w:rsidP="00324395">
      <w:pPr>
        <w:pStyle w:val="PL"/>
        <w:rPr>
          <w:lang w:eastAsia="ja-JP"/>
        </w:rPr>
      </w:pPr>
      <w:r>
        <w:rPr>
          <w:lang w:eastAsia="ja-JP"/>
        </w:rPr>
        <w:t xml:space="preserve">          enum:</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游明朝"/>
          <w:lang w:eastAsia="ja-JP"/>
        </w:rPr>
      </w:pPr>
      <w:r>
        <w:rPr>
          <w:lang w:eastAsia="ja-JP"/>
        </w:rPr>
        <w:t xml:space="preserve">           </w:t>
      </w:r>
      <w:r w:rsidRPr="00E05793">
        <w:rPr>
          <w:lang w:eastAsia="ja-JP"/>
        </w:rPr>
        <w:t xml:space="preserve"> </w:t>
      </w:r>
      <w:r w:rsidRPr="00F66F2D">
        <w:rPr>
          <w:rFonts w:eastAsia="ＭＳ 明朝"/>
          <w:lang w:eastAsia="zh-CN"/>
        </w:rPr>
        <w:t xml:space="preserve">to </w:t>
      </w:r>
      <w:r>
        <w:rPr>
          <w:lang w:eastAsia="ja-JP"/>
        </w:rPr>
        <w:t xml:space="preserve">the value "false" </w:t>
      </w:r>
      <w:r w:rsidRPr="00F66F2D">
        <w:rPr>
          <w:rFonts w:eastAsia="ＭＳ 明朝"/>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lastRenderedPageBreak/>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61EB2032" w:rsidR="00331F45" w:rsidRPr="00F11966" w:rsidRDefault="00331F45" w:rsidP="00331F45">
      <w:pPr>
        <w:pStyle w:val="PL"/>
      </w:pPr>
      <w:r w:rsidRPr="00F11966">
        <w:t xml:space="preserve">        - required: [</w:t>
      </w:r>
      <w:r w:rsidR="00861E7B">
        <w:t>extT</w:t>
      </w:r>
      <w:r>
        <w: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143F07D1" w:rsidR="00331F45" w:rsidRDefault="00331F45" w:rsidP="00331F45">
      <w:pPr>
        <w:pStyle w:val="PL"/>
      </w:pPr>
      <w:r>
        <w:t xml:space="preserve">        </w:t>
      </w:r>
      <w:r w:rsidR="00535C2F">
        <w:t>extT</w:t>
      </w:r>
      <w:r>
        <w:t>argetArea:</w:t>
      </w:r>
    </w:p>
    <w:p w14:paraId="65C23DCE" w14:textId="511BA036" w:rsidR="00331F45" w:rsidRDefault="00331F45" w:rsidP="00331F45">
      <w:pPr>
        <w:pStyle w:val="PL"/>
      </w:pPr>
      <w:r>
        <w:t xml:space="preserve">          $ref: '#/components/schemas/Ext</w:t>
      </w:r>
      <w:r w:rsidR="00535C2F">
        <w:t>Target</w:t>
      </w:r>
      <w:r>
        <w: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devLocReqInd:</w:t>
      </w:r>
    </w:p>
    <w:p w14:paraId="4DEEB938" w14:textId="77777777" w:rsidR="00284E68" w:rsidRDefault="00284E68" w:rsidP="00284E68">
      <w:pPr>
        <w:pStyle w:val="PL"/>
        <w:rPr>
          <w:lang w:eastAsia="ja-JP"/>
        </w:rPr>
      </w:pPr>
      <w:r>
        <w:rPr>
          <w:lang w:eastAsia="ja-JP"/>
        </w:rPr>
        <w:t xml:space="preserve">          type: boolean</w:t>
      </w:r>
    </w:p>
    <w:p w14:paraId="5A4472E2" w14:textId="77777777" w:rsidR="00284E68" w:rsidRDefault="00284E68" w:rsidP="00284E68">
      <w:pPr>
        <w:pStyle w:val="PL"/>
        <w:rPr>
          <w:lang w:eastAsia="ja-JP"/>
        </w:rPr>
      </w:pPr>
      <w:r>
        <w:rPr>
          <w:lang w:eastAsia="ja-JP"/>
        </w:rPr>
        <w:t xml:space="preserve">          enum:</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AIoT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AIoT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游明朝"/>
          <w:lang w:eastAsia="ja-JP"/>
        </w:rPr>
      </w:pPr>
      <w:r>
        <w:rPr>
          <w:lang w:eastAsia="ja-JP"/>
        </w:rPr>
        <w:t xml:space="preserve">            </w:t>
      </w:r>
      <w:r w:rsidRPr="00F66F2D">
        <w:rPr>
          <w:rFonts w:eastAsia="ＭＳ 明朝"/>
          <w:lang w:eastAsia="zh-CN"/>
        </w:rPr>
        <w:t xml:space="preserve">to </w:t>
      </w:r>
      <w:r>
        <w:rPr>
          <w:lang w:eastAsia="ja-JP"/>
        </w:rPr>
        <w:t xml:space="preserve">the value "false" </w:t>
      </w:r>
      <w:r w:rsidRPr="00F66F2D">
        <w:rPr>
          <w:rFonts w:eastAsia="ＭＳ 明朝"/>
          <w:lang w:eastAsia="zh-CN"/>
        </w:rPr>
        <w:t>is forbidden</w:t>
      </w:r>
      <w:r>
        <w:rPr>
          <w:lang w:eastAsia="ja-JP"/>
        </w:rPr>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2BDE15CE" w:rsidR="00331F45" w:rsidRDefault="00331F45" w:rsidP="00331F45">
      <w:pPr>
        <w:pStyle w:val="PL"/>
      </w:pPr>
      <w:r>
        <w:t xml:space="preserve">        - required: [</w:t>
      </w:r>
      <w:r w:rsidR="00870856">
        <w:t>extT</w:t>
      </w:r>
      <w:r>
        <w: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lastRenderedPageBreak/>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for the AIoT service operation</w:t>
      </w:r>
    </w:p>
    <w:p w14:paraId="3FAC5903" w14:textId="6E58210E" w:rsidR="00331F45" w:rsidRDefault="007D686F" w:rsidP="007D686F">
      <w:pPr>
        <w:pStyle w:val="PL"/>
      </w:pPr>
      <w:r>
        <w:t xml:space="preserve">           </w:t>
      </w:r>
      <w:r w:rsidR="004F7A3F">
        <w:rPr>
          <w:rFonts w:cs="Arial"/>
          <w:szCs w:val="18"/>
        </w:rPr>
        <w:t xml:space="preserve"> identified by the </w:t>
      </w:r>
      <w:r>
        <w:rPr>
          <w:rFonts w:cs="Arial"/>
          <w:szCs w:val="18"/>
        </w:rPr>
        <w:t>afT</w:t>
      </w:r>
      <w:r w:rsidR="004F7A3F">
        <w:rPr>
          <w:rFonts w:cs="Arial"/>
          <w:szCs w:val="18"/>
        </w:rPr>
        <w:t>ransId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AIoT service operation identified by the afTransId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r>
        <w:rPr>
          <w:rFonts w:hint="eastAsia"/>
          <w:lang w:eastAsia="zh-CN"/>
        </w:rPr>
        <w:t>fa</w:t>
      </w:r>
      <w:r>
        <w:rPr>
          <w:lang w:eastAsia="zh-CN"/>
        </w:rPr>
        <w:t>ilCause</w:t>
      </w:r>
      <w:r>
        <w:t>:</w:t>
      </w:r>
    </w:p>
    <w:p w14:paraId="1ED33639" w14:textId="5CFCC072" w:rsidR="008E7DCC" w:rsidRDefault="00DE377D" w:rsidP="00DE377D">
      <w:pPr>
        <w:pStyle w:val="PL"/>
      </w:pPr>
      <w:r>
        <w:t xml:space="preserve">          $ref: 'TS29569_Naiotf_AIoT.yaml#/components/schemas/</w:t>
      </w:r>
      <w:r>
        <w:rPr>
          <w:rFonts w:hint="eastAsia"/>
          <w:lang w:eastAsia="zh-CN"/>
        </w:rPr>
        <w:t>F</w:t>
      </w:r>
      <w:r>
        <w:rPr>
          <w:lang w:eastAsia="zh-CN"/>
        </w:rPr>
        <w:t>ailureCause</w:t>
      </w:r>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r w:rsidRPr="008B1C02">
        <w:t>af</w:t>
      </w:r>
      <w:r>
        <w:t>Trans</w:t>
      </w:r>
      <w:r w:rsidRPr="008B1C02">
        <w:t>Id</w:t>
      </w:r>
    </w:p>
    <w:p w14:paraId="26AA3075" w14:textId="0BC50183" w:rsidR="00331F45" w:rsidRDefault="00AD409A" w:rsidP="00AD409A">
      <w:pPr>
        <w:pStyle w:val="PL"/>
      </w:pPr>
      <w:r>
        <w:t xml:space="preserve">      allOf:</w:t>
      </w:r>
    </w:p>
    <w:p w14:paraId="23CF57B3" w14:textId="5A399EC7" w:rsidR="004F7A3F" w:rsidRDefault="004F7A3F" w:rsidP="004F7A3F">
      <w:pPr>
        <w:pStyle w:val="PL"/>
      </w:pPr>
      <w:r>
        <w:t xml:space="preserve">      </w:t>
      </w:r>
      <w:r w:rsidR="00AD409A">
        <w:t xml:space="preserve">  - </w:t>
      </w:r>
      <w:r>
        <w:t>anyOf:</w:t>
      </w:r>
    </w:p>
    <w:p w14:paraId="64642326" w14:textId="05D5E26C" w:rsidR="004F7A3F" w:rsidRDefault="004F7A3F" w:rsidP="004F7A3F">
      <w:pPr>
        <w:pStyle w:val="PL"/>
      </w:pPr>
      <w:r>
        <w:t xml:space="preserve">        </w:t>
      </w:r>
      <w:r w:rsidR="00AD409A">
        <w:t xml:space="preserve">  </w:t>
      </w:r>
      <w:r>
        <w:t>- required: [devicesRepData]</w:t>
      </w:r>
    </w:p>
    <w:p w14:paraId="0E37A5D2" w14:textId="008C8774" w:rsidR="00AD409A" w:rsidRDefault="004F7A3F" w:rsidP="00AD409A">
      <w:pPr>
        <w:pStyle w:val="PL"/>
      </w:pPr>
      <w:r>
        <w:t xml:space="preserve">        </w:t>
      </w:r>
      <w:r w:rsidR="00AD409A">
        <w:t xml:space="preserve">  </w:t>
      </w:r>
      <w:r>
        <w:t>- required: [lastRepInd]</w:t>
      </w:r>
    </w:p>
    <w:p w14:paraId="07E125E9" w14:textId="77777777" w:rsidR="00AD409A" w:rsidRDefault="00AD409A" w:rsidP="00AD409A">
      <w:pPr>
        <w:pStyle w:val="PL"/>
      </w:pPr>
      <w:r>
        <w:t xml:space="preserve">          - required: [</w:t>
      </w:r>
      <w:r>
        <w:rPr>
          <w:rFonts w:hint="eastAsia"/>
          <w:lang w:eastAsia="zh-CN"/>
        </w:rPr>
        <w:t>fa</w:t>
      </w:r>
      <w:r>
        <w:rPr>
          <w:lang w:eastAsia="zh-CN"/>
        </w:rPr>
        <w:t>ilCause</w:t>
      </w:r>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[devicesRepData, </w:t>
      </w:r>
      <w:r>
        <w:rPr>
          <w:rFonts w:hint="eastAsia"/>
          <w:lang w:eastAsia="zh-CN"/>
        </w:rPr>
        <w:t>fa</w:t>
      </w:r>
      <w:r>
        <w:rPr>
          <w:lang w:eastAsia="zh-CN"/>
        </w:rPr>
        <w:t>ilCause</w:t>
      </w:r>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r>
        <w:rPr>
          <w:lang w:val="en-US"/>
        </w:rPr>
        <w:t>Ext</w:t>
      </w:r>
      <w:r w:rsidR="005E3B26">
        <w:rPr>
          <w:lang w:val="en-US"/>
        </w:rPr>
        <w:t>Target</w:t>
      </w:r>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AIoT</w:t>
      </w:r>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r w:rsidR="00122D4A">
        <w:t>extA</w:t>
      </w:r>
      <w:r>
        <w:rPr>
          <w:lang w:eastAsia="zh-CN"/>
        </w:rPr>
        <w:t>reaIds</w:t>
      </w:r>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AIoT</w:t>
      </w:r>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lastRenderedPageBreak/>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PERMANENT_DISABLE: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Heading1"/>
      </w:pPr>
      <w:r w:rsidRPr="00A92B80">
        <w:t>A.44</w:t>
      </w:r>
      <w:r w:rsidRPr="00A92B80">
        <w:tab/>
        <w:t>VFLTraining API</w:t>
      </w:r>
    </w:p>
    <w:p w14:paraId="46DF26B9" w14:textId="77777777" w:rsidR="00FB6920" w:rsidRPr="00A92B80" w:rsidRDefault="00FB6920" w:rsidP="00A92B80">
      <w:pPr>
        <w:pStyle w:val="PL"/>
      </w:pPr>
      <w:r w:rsidRPr="00A92B80">
        <w:t>openapi: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2F743EE8" w:rsidR="00FB6920" w:rsidRPr="00A92B80" w:rsidRDefault="00FB6920" w:rsidP="00A92B80">
      <w:pPr>
        <w:pStyle w:val="PL"/>
      </w:pPr>
      <w:r w:rsidRPr="00A92B80">
        <w:t xml:space="preserve">  version: 1.0.0</w:t>
      </w:r>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77777777" w:rsidR="00FB6920" w:rsidRPr="00A92B80" w:rsidRDefault="00FB6920" w:rsidP="00A92B80">
      <w:pPr>
        <w:pStyle w:val="PL"/>
      </w:pPr>
      <w:r w:rsidRPr="00A92B80">
        <w:t xml:space="preserve">    © 2025,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r w:rsidRPr="00A92B80">
        <w:t>externalDocs:</w:t>
      </w:r>
    </w:p>
    <w:p w14:paraId="3CF702A2" w14:textId="77777777" w:rsidR="00FB6920" w:rsidRPr="00A92B80" w:rsidRDefault="00FB6920" w:rsidP="00A92B80">
      <w:pPr>
        <w:pStyle w:val="PL"/>
      </w:pPr>
      <w:r w:rsidRPr="00A92B80">
        <w:t xml:space="preserve">  description: &gt;</w:t>
      </w:r>
    </w:p>
    <w:p w14:paraId="6B2CDE49" w14:textId="199E20C0" w:rsidR="00FB6920" w:rsidRPr="00A92B80" w:rsidRDefault="00FB6920" w:rsidP="00A92B80">
      <w:pPr>
        <w:pStyle w:val="PL"/>
      </w:pPr>
      <w:r w:rsidRPr="00A92B80">
        <w:t xml:space="preserve">    3GPP TS 29.522 V19.</w:t>
      </w:r>
      <w:r w:rsidR="008B2D70" w:rsidRPr="00A92B80">
        <w:t>5</w:t>
      </w:r>
      <w:r w:rsidRPr="00A92B80">
        <w:t>.0; 5G System; Network Exposure Function Northbound APIs.</w:t>
      </w:r>
    </w:p>
    <w:p w14:paraId="335883C4" w14:textId="77777777" w:rsidR="00FB6920" w:rsidRPr="00A92B80" w:rsidRDefault="00FB6920" w:rsidP="00A92B80">
      <w:pPr>
        <w:pStyle w:val="PL"/>
      </w:pPr>
      <w:r w:rsidRPr="00A92B80">
        <w:t xml:space="preserve">  url: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t>servers:</w:t>
      </w:r>
    </w:p>
    <w:p w14:paraId="0D4545B3" w14:textId="77777777" w:rsidR="00FB6920" w:rsidRPr="00A92B80" w:rsidRDefault="00FB6920" w:rsidP="00A92B80">
      <w:pPr>
        <w:pStyle w:val="PL"/>
      </w:pPr>
      <w:r w:rsidRPr="00A92B80">
        <w:t xml:space="preserve">  - url: '{apiRoot}/3gpp-vfl-training/v1'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apiRoot:</w:t>
      </w:r>
    </w:p>
    <w:p w14:paraId="5157AF0C" w14:textId="77777777" w:rsidR="00FB6920" w:rsidRPr="00A92B80" w:rsidRDefault="00FB6920" w:rsidP="00A92B80">
      <w:pPr>
        <w:pStyle w:val="PL"/>
      </w:pPr>
      <w:r w:rsidRPr="00A92B80">
        <w:t xml:space="preserve">        default: https://example.com</w:t>
      </w:r>
    </w:p>
    <w:p w14:paraId="2BE33C59" w14:textId="77777777" w:rsidR="00FB6920" w:rsidRPr="00A92B80" w:rsidRDefault="00FB6920" w:rsidP="00A92B80">
      <w:pPr>
        <w:pStyle w:val="PL"/>
      </w:pPr>
      <w:r w:rsidRPr="00A92B80">
        <w:t xml:space="preserve">        description: apiRoot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afId</w:t>
      </w:r>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operationId: GetVFLTrainingSubscriptions</w:t>
      </w:r>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'#/components/schemas/VflTrainingSubs'</w:t>
      </w:r>
    </w:p>
    <w:p w14:paraId="0CC9B1BA" w14:textId="77777777" w:rsidR="00FB6920" w:rsidRPr="00A92B80" w:rsidRDefault="00FB6920" w:rsidP="00A92B80">
      <w:pPr>
        <w:pStyle w:val="PL"/>
      </w:pPr>
      <w:r w:rsidRPr="00A92B80">
        <w:t xml:space="preserve">                minItems: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lastRenderedPageBreak/>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operationId: CreateVFLTrainingSubscription</w:t>
      </w:r>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requestBody:</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'#/components/schemas/VflTrainingSubs'</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'#/components/schemas/VflTrainingSubs'</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callbacks:</w:t>
      </w:r>
    </w:p>
    <w:p w14:paraId="7D80DC48" w14:textId="77777777" w:rsidR="00FB6920" w:rsidRPr="00A92B80" w:rsidRDefault="00FB6920" w:rsidP="00A92B80">
      <w:pPr>
        <w:pStyle w:val="PL"/>
        <w:rPr>
          <w:lang w:val="en-US"/>
        </w:rPr>
      </w:pPr>
      <w:r w:rsidRPr="00A92B80">
        <w:t xml:space="preserve">        VFLTrainingNotification:</w:t>
      </w:r>
    </w:p>
    <w:p w14:paraId="538FBF46" w14:textId="77777777" w:rsidR="00FB6920" w:rsidRPr="00A92B80" w:rsidRDefault="00FB6920" w:rsidP="00A92B80">
      <w:pPr>
        <w:pStyle w:val="PL"/>
        <w:rPr>
          <w:lang w:val="en-US"/>
        </w:rPr>
      </w:pPr>
      <w:r w:rsidRPr="00A92B80">
        <w:t xml:space="preserve">          '{$request.body#/notifUri}':</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requestBody:</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lastRenderedPageBreak/>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/subscriptions/{subId}:</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t xml:space="preserve">      - name: afId</w:t>
      </w:r>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subId</w:t>
      </w:r>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operationId: GetVFLTrainingSubscription</w:t>
      </w:r>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'#/components/schemas/VflTrainingSubs'</w:t>
      </w:r>
    </w:p>
    <w:p w14:paraId="024147D0" w14:textId="77777777" w:rsidR="00FB6920" w:rsidRPr="00A92B80" w:rsidRDefault="00FB6920" w:rsidP="00A92B80">
      <w:pPr>
        <w:pStyle w:val="PL"/>
      </w:pPr>
      <w:r w:rsidRPr="00A92B80">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lastRenderedPageBreak/>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operationId: UpdateVFLTrainingSubscription</w:t>
      </w:r>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requestBody:</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'#/components/schemas/VflTrainingSubs'</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'#/components/schemas/VflTrainingSubs'</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operationId: ModifyVFLTrainingSubscription</w:t>
      </w:r>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t xml:space="preserve">        - Individual VFL Training Subscription (Document)</w:t>
      </w:r>
    </w:p>
    <w:p w14:paraId="73D60DC0" w14:textId="77777777" w:rsidR="00FB6920" w:rsidRPr="00A92B80" w:rsidRDefault="00FB6920" w:rsidP="00A92B80">
      <w:pPr>
        <w:pStyle w:val="PL"/>
      </w:pPr>
      <w:r w:rsidRPr="00A92B80">
        <w:t xml:space="preserve">      requestBody:</w:t>
      </w:r>
    </w:p>
    <w:p w14:paraId="75DA7DAD" w14:textId="77777777" w:rsidR="00FB6920" w:rsidRPr="00A92B80" w:rsidRDefault="00FB6920" w:rsidP="00A92B80">
      <w:pPr>
        <w:pStyle w:val="PL"/>
      </w:pPr>
      <w:r w:rsidRPr="00A92B80">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t xml:space="preserve">          application/merge-patch+json:</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'#/components/schemas/VflTrainingSubsPatch'</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'#/components/schemas/VflTrainingSubs'</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lastRenderedPageBreak/>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operationId: DeleteVFLTrainingSubscription</w:t>
      </w:r>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t>components:</w:t>
      </w:r>
    </w:p>
    <w:p w14:paraId="7E4696F0" w14:textId="77777777" w:rsidR="00FB6920" w:rsidRPr="00A92B80" w:rsidRDefault="00FB6920" w:rsidP="00A92B80">
      <w:pPr>
        <w:pStyle w:val="PL"/>
      </w:pPr>
      <w:r w:rsidRPr="00A92B80">
        <w:t xml:space="preserve">  securitySchemes:</w:t>
      </w:r>
    </w:p>
    <w:p w14:paraId="751966A0" w14:textId="77777777" w:rsidR="00FB6920" w:rsidRPr="00A92B80" w:rsidRDefault="00FB6920" w:rsidP="00A92B80">
      <w:pPr>
        <w:pStyle w:val="PL"/>
      </w:pPr>
      <w:r w:rsidRPr="00A92B80">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t xml:space="preserve">      flows:</w:t>
      </w:r>
    </w:p>
    <w:p w14:paraId="47A4A243" w14:textId="77777777" w:rsidR="00FB6920" w:rsidRPr="00A92B80" w:rsidRDefault="00FB6920" w:rsidP="00A92B80">
      <w:pPr>
        <w:pStyle w:val="PL"/>
      </w:pPr>
      <w:r w:rsidRPr="00A92B80">
        <w:t xml:space="preserve">        clientCredentials:</w:t>
      </w:r>
    </w:p>
    <w:p w14:paraId="11F1AFF2" w14:textId="77777777" w:rsidR="00FB6920" w:rsidRPr="00A92B80" w:rsidRDefault="00FB6920" w:rsidP="00A92B80">
      <w:pPr>
        <w:pStyle w:val="PL"/>
      </w:pPr>
      <w:r w:rsidRPr="00A92B80">
        <w:t xml:space="preserve">          tokenUrl: '{tokenUrl}'</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DengXian"/>
        </w:rPr>
      </w:pPr>
      <w:r w:rsidRPr="00A92B80">
        <w:t xml:space="preserve">    VflTrainingSub</w:t>
      </w:r>
      <w:r w:rsidRPr="00A92B80">
        <w:rPr>
          <w:rFonts w:hint="eastAsia"/>
        </w:rPr>
        <w:t>s</w:t>
      </w:r>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notifUri:</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notifCorrId:</w:t>
      </w:r>
    </w:p>
    <w:p w14:paraId="6771F42B" w14:textId="77777777" w:rsidR="00FB6920" w:rsidRPr="00A92B80" w:rsidRDefault="00FB6920" w:rsidP="00A92B80">
      <w:pPr>
        <w:pStyle w:val="PL"/>
      </w:pPr>
      <w:r w:rsidRPr="00A92B80">
        <w:lastRenderedPageBreak/>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r w:rsidRPr="00EF4D7C">
        <w:rPr>
          <w:lang w:eastAsia="zh-CN"/>
        </w:rPr>
        <w:t>vflPreFlag</w:t>
      </w:r>
      <w:r>
        <w:t>:</w:t>
      </w:r>
    </w:p>
    <w:p w14:paraId="4DD877DB" w14:textId="77777777" w:rsidR="00205141" w:rsidRDefault="00205141" w:rsidP="00205141">
      <w:pPr>
        <w:pStyle w:val="PL"/>
      </w:pPr>
      <w:r>
        <w:t xml:space="preserve">          type: boolean</w:t>
      </w:r>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t xml:space="preserve">            "true". The default value is "false" if omitted.</w:t>
      </w:r>
    </w:p>
    <w:p w14:paraId="397B95EB" w14:textId="77777777" w:rsidR="00FB6920" w:rsidRPr="00553AFA" w:rsidRDefault="00FB6920" w:rsidP="00A92B80">
      <w:pPr>
        <w:pStyle w:val="PL"/>
      </w:pPr>
      <w:r w:rsidRPr="00A92B80">
        <w:t xml:space="preserve">        vflTrainSubs:</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minItems: 1</w:t>
      </w:r>
    </w:p>
    <w:p w14:paraId="00ED4402" w14:textId="77777777" w:rsidR="00FB6920" w:rsidRDefault="00FB6920" w:rsidP="00A92B80">
      <w:pPr>
        <w:pStyle w:val="PL"/>
      </w:pPr>
      <w:r w:rsidRPr="00A92B80">
        <w:t xml:space="preserve">        extNwdafId:</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reportingReqs:</w:t>
      </w:r>
    </w:p>
    <w:p w14:paraId="50EF5F8C" w14:textId="77777777" w:rsidR="00FB6920" w:rsidRPr="00553AFA" w:rsidRDefault="00FB6920" w:rsidP="00A92B80">
      <w:pPr>
        <w:pStyle w:val="PL"/>
      </w:pPr>
      <w:r w:rsidRPr="00A92B80">
        <w:t xml:space="preserve">          $ref: 'TS29523_Npcf_EventExposure.yaml#/components/schemas/ReportingInformation'</w:t>
      </w:r>
    </w:p>
    <w:p w14:paraId="0A3163C4" w14:textId="77777777" w:rsidR="00FB6920" w:rsidRPr="00553AFA" w:rsidRDefault="00FB6920" w:rsidP="00A92B80">
      <w:pPr>
        <w:pStyle w:val="PL"/>
      </w:pPr>
      <w:r w:rsidRPr="00A92B80">
        <w:t xml:space="preserve">        suppFeat:</w:t>
      </w:r>
    </w:p>
    <w:p w14:paraId="23CD0AE1" w14:textId="77777777" w:rsidR="00FB6920" w:rsidRPr="00553AFA" w:rsidRDefault="00FB6920" w:rsidP="00A92B80">
      <w:pPr>
        <w:pStyle w:val="PL"/>
      </w:pPr>
      <w:r w:rsidRPr="00A92B80">
        <w:t xml:space="preserve">          $ref: 'TS29571_CommonData.yaml#/components/schemas/SupportedFeatures'</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vflTrainSubs</w:t>
      </w:r>
    </w:p>
    <w:p w14:paraId="5DF1E198" w14:textId="77777777" w:rsidR="00FB6920" w:rsidRPr="00D82262" w:rsidRDefault="00FB6920" w:rsidP="00A92B80">
      <w:pPr>
        <w:pStyle w:val="PL"/>
      </w:pPr>
      <w:r w:rsidRPr="00A92B80">
        <w:t xml:space="preserve">        - extNwdafId</w:t>
      </w:r>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VflTrainingSub</w:t>
      </w:r>
      <w:r w:rsidRPr="00A92B80">
        <w:rPr>
          <w:rFonts w:hint="eastAsia"/>
        </w:rPr>
        <w:t>s</w:t>
      </w:r>
      <w:r w:rsidRPr="00A92B80">
        <w:t>Patch:</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t xml:space="preserve">      properties:</w:t>
      </w:r>
    </w:p>
    <w:p w14:paraId="5E55C277" w14:textId="77777777" w:rsidR="00FB6920" w:rsidRPr="00553AFA" w:rsidRDefault="00FB6920" w:rsidP="00A92B80">
      <w:pPr>
        <w:pStyle w:val="PL"/>
      </w:pPr>
      <w:r w:rsidRPr="00A92B80">
        <w:t xml:space="preserve">        vflTrainSubs:</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minItems: 1</w:t>
      </w:r>
    </w:p>
    <w:p w14:paraId="0F1586CE" w14:textId="77777777" w:rsidR="00FB6920" w:rsidRPr="00553AFA" w:rsidRDefault="00FB6920" w:rsidP="00A92B80">
      <w:pPr>
        <w:pStyle w:val="PL"/>
      </w:pPr>
      <w:r w:rsidRPr="00A92B80">
        <w:t xml:space="preserve">        notifUri:</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t xml:space="preserve">        notifCorrId:</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reportingReqs:</w:t>
      </w:r>
    </w:p>
    <w:p w14:paraId="1C0D3336" w14:textId="77777777" w:rsidR="00FB6920" w:rsidRDefault="00FB6920" w:rsidP="00A92B80">
      <w:pPr>
        <w:pStyle w:val="PL"/>
      </w:pPr>
      <w:r w:rsidRPr="00A92B80">
        <w:t xml:space="preserve">          $ref: 'TS29523_Npcf_EventExposure.yaml#/components/schemas/ReportingInformation'</w:t>
      </w:r>
    </w:p>
    <w:p w14:paraId="46463FA9" w14:textId="25B8360A" w:rsidR="009E2696" w:rsidRPr="000135C7" w:rsidRDefault="009E2696" w:rsidP="009E2696">
      <w:pPr>
        <w:pStyle w:val="Heading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625B30C0" w:rsidR="009E2696" w:rsidRPr="0008502E" w:rsidRDefault="009E2696" w:rsidP="009E2696">
      <w:pPr>
        <w:pStyle w:val="PL"/>
        <w:rPr>
          <w:lang w:val="en-US"/>
        </w:rPr>
      </w:pPr>
      <w:r w:rsidRPr="0008502E">
        <w:rPr>
          <w:lang w:val="en-US"/>
        </w:rPr>
        <w:t xml:space="preserve">  version: 1.0.0</w:t>
      </w:r>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77777777" w:rsidR="009E2696" w:rsidRPr="0008502E" w:rsidRDefault="009E2696" w:rsidP="009E2696">
      <w:pPr>
        <w:pStyle w:val="PL"/>
        <w:rPr>
          <w:lang w:val="en-US"/>
        </w:rPr>
      </w:pPr>
      <w:r w:rsidRPr="0008502E">
        <w:rPr>
          <w:lang w:val="en-US"/>
        </w:rPr>
        <w:t xml:space="preserve">    © 2025,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5F6A2F22"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w:t>
      </w:r>
      <w:r w:rsidR="008B2D70">
        <w:rPr>
          <w:lang w:val="en-US"/>
        </w:rPr>
        <w:t>5</w:t>
      </w:r>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53B5D6B7" w14:textId="77777777" w:rsidR="009E2696" w:rsidRPr="0008502E" w:rsidRDefault="009E2696" w:rsidP="009E2696">
      <w:pPr>
        <w:pStyle w:val="PL"/>
        <w:rPr>
          <w:lang w:val="en-US"/>
        </w:rPr>
      </w:pPr>
      <w:r w:rsidRPr="0008502E">
        <w:rPr>
          <w:lang w:val="en-US"/>
        </w:rPr>
        <w:t xml:space="preserve">        description: apiRoot as defined in clause 4.4 of 3GPP TS 29.501</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63AAB01C" w14:textId="77777777" w:rsidR="009E2696" w:rsidRPr="0008502E" w:rsidRDefault="009E2696" w:rsidP="009E2696">
      <w:pPr>
        <w:pStyle w:val="PL"/>
        <w:rPr>
          <w:lang w:val="en-US"/>
        </w:rPr>
      </w:pPr>
      <w:r w:rsidRPr="0008502E">
        <w:rPr>
          <w:lang w:val="en-US"/>
        </w:rPr>
        <w:t xml:space="preserve">  - oAuth2ClientCredentials:</w:t>
      </w:r>
    </w:p>
    <w:p w14:paraId="26331B55" w14:textId="77777777" w:rsidR="009E2696" w:rsidRPr="0008502E" w:rsidRDefault="009E2696" w:rsidP="009E2696">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11AC5AB5" w14:textId="77777777" w:rsidR="009E2696" w:rsidRPr="0008502E" w:rsidRDefault="009E2696" w:rsidP="009E2696">
      <w:pPr>
        <w:pStyle w:val="PL"/>
        <w:rPr>
          <w:lang w:val="en-US"/>
        </w:rPr>
      </w:pPr>
      <w:r w:rsidRPr="0008502E">
        <w:rPr>
          <w:lang w:val="en-US"/>
        </w:rPr>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lastRenderedPageBreak/>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operationId: GetVFL</w:t>
      </w:r>
      <w:r>
        <w:t>Inference</w:t>
      </w:r>
      <w:r w:rsidRPr="002A3421">
        <w:t>Subscriptions</w:t>
      </w:r>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'#/components/schemas/Vfl</w:t>
      </w:r>
      <w:r>
        <w:t>Infer</w:t>
      </w:r>
      <w:r w:rsidRPr="002A3421">
        <w:t>Sub'</w:t>
      </w:r>
    </w:p>
    <w:p w14:paraId="5166F011" w14:textId="77777777" w:rsidR="00E21100" w:rsidRPr="002A3421" w:rsidRDefault="00E21100" w:rsidP="00E21100">
      <w:pPr>
        <w:pStyle w:val="PL"/>
      </w:pPr>
      <w:r w:rsidRPr="002A3421">
        <w:t xml:space="preserve">                minItems: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'{$request.body#/notifUri}':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operationId: GetVFL</w:t>
      </w:r>
      <w:r>
        <w:t>Inference</w:t>
      </w:r>
      <w:r w:rsidRPr="007804E2">
        <w:t>Subscription</w:t>
      </w:r>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lastRenderedPageBreak/>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'#/components/schemas/Vfl</w:t>
      </w:r>
      <w:r>
        <w:t>Infer</w:t>
      </w:r>
      <w:r w:rsidRPr="007804E2">
        <w:t>Sub'</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01CC820E" w14:textId="77777777" w:rsidR="009E2696" w:rsidRPr="0008502E" w:rsidRDefault="009E2696" w:rsidP="009E2696">
      <w:pPr>
        <w:pStyle w:val="PL"/>
        <w:rPr>
          <w:lang w:val="en-US"/>
        </w:rPr>
      </w:pPr>
      <w:r w:rsidRPr="0008502E">
        <w:rPr>
          <w:lang w:val="en-US"/>
        </w:rPr>
        <w:t xml:space="preserve">          tokenUrl: '{nrfApiRoot}/oauth2/token'</w:t>
      </w:r>
    </w:p>
    <w:p w14:paraId="1DA5FC00" w14:textId="77777777" w:rsidR="009E2696" w:rsidRPr="0008502E" w:rsidRDefault="009E2696" w:rsidP="009E2696">
      <w:pPr>
        <w:pStyle w:val="PL"/>
        <w:rPr>
          <w:lang w:val="en-US"/>
        </w:rPr>
      </w:pPr>
      <w:r w:rsidRPr="0008502E">
        <w:rPr>
          <w:lang w:val="en-US"/>
        </w:rPr>
        <w:t xml:space="preserve">          scopes:</w:t>
      </w:r>
    </w:p>
    <w:p w14:paraId="03C1463A" w14:textId="77777777" w:rsidR="009E2696" w:rsidRDefault="009E2696" w:rsidP="009E2696">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notifCorrId: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r>
        <w:t>extNwdafId</w:t>
      </w:r>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r>
        <w:rPr>
          <w:lang w:val="en-US"/>
        </w:rPr>
        <w:t>reportingReqs</w:t>
      </w:r>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4E0BC06B" w14:textId="77777777" w:rsidR="009E2696" w:rsidRPr="0008502E" w:rsidDel="00E92D1F" w:rsidRDefault="009E2696" w:rsidP="009E2696">
      <w:pPr>
        <w:pStyle w:val="PL"/>
      </w:pPr>
      <w:r w:rsidRPr="0008502E" w:rsidDel="00E92D1F">
        <w:t xml:space="preserve">        vflInferReq:</w:t>
      </w:r>
    </w:p>
    <w:p w14:paraId="33E1B8F7" w14:textId="77777777" w:rsidR="009E2696" w:rsidRPr="0008502E" w:rsidDel="00E92D1F" w:rsidRDefault="009E2696" w:rsidP="009E2696">
      <w:pPr>
        <w:pStyle w:val="PL"/>
      </w:pPr>
      <w:r w:rsidRPr="0008502E" w:rsidDel="00E92D1F">
        <w:t xml:space="preserve">          $ref: '</w:t>
      </w:r>
      <w:r>
        <w:rPr>
          <w:lang w:val="en-US" w:eastAsia="es-ES"/>
        </w:rPr>
        <w:t>TS29520_Nnwdaf_VFLInference.yaml</w:t>
      </w:r>
      <w:r w:rsidRPr="0008502E" w:rsidDel="00E92D1F">
        <w:t>#/components/schemas/VflInferReq'</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15D02F48" w:rsidR="009E2696" w:rsidRPr="0008502E" w:rsidRDefault="009E2696" w:rsidP="009E2696">
      <w:pPr>
        <w:pStyle w:val="PL"/>
      </w:pPr>
      <w:r w:rsidRPr="0008502E">
        <w:t xml:space="preserve">        - notifCorrId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notifCorrId: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r>
        <w:rPr>
          <w:lang w:val="en-US"/>
        </w:rPr>
        <w:t>reportingReqs</w:t>
      </w:r>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vflInferAnaSubs:</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lastRenderedPageBreak/>
        <w:t xml:space="preserve">          minItems: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23FC5BC4" w14:textId="77777777" w:rsidR="009E2696" w:rsidRPr="0008502E" w:rsidRDefault="009E2696" w:rsidP="009E2696">
      <w:pPr>
        <w:pStyle w:val="PL"/>
      </w:pPr>
      <w:r w:rsidRPr="0008502E">
        <w:t xml:space="preserve">        vflInferReq:</w:t>
      </w:r>
    </w:p>
    <w:p w14:paraId="235943D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#/components/schemas/VflInferReq'</w:t>
      </w:r>
    </w:p>
    <w:p w14:paraId="5A757581" w14:textId="7F110A01" w:rsidR="00BD47AF" w:rsidRPr="008B1C02" w:rsidRDefault="00BD47AF" w:rsidP="00BD47AF">
      <w:pPr>
        <w:pStyle w:val="Heading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7AC9E033" w:rsidR="00BD47AF" w:rsidRPr="008B1C02" w:rsidRDefault="00BD47AF" w:rsidP="00BD47AF">
      <w:pPr>
        <w:pStyle w:val="PL"/>
      </w:pPr>
      <w:r w:rsidRPr="008B1C02">
        <w:t xml:space="preserve">  version: 1.</w:t>
      </w:r>
      <w:r>
        <w:t>0</w:t>
      </w:r>
      <w:r w:rsidRPr="008B1C02">
        <w:t>.</w:t>
      </w:r>
      <w:r>
        <w:t>0</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2DAAF84B" w:rsidR="00BD47AF" w:rsidRPr="008B1C02" w:rsidRDefault="00BD47AF" w:rsidP="00BD47AF">
      <w:pPr>
        <w:pStyle w:val="PL"/>
      </w:pPr>
      <w:r w:rsidRPr="008B1C02">
        <w:t xml:space="preserve">    3GPP TS 29.522 V1</w:t>
      </w:r>
      <w:r>
        <w:t>9</w:t>
      </w:r>
      <w:r w:rsidRPr="008B1C02">
        <w:t>.</w:t>
      </w:r>
      <w:r w:rsidR="008B2D70">
        <w:t>5</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lastRenderedPageBreak/>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lastRenderedPageBreak/>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rsidP="002D7036">
      <w:r>
        <w:br w:type="page"/>
      </w:r>
    </w:p>
    <w:p w14:paraId="0271F958" w14:textId="70E0EF22" w:rsidR="00AA5070" w:rsidRDefault="00AA5070" w:rsidP="00C82647">
      <w:pPr>
        <w:pStyle w:val="Heading8"/>
      </w:pPr>
      <w:r w:rsidRPr="008B1C02">
        <w:lastRenderedPageBreak/>
        <w:t>Annex B (informative):</w:t>
      </w:r>
      <w:r w:rsidRPr="008B1C02">
        <w:br/>
        <w:t>Change history</w:t>
      </w:r>
      <w:bookmarkEnd w:id="159"/>
      <w:bookmarkEnd w:id="160"/>
      <w:bookmarkEnd w:id="161"/>
      <w:bookmarkEnd w:id="162"/>
      <w:bookmarkEnd w:id="163"/>
      <w:bookmarkEnd w:id="164"/>
      <w:bookmarkEnd w:id="165"/>
      <w:bookmarkEnd w:id="166"/>
      <w:bookmarkEnd w:id="167"/>
      <w:bookmarkEnd w:id="184"/>
      <w:bookmarkEnd w:id="1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Support threshold and periodic reporting for energy based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Remove the editor's note for attribute 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Remove the attribute notifUri in ImsSession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Various additional updates and corrections to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Correction of AF authorization for the AIoT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Editorial corrections in Nnef_VFLTraining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Corrections to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Updates for PATCH in ImsSessionManagement API and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Support Device Location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Completion and corrections to VFLInference and VFLTraining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Defining the AIoT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Corrections to the apiSpecificSuffixes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Enhancements on the Naf_VFLTraining API for VFL preparation and resource corrections on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bl>
    <w:p w14:paraId="3B177A23" w14:textId="77777777" w:rsidR="00C82647" w:rsidRDefault="00C82647"/>
    <w:sectPr w:rsidR="00C82647" w:rsidSect="00AD463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2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CF7F9" w14:textId="77777777" w:rsidR="00B27B50" w:rsidRDefault="00B27B50">
      <w:r>
        <w:separator/>
      </w:r>
    </w:p>
  </w:endnote>
  <w:endnote w:type="continuationSeparator" w:id="0">
    <w:p w14:paraId="6D46A698" w14:textId="77777777" w:rsidR="00B27B50" w:rsidRDefault="00B27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429DD" w14:textId="77777777" w:rsidR="00AD463B" w:rsidRDefault="00AD46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9BDFA" w14:textId="27284F98" w:rsidR="00AD7BEE" w:rsidRDefault="00AD463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89FA" w14:textId="77777777" w:rsidR="00AD463B" w:rsidRDefault="00AD46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964A6" w14:textId="77777777" w:rsidR="00B27B50" w:rsidRDefault="00B27B50">
      <w:r>
        <w:separator/>
      </w:r>
    </w:p>
  </w:footnote>
  <w:footnote w:type="continuationSeparator" w:id="0">
    <w:p w14:paraId="1DECB390" w14:textId="77777777" w:rsidR="00B27B50" w:rsidRDefault="00B27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280C2" w14:textId="77777777" w:rsidR="00AD463B" w:rsidRDefault="00AD46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C9CF8" w14:textId="39BBD40E" w:rsidR="00AD7BEE" w:rsidRDefault="00AD463B"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V19.5.0 (2025-12)</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5248A220" w:rsidR="00AD7BEE" w:rsidRDefault="00AD463B"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AD7BEE" w:rsidRPr="000A08C0" w:rsidRDefault="00AD7BEE" w:rsidP="000A0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E85D" w14:textId="77777777" w:rsidR="00AD463B" w:rsidRDefault="00AD46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67391444">
    <w:abstractNumId w:val="19"/>
  </w:num>
  <w:num w:numId="2" w16cid:durableId="879782078">
    <w:abstractNumId w:val="8"/>
  </w:num>
  <w:num w:numId="3" w16cid:durableId="255210151">
    <w:abstractNumId w:val="36"/>
  </w:num>
  <w:num w:numId="4" w16cid:durableId="1186407976">
    <w:abstractNumId w:val="2"/>
  </w:num>
  <w:num w:numId="5" w16cid:durableId="1298296094">
    <w:abstractNumId w:val="1"/>
  </w:num>
  <w:num w:numId="6" w16cid:durableId="641733180">
    <w:abstractNumId w:val="0"/>
  </w:num>
  <w:num w:numId="7" w16cid:durableId="14697872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103888519">
    <w:abstractNumId w:val="33"/>
  </w:num>
  <w:num w:numId="9" w16cid:durableId="345449628">
    <w:abstractNumId w:val="49"/>
  </w:num>
  <w:num w:numId="10" w16cid:durableId="152257259">
    <w:abstractNumId w:val="32"/>
  </w:num>
  <w:num w:numId="11" w16cid:durableId="1981760970">
    <w:abstractNumId w:val="30"/>
  </w:num>
  <w:num w:numId="12" w16cid:durableId="1174153000">
    <w:abstractNumId w:val="45"/>
  </w:num>
  <w:num w:numId="13" w16cid:durableId="1952320880">
    <w:abstractNumId w:val="9"/>
  </w:num>
  <w:num w:numId="14" w16cid:durableId="517159843">
    <w:abstractNumId w:val="7"/>
  </w:num>
  <w:num w:numId="15" w16cid:durableId="117068999">
    <w:abstractNumId w:val="6"/>
  </w:num>
  <w:num w:numId="16" w16cid:durableId="1563980066">
    <w:abstractNumId w:val="5"/>
  </w:num>
  <w:num w:numId="17" w16cid:durableId="872578970">
    <w:abstractNumId w:val="4"/>
  </w:num>
  <w:num w:numId="18" w16cid:durableId="1884513246">
    <w:abstractNumId w:val="3"/>
  </w:num>
  <w:num w:numId="19" w16cid:durableId="103548147">
    <w:abstractNumId w:val="44"/>
  </w:num>
  <w:num w:numId="20" w16cid:durableId="1627931942">
    <w:abstractNumId w:val="25"/>
  </w:num>
  <w:num w:numId="21" w16cid:durableId="2097239286">
    <w:abstractNumId w:val="26"/>
  </w:num>
  <w:num w:numId="22" w16cid:durableId="1285115511">
    <w:abstractNumId w:val="16"/>
  </w:num>
  <w:num w:numId="23" w16cid:durableId="222177478">
    <w:abstractNumId w:val="12"/>
  </w:num>
  <w:num w:numId="24" w16cid:durableId="1360428462">
    <w:abstractNumId w:val="22"/>
  </w:num>
  <w:num w:numId="25" w16cid:durableId="117649172">
    <w:abstractNumId w:val="48"/>
  </w:num>
  <w:num w:numId="26" w16cid:durableId="1498811960">
    <w:abstractNumId w:val="11"/>
  </w:num>
  <w:num w:numId="27" w16cid:durableId="919632284">
    <w:abstractNumId w:val="17"/>
  </w:num>
  <w:num w:numId="28" w16cid:durableId="971906061">
    <w:abstractNumId w:val="41"/>
  </w:num>
  <w:num w:numId="29" w16cid:durableId="607199639">
    <w:abstractNumId w:val="38"/>
  </w:num>
  <w:num w:numId="30" w16cid:durableId="408356468">
    <w:abstractNumId w:val="43"/>
  </w:num>
  <w:num w:numId="31" w16cid:durableId="510920691">
    <w:abstractNumId w:val="35"/>
  </w:num>
  <w:num w:numId="32" w16cid:durableId="365177844">
    <w:abstractNumId w:val="27"/>
  </w:num>
  <w:num w:numId="33" w16cid:durableId="689339106">
    <w:abstractNumId w:val="23"/>
  </w:num>
  <w:num w:numId="34" w16cid:durableId="1949120022">
    <w:abstractNumId w:val="37"/>
  </w:num>
  <w:num w:numId="35" w16cid:durableId="1002588093">
    <w:abstractNumId w:val="39"/>
  </w:num>
  <w:num w:numId="36" w16cid:durableId="846093758">
    <w:abstractNumId w:val="31"/>
  </w:num>
  <w:num w:numId="37" w16cid:durableId="1474787867">
    <w:abstractNumId w:val="46"/>
  </w:num>
  <w:num w:numId="38" w16cid:durableId="177700654">
    <w:abstractNumId w:val="14"/>
  </w:num>
  <w:num w:numId="39" w16cid:durableId="1576285924">
    <w:abstractNumId w:val="21"/>
  </w:num>
  <w:num w:numId="40" w16cid:durableId="158813300">
    <w:abstractNumId w:val="15"/>
  </w:num>
  <w:num w:numId="41" w16cid:durableId="703755616">
    <w:abstractNumId w:val="42"/>
  </w:num>
  <w:num w:numId="42" w16cid:durableId="441145276">
    <w:abstractNumId w:val="28"/>
  </w:num>
  <w:num w:numId="43" w16cid:durableId="1789469523">
    <w:abstractNumId w:val="20"/>
  </w:num>
  <w:num w:numId="44" w16cid:durableId="1974360852">
    <w:abstractNumId w:val="24"/>
  </w:num>
  <w:num w:numId="45" w16cid:durableId="1255751016">
    <w:abstractNumId w:val="47"/>
  </w:num>
  <w:num w:numId="46" w16cid:durableId="230389660">
    <w:abstractNumId w:val="13"/>
  </w:num>
  <w:num w:numId="47" w16cid:durableId="1918779120">
    <w:abstractNumId w:val="34"/>
  </w:num>
  <w:num w:numId="48" w16cid:durableId="133372496">
    <w:abstractNumId w:val="40"/>
  </w:num>
  <w:num w:numId="49" w16cid:durableId="1132940905">
    <w:abstractNumId w:val="18"/>
  </w:num>
  <w:num w:numId="50" w16cid:durableId="919756942">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6176"/>
    <w:rsid w:val="00027015"/>
    <w:rsid w:val="00030E94"/>
    <w:rsid w:val="0003527F"/>
    <w:rsid w:val="0003700F"/>
    <w:rsid w:val="00037CAA"/>
    <w:rsid w:val="00040A72"/>
    <w:rsid w:val="000412E5"/>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B5F91"/>
    <w:rsid w:val="001C51B9"/>
    <w:rsid w:val="001C66AE"/>
    <w:rsid w:val="001C69BC"/>
    <w:rsid w:val="001C76F4"/>
    <w:rsid w:val="001D0249"/>
    <w:rsid w:val="001D25B1"/>
    <w:rsid w:val="001D4869"/>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141"/>
    <w:rsid w:val="00205950"/>
    <w:rsid w:val="00210559"/>
    <w:rsid w:val="00210DAF"/>
    <w:rsid w:val="00210E96"/>
    <w:rsid w:val="002129CB"/>
    <w:rsid w:val="00213632"/>
    <w:rsid w:val="002142BE"/>
    <w:rsid w:val="00214E84"/>
    <w:rsid w:val="00214F42"/>
    <w:rsid w:val="00216179"/>
    <w:rsid w:val="00216C9D"/>
    <w:rsid w:val="00220990"/>
    <w:rsid w:val="002213BC"/>
    <w:rsid w:val="00224263"/>
    <w:rsid w:val="00224F45"/>
    <w:rsid w:val="0022558F"/>
    <w:rsid w:val="00226159"/>
    <w:rsid w:val="00226584"/>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2E8E"/>
    <w:rsid w:val="00284E68"/>
    <w:rsid w:val="00285250"/>
    <w:rsid w:val="002878C4"/>
    <w:rsid w:val="0029064E"/>
    <w:rsid w:val="002907D0"/>
    <w:rsid w:val="002909B5"/>
    <w:rsid w:val="00290B95"/>
    <w:rsid w:val="00290FED"/>
    <w:rsid w:val="00291366"/>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1852"/>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6C29"/>
    <w:rsid w:val="0040725B"/>
    <w:rsid w:val="00407709"/>
    <w:rsid w:val="00407CA1"/>
    <w:rsid w:val="0041012B"/>
    <w:rsid w:val="00410F6C"/>
    <w:rsid w:val="004119BE"/>
    <w:rsid w:val="004122CF"/>
    <w:rsid w:val="0041329D"/>
    <w:rsid w:val="00413404"/>
    <w:rsid w:val="00416AA2"/>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A3F"/>
    <w:rsid w:val="004F7FDB"/>
    <w:rsid w:val="00503755"/>
    <w:rsid w:val="00503E8F"/>
    <w:rsid w:val="00506DCC"/>
    <w:rsid w:val="005072BC"/>
    <w:rsid w:val="00511292"/>
    <w:rsid w:val="00512159"/>
    <w:rsid w:val="00513385"/>
    <w:rsid w:val="00513873"/>
    <w:rsid w:val="00513F60"/>
    <w:rsid w:val="00514234"/>
    <w:rsid w:val="00514E61"/>
    <w:rsid w:val="005219F8"/>
    <w:rsid w:val="00525F33"/>
    <w:rsid w:val="005260D4"/>
    <w:rsid w:val="00526FB9"/>
    <w:rsid w:val="00530BE4"/>
    <w:rsid w:val="0053462E"/>
    <w:rsid w:val="00535C2F"/>
    <w:rsid w:val="00536125"/>
    <w:rsid w:val="005373EC"/>
    <w:rsid w:val="00537A6D"/>
    <w:rsid w:val="00540B97"/>
    <w:rsid w:val="00541FAF"/>
    <w:rsid w:val="0054344F"/>
    <w:rsid w:val="00544976"/>
    <w:rsid w:val="00545705"/>
    <w:rsid w:val="00550EAB"/>
    <w:rsid w:val="00551266"/>
    <w:rsid w:val="005522D1"/>
    <w:rsid w:val="00553D24"/>
    <w:rsid w:val="005548E7"/>
    <w:rsid w:val="0055537F"/>
    <w:rsid w:val="00555F4C"/>
    <w:rsid w:val="00556274"/>
    <w:rsid w:val="00556BC6"/>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2211"/>
    <w:rsid w:val="0068306A"/>
    <w:rsid w:val="00683719"/>
    <w:rsid w:val="006840C9"/>
    <w:rsid w:val="00684D50"/>
    <w:rsid w:val="00685665"/>
    <w:rsid w:val="0069246B"/>
    <w:rsid w:val="0069346F"/>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1CD2"/>
    <w:rsid w:val="00743949"/>
    <w:rsid w:val="0074653F"/>
    <w:rsid w:val="00746629"/>
    <w:rsid w:val="00752F3C"/>
    <w:rsid w:val="00753F0C"/>
    <w:rsid w:val="0075521D"/>
    <w:rsid w:val="00760AAD"/>
    <w:rsid w:val="00760EA4"/>
    <w:rsid w:val="0076107C"/>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0FF"/>
    <w:rsid w:val="00836294"/>
    <w:rsid w:val="00836361"/>
    <w:rsid w:val="00840E62"/>
    <w:rsid w:val="00842215"/>
    <w:rsid w:val="00843B21"/>
    <w:rsid w:val="00845B6D"/>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6B9"/>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A4D"/>
    <w:rsid w:val="009F610E"/>
    <w:rsid w:val="009F6ED0"/>
    <w:rsid w:val="00A00551"/>
    <w:rsid w:val="00A00A8E"/>
    <w:rsid w:val="00A00E62"/>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1A3B"/>
    <w:rsid w:val="00A6304B"/>
    <w:rsid w:val="00A63E0F"/>
    <w:rsid w:val="00A647FC"/>
    <w:rsid w:val="00A65113"/>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27B50"/>
    <w:rsid w:val="00B30168"/>
    <w:rsid w:val="00B30239"/>
    <w:rsid w:val="00B30C8C"/>
    <w:rsid w:val="00B35812"/>
    <w:rsid w:val="00B3706E"/>
    <w:rsid w:val="00B371FB"/>
    <w:rsid w:val="00B37399"/>
    <w:rsid w:val="00B40865"/>
    <w:rsid w:val="00B41338"/>
    <w:rsid w:val="00B41BE9"/>
    <w:rsid w:val="00B41DCA"/>
    <w:rsid w:val="00B47215"/>
    <w:rsid w:val="00B47E20"/>
    <w:rsid w:val="00B50D2C"/>
    <w:rsid w:val="00B52FDF"/>
    <w:rsid w:val="00B54868"/>
    <w:rsid w:val="00B54979"/>
    <w:rsid w:val="00B556AA"/>
    <w:rsid w:val="00B556DC"/>
    <w:rsid w:val="00B57AE9"/>
    <w:rsid w:val="00B6017E"/>
    <w:rsid w:val="00B60B54"/>
    <w:rsid w:val="00B61DAA"/>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A08A3"/>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7636"/>
    <w:rsid w:val="00C00CAF"/>
    <w:rsid w:val="00C02198"/>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6FE0"/>
    <w:rsid w:val="00C67F26"/>
    <w:rsid w:val="00C67F30"/>
    <w:rsid w:val="00C700C4"/>
    <w:rsid w:val="00C7229F"/>
    <w:rsid w:val="00C72502"/>
    <w:rsid w:val="00C72CC7"/>
    <w:rsid w:val="00C72DD6"/>
    <w:rsid w:val="00C75F14"/>
    <w:rsid w:val="00C76B49"/>
    <w:rsid w:val="00C771D5"/>
    <w:rsid w:val="00C77390"/>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39A"/>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4EC2"/>
    <w:rsid w:val="00D754E8"/>
    <w:rsid w:val="00D7566C"/>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100"/>
    <w:rsid w:val="00E211C3"/>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41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D7"/>
    <w:rsid w:val="00E73A05"/>
    <w:rsid w:val="00E73A39"/>
    <w:rsid w:val="00E7411D"/>
    <w:rsid w:val="00E742CE"/>
    <w:rsid w:val="00E74345"/>
    <w:rsid w:val="00E77EAB"/>
    <w:rsid w:val="00E81655"/>
    <w:rsid w:val="00E86343"/>
    <w:rsid w:val="00E87663"/>
    <w:rsid w:val="00E90F8D"/>
    <w:rsid w:val="00E9236C"/>
    <w:rsid w:val="00E92727"/>
    <w:rsid w:val="00E93545"/>
    <w:rsid w:val="00E93FEA"/>
    <w:rsid w:val="00E95634"/>
    <w:rsid w:val="00E95C23"/>
    <w:rsid w:val="00E95EAB"/>
    <w:rsid w:val="00E96344"/>
    <w:rsid w:val="00EA132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2A"/>
    <w:rsid w:val="00F805E9"/>
    <w:rsid w:val="00F8142C"/>
    <w:rsid w:val="00F81923"/>
    <w:rsid w:val="00F82672"/>
    <w:rsid w:val="00F83481"/>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62B2"/>
    <w:rsid w:val="00FB6920"/>
    <w:rsid w:val="00FB793D"/>
    <w:rsid w:val="00FB7ED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AA5C8F"/>
    <w:rPr>
      <w:rFonts w:ascii="Calibri Light" w:eastAsia="游ゴシック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游ゴシック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AA5C8F"/>
    <w:rPr>
      <w:rFonts w:ascii="Calibri Light" w:eastAsia="游ゴシック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AA5C8F"/>
    <w:rPr>
      <w:rFonts w:ascii="Calibri Light" w:eastAsia="游ゴシック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AA5C8F"/>
    <w:rPr>
      <w:rFonts w:ascii="Calibri Light" w:eastAsia="游ゴシック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游ゴシック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B9F85-C9FD-49BE-99B3-D09C5FC33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307</Pages>
  <Words>117959</Words>
  <Characters>796225</Characters>
  <Application>Microsoft Office Word</Application>
  <DocSecurity>0</DocSecurity>
  <Lines>26540</Lines>
  <Paragraphs>29489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884695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MCC</cp:lastModifiedBy>
  <cp:revision>46</cp:revision>
  <cp:lastPrinted>2014-03-14T19:41:00Z</cp:lastPrinted>
  <dcterms:created xsi:type="dcterms:W3CDTF">2025-12-11T09:52:00Z</dcterms:created>
  <dcterms:modified xsi:type="dcterms:W3CDTF">2026-01-08T13:21:00Z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