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12815" w14:textId="26EF6024"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r w:rsidR="003A48D9">
        <w:rPr>
          <w:noProof w:val="0"/>
          <w:lang w:eastAsia="zh-CN"/>
        </w:rPr>
        <w:t>5</w:t>
      </w:r>
      <w:r>
        <w:rPr>
          <w:noProof w:val="0"/>
        </w:rPr>
        <w:t>.</w:t>
      </w:r>
      <w:r w:rsidR="002C4537">
        <w:rPr>
          <w:noProof w:val="0"/>
        </w:rPr>
        <w:t xml:space="preserve">0 </w:t>
      </w:r>
      <w:r>
        <w:rPr>
          <w:noProof w:val="0"/>
          <w:sz w:val="32"/>
        </w:rPr>
        <w:t>(</w:t>
      </w:r>
      <w:r w:rsidR="006A2000">
        <w:rPr>
          <w:noProof w:val="0"/>
          <w:sz w:val="32"/>
          <w:lang w:eastAsia="zh-CN"/>
        </w:rPr>
        <w:t>2025</w:t>
      </w:r>
      <w:r>
        <w:rPr>
          <w:noProof w:val="0"/>
          <w:sz w:val="32"/>
        </w:rPr>
        <w:t>-</w:t>
      </w:r>
      <w:r w:rsidR="003A48D9">
        <w:rPr>
          <w:noProof w:val="0"/>
          <w:sz w:val="32"/>
          <w:lang w:eastAsia="zh-CN"/>
        </w:rPr>
        <w:t>12</w:t>
      </w:r>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1" w:name="_MON_1684549432"/>
    <w:bookmarkEnd w:id="1"/>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58.55pt" o:ole="">
            <v:imagedata r:id="rId9" o:title=""/>
          </v:shape>
          <o:OLEObject Type="Embed" ProgID="Word.Picture.8" ShapeID="_x0000_i1025" DrawAspect="Content" ObjectID="_1829803343"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77777777" w:rsidR="006672A0" w:rsidRDefault="006672A0">
      <w:pPr>
        <w:pStyle w:val="FP"/>
        <w:framePr w:h="3057" w:hRule="exact" w:wrap="notBeside" w:vAnchor="page" w:hAnchor="margin" w:y="12605"/>
        <w:jc w:val="center"/>
        <w:rPr>
          <w:sz w:val="18"/>
        </w:rPr>
      </w:pPr>
      <w:r>
        <w:rPr>
          <w:sz w:val="18"/>
        </w:rPr>
        <w:t xml:space="preserve">© </w:t>
      </w:r>
      <w:r w:rsidR="006A2000">
        <w:rPr>
          <w:sz w:val="18"/>
        </w:rPr>
        <w:t>2025</w:t>
      </w:r>
      <w:r>
        <w:rPr>
          <w:sz w:val="18"/>
        </w:rPr>
        <w:t>, 3GPP Organizational Partners (ARIB, ATIS, CCSA, ETSI, TSDSI, TTA, TTC).</w:t>
      </w:r>
      <w:bookmarkStart w:id="3" w:name="copyrightaddon"/>
      <w:bookmarkEnd w:id="3"/>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4" w:name="_Toc28012596"/>
      <w:bookmarkStart w:id="5" w:name="_Toc36038868"/>
      <w:bookmarkStart w:id="6" w:name="_Toc44688284"/>
      <w:bookmarkStart w:id="7" w:name="_Toc45133700"/>
      <w:bookmarkStart w:id="8" w:name="_Toc49931380"/>
      <w:bookmarkStart w:id="9" w:name="_Toc51762638"/>
      <w:bookmarkStart w:id="10" w:name="_Toc58848265"/>
      <w:bookmarkStart w:id="11" w:name="_Toc59017303"/>
      <w:bookmarkStart w:id="12" w:name="_Toc66279292"/>
      <w:bookmarkStart w:id="13" w:name="_Toc68168314"/>
      <w:bookmarkStart w:id="14" w:name="_Toc83232759"/>
      <w:bookmarkStart w:id="15" w:name="_Toc85549725"/>
      <w:bookmarkStart w:id="16" w:name="_Toc90655207"/>
      <w:bookmarkEnd w:id="2"/>
      <w:r>
        <w:t>Contents</w:t>
      </w:r>
      <w:bookmarkEnd w:id="4"/>
      <w:bookmarkEnd w:id="5"/>
      <w:bookmarkEnd w:id="6"/>
      <w:bookmarkEnd w:id="7"/>
      <w:bookmarkEnd w:id="8"/>
      <w:bookmarkEnd w:id="9"/>
      <w:bookmarkEnd w:id="10"/>
      <w:bookmarkEnd w:id="11"/>
      <w:bookmarkEnd w:id="12"/>
      <w:bookmarkEnd w:id="13"/>
      <w:bookmarkEnd w:id="14"/>
      <w:bookmarkEnd w:id="15"/>
      <w:bookmarkEnd w:id="16"/>
    </w:p>
    <w:bookmarkStart w:id="17" w:name="_Toc28012597"/>
    <w:bookmarkStart w:id="18" w:name="_Toc36038869"/>
    <w:bookmarkStart w:id="19" w:name="_Toc44688285"/>
    <w:bookmarkStart w:id="20" w:name="_Toc45133701"/>
    <w:bookmarkStart w:id="21" w:name="_Toc49931381"/>
    <w:bookmarkStart w:id="22" w:name="_Toc51762639"/>
    <w:bookmarkStart w:id="23" w:name="_Toc58848266"/>
    <w:bookmarkStart w:id="24" w:name="_Toc59017304"/>
    <w:bookmarkStart w:id="25" w:name="_Toc66279293"/>
    <w:bookmarkStart w:id="26" w:name="_Toc68168315"/>
    <w:bookmarkStart w:id="27" w:name="_Toc83232760"/>
    <w:bookmarkStart w:id="28" w:name="_Toc85549726"/>
    <w:bookmarkStart w:id="29" w:name="_Toc90655208"/>
    <w:bookmarkStart w:id="30" w:name="_Toc105600084"/>
    <w:bookmarkStart w:id="31" w:name="_Toc122114084"/>
    <w:bookmarkStart w:id="32" w:name="_Toc153788930"/>
    <w:p w14:paraId="1A4C58C6" w14:textId="64C4D377" w:rsidR="00213AAA" w:rsidRDefault="006F3D36">
      <w:pPr>
        <w:pStyle w:val="TOC1"/>
        <w:rPr>
          <w:rFonts w:asciiTheme="minorHAnsi" w:eastAsiaTheme="minorEastAsia" w:hAnsiTheme="minorHAnsi" w:cstheme="minorBidi"/>
          <w:noProof/>
          <w:kern w:val="2"/>
          <w:sz w:val="24"/>
          <w:szCs w:val="24"/>
          <w:lang w:eastAsia="en-GB"/>
          <w14:ligatures w14:val="standardContextual"/>
        </w:rPr>
      </w:pPr>
      <w:r>
        <w:rPr>
          <w:rFonts w:eastAsia="DengXian"/>
        </w:rPr>
        <w:fldChar w:fldCharType="begin" w:fldLock="1"/>
      </w:r>
      <w:r w:rsidRPr="00DB4081">
        <w:rPr>
          <w:lang w:val="en-US"/>
        </w:rPr>
        <w:instrText xml:space="preserve"> TOC \o "1-9" </w:instrText>
      </w:r>
      <w:r>
        <w:rPr>
          <w:rFonts w:eastAsia="DengXian"/>
        </w:rPr>
        <w:fldChar w:fldCharType="separate"/>
      </w:r>
      <w:r w:rsidR="00213AAA">
        <w:rPr>
          <w:noProof/>
        </w:rPr>
        <w:t>Foreword</w:t>
      </w:r>
      <w:r w:rsidR="00213AAA">
        <w:rPr>
          <w:noProof/>
        </w:rPr>
        <w:tab/>
      </w:r>
      <w:r w:rsidR="00213AAA">
        <w:rPr>
          <w:noProof/>
        </w:rPr>
        <w:fldChar w:fldCharType="begin" w:fldLock="1"/>
      </w:r>
      <w:r w:rsidR="00213AAA">
        <w:rPr>
          <w:noProof/>
        </w:rPr>
        <w:instrText xml:space="preserve"> PAGEREF _Toc219190327 \h </w:instrText>
      </w:r>
      <w:r w:rsidR="00213AAA">
        <w:rPr>
          <w:noProof/>
        </w:rPr>
      </w:r>
      <w:r w:rsidR="00213AAA">
        <w:rPr>
          <w:noProof/>
        </w:rPr>
        <w:fldChar w:fldCharType="separate"/>
      </w:r>
      <w:r w:rsidR="00213AAA">
        <w:rPr>
          <w:noProof/>
        </w:rPr>
        <w:t>11</w:t>
      </w:r>
      <w:r w:rsidR="00213AAA">
        <w:rPr>
          <w:noProof/>
        </w:rPr>
        <w:fldChar w:fldCharType="end"/>
      </w:r>
    </w:p>
    <w:p w14:paraId="7DF65D65" w14:textId="627C344C"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_Toc219190328 \h </w:instrText>
      </w:r>
      <w:r>
        <w:rPr>
          <w:noProof/>
        </w:rPr>
      </w:r>
      <w:r>
        <w:rPr>
          <w:noProof/>
        </w:rPr>
        <w:fldChar w:fldCharType="separate"/>
      </w:r>
      <w:r>
        <w:rPr>
          <w:noProof/>
        </w:rPr>
        <w:t>12</w:t>
      </w:r>
      <w:r>
        <w:rPr>
          <w:noProof/>
        </w:rPr>
        <w:fldChar w:fldCharType="end"/>
      </w:r>
    </w:p>
    <w:p w14:paraId="6F69F81B" w14:textId="62CE11CD"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_Toc219190329 \h </w:instrText>
      </w:r>
      <w:r>
        <w:rPr>
          <w:noProof/>
        </w:rPr>
      </w:r>
      <w:r>
        <w:rPr>
          <w:noProof/>
        </w:rPr>
        <w:fldChar w:fldCharType="separate"/>
      </w:r>
      <w:r>
        <w:rPr>
          <w:noProof/>
        </w:rPr>
        <w:t>12</w:t>
      </w:r>
      <w:r>
        <w:rPr>
          <w:noProof/>
        </w:rPr>
        <w:fldChar w:fldCharType="end"/>
      </w:r>
    </w:p>
    <w:p w14:paraId="4F600CEF" w14:textId="5C54F3A8"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_Toc219190330 \h </w:instrText>
      </w:r>
      <w:r>
        <w:rPr>
          <w:noProof/>
        </w:rPr>
      </w:r>
      <w:r>
        <w:rPr>
          <w:noProof/>
        </w:rPr>
        <w:fldChar w:fldCharType="separate"/>
      </w:r>
      <w:r>
        <w:rPr>
          <w:noProof/>
        </w:rPr>
        <w:t>13</w:t>
      </w:r>
      <w:r>
        <w:rPr>
          <w:noProof/>
        </w:rPr>
        <w:fldChar w:fldCharType="end"/>
      </w:r>
    </w:p>
    <w:p w14:paraId="32DD00AC" w14:textId="226ED97E"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_Toc219190331 \h </w:instrText>
      </w:r>
      <w:r>
        <w:rPr>
          <w:noProof/>
        </w:rPr>
      </w:r>
      <w:r>
        <w:rPr>
          <w:noProof/>
        </w:rPr>
        <w:fldChar w:fldCharType="separate"/>
      </w:r>
      <w:r>
        <w:rPr>
          <w:noProof/>
        </w:rPr>
        <w:t>13</w:t>
      </w:r>
      <w:r>
        <w:rPr>
          <w:noProof/>
        </w:rPr>
        <w:fldChar w:fldCharType="end"/>
      </w:r>
    </w:p>
    <w:p w14:paraId="636F83C6" w14:textId="6F324528"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_Toc219190332 \h </w:instrText>
      </w:r>
      <w:r>
        <w:rPr>
          <w:noProof/>
        </w:rPr>
      </w:r>
      <w:r>
        <w:rPr>
          <w:noProof/>
        </w:rPr>
        <w:fldChar w:fldCharType="separate"/>
      </w:r>
      <w:r>
        <w:rPr>
          <w:noProof/>
        </w:rPr>
        <w:t>13</w:t>
      </w:r>
      <w:r>
        <w:rPr>
          <w:noProof/>
        </w:rPr>
        <w:fldChar w:fldCharType="end"/>
      </w:r>
    </w:p>
    <w:p w14:paraId="481F3319" w14:textId="26FECA22"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sidRPr="00B66478">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B66478">
        <w:rPr>
          <w:rFonts w:eastAsia="Times New Roman"/>
          <w:noProof/>
        </w:rPr>
        <w:t>Overview</w:t>
      </w:r>
      <w:r>
        <w:rPr>
          <w:noProof/>
        </w:rPr>
        <w:tab/>
      </w:r>
      <w:r>
        <w:rPr>
          <w:noProof/>
        </w:rPr>
        <w:fldChar w:fldCharType="begin" w:fldLock="1"/>
      </w:r>
      <w:r>
        <w:rPr>
          <w:noProof/>
        </w:rPr>
        <w:instrText xml:space="preserve"> PAGEREF _Toc219190333 \h </w:instrText>
      </w:r>
      <w:r>
        <w:rPr>
          <w:noProof/>
        </w:rPr>
      </w:r>
      <w:r>
        <w:rPr>
          <w:noProof/>
        </w:rPr>
        <w:fldChar w:fldCharType="separate"/>
      </w:r>
      <w:r>
        <w:rPr>
          <w:noProof/>
        </w:rPr>
        <w:t>14</w:t>
      </w:r>
      <w:r>
        <w:rPr>
          <w:noProof/>
        </w:rPr>
        <w:fldChar w:fldCharType="end"/>
      </w:r>
    </w:p>
    <w:p w14:paraId="6FF81CB2" w14:textId="09C4ECB3"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Usage of Nudr_DataRepository</w:t>
      </w:r>
      <w:r>
        <w:rPr>
          <w:noProof/>
          <w:lang w:eastAsia="zh-CN"/>
        </w:rPr>
        <w:t xml:space="preserve"> Service API for Policy Data</w:t>
      </w:r>
      <w:r>
        <w:rPr>
          <w:noProof/>
        </w:rPr>
        <w:tab/>
      </w:r>
      <w:r>
        <w:rPr>
          <w:noProof/>
        </w:rPr>
        <w:fldChar w:fldCharType="begin" w:fldLock="1"/>
      </w:r>
      <w:r>
        <w:rPr>
          <w:noProof/>
        </w:rPr>
        <w:instrText xml:space="preserve"> PAGEREF _Toc219190334 \h </w:instrText>
      </w:r>
      <w:r>
        <w:rPr>
          <w:noProof/>
        </w:rPr>
      </w:r>
      <w:r>
        <w:rPr>
          <w:noProof/>
        </w:rPr>
        <w:fldChar w:fldCharType="separate"/>
      </w:r>
      <w:r>
        <w:rPr>
          <w:noProof/>
        </w:rPr>
        <w:t>14</w:t>
      </w:r>
      <w:r>
        <w:rPr>
          <w:noProof/>
        </w:rPr>
        <w:fldChar w:fldCharType="end"/>
      </w:r>
    </w:p>
    <w:p w14:paraId="1C71D7F8" w14:textId="7A3309C5"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_Toc219190335 \h </w:instrText>
      </w:r>
      <w:r>
        <w:rPr>
          <w:noProof/>
        </w:rPr>
      </w:r>
      <w:r>
        <w:rPr>
          <w:noProof/>
        </w:rPr>
        <w:fldChar w:fldCharType="separate"/>
      </w:r>
      <w:r>
        <w:rPr>
          <w:noProof/>
        </w:rPr>
        <w:t>14</w:t>
      </w:r>
      <w:r>
        <w:rPr>
          <w:noProof/>
        </w:rPr>
        <w:fldChar w:fldCharType="end"/>
      </w:r>
    </w:p>
    <w:p w14:paraId="56770FF2" w14:textId="208A73E2"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_Toc219190336 \h </w:instrText>
      </w:r>
      <w:r>
        <w:rPr>
          <w:noProof/>
        </w:rPr>
      </w:r>
      <w:r>
        <w:rPr>
          <w:noProof/>
        </w:rPr>
        <w:fldChar w:fldCharType="separate"/>
      </w:r>
      <w:r>
        <w:rPr>
          <w:noProof/>
        </w:rPr>
        <w:t>14</w:t>
      </w:r>
      <w:r>
        <w:rPr>
          <w:noProof/>
        </w:rPr>
        <w:fldChar w:fldCharType="end"/>
      </w:r>
    </w:p>
    <w:p w14:paraId="30ABA25D" w14:textId="78F7ABDA"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_Toc219190337 \h </w:instrText>
      </w:r>
      <w:r>
        <w:rPr>
          <w:noProof/>
        </w:rPr>
      </w:r>
      <w:r>
        <w:rPr>
          <w:noProof/>
        </w:rPr>
        <w:fldChar w:fldCharType="separate"/>
      </w:r>
      <w:r>
        <w:rPr>
          <w:noProof/>
        </w:rPr>
        <w:t>14</w:t>
      </w:r>
      <w:r>
        <w:rPr>
          <w:noProof/>
        </w:rPr>
        <w:fldChar w:fldCharType="end"/>
      </w:r>
    </w:p>
    <w:p w14:paraId="43808F65" w14:textId="29930AC5"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_Toc219190338 \h </w:instrText>
      </w:r>
      <w:r>
        <w:rPr>
          <w:noProof/>
        </w:rPr>
      </w:r>
      <w:r>
        <w:rPr>
          <w:noProof/>
        </w:rPr>
        <w:fldChar w:fldCharType="separate"/>
      </w:r>
      <w:r>
        <w:rPr>
          <w:noProof/>
        </w:rPr>
        <w:t>14</w:t>
      </w:r>
      <w:r>
        <w:rPr>
          <w:noProof/>
        </w:rPr>
        <w:fldChar w:fldCharType="end"/>
      </w:r>
    </w:p>
    <w:p w14:paraId="3609E5B7" w14:textId="6B1F7395"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AccessAndMobilityPolicyData</w:t>
      </w:r>
      <w:r>
        <w:rPr>
          <w:noProof/>
        </w:rPr>
        <w:tab/>
      </w:r>
      <w:r>
        <w:rPr>
          <w:noProof/>
        </w:rPr>
        <w:fldChar w:fldCharType="begin" w:fldLock="1"/>
      </w:r>
      <w:r>
        <w:rPr>
          <w:noProof/>
        </w:rPr>
        <w:instrText xml:space="preserve"> PAGEREF _Toc219190339 \h </w:instrText>
      </w:r>
      <w:r>
        <w:rPr>
          <w:noProof/>
        </w:rPr>
      </w:r>
      <w:r>
        <w:rPr>
          <w:noProof/>
        </w:rPr>
        <w:fldChar w:fldCharType="separate"/>
      </w:r>
      <w:r>
        <w:rPr>
          <w:noProof/>
        </w:rPr>
        <w:t>20</w:t>
      </w:r>
      <w:r>
        <w:rPr>
          <w:noProof/>
        </w:rPr>
        <w:fldChar w:fldCharType="end"/>
      </w:r>
    </w:p>
    <w:p w14:paraId="34BE7705" w14:textId="5372DAE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_Toc219190340 \h </w:instrText>
      </w:r>
      <w:r>
        <w:rPr>
          <w:noProof/>
        </w:rPr>
      </w:r>
      <w:r>
        <w:rPr>
          <w:noProof/>
        </w:rPr>
        <w:fldChar w:fldCharType="separate"/>
      </w:r>
      <w:r>
        <w:rPr>
          <w:noProof/>
        </w:rPr>
        <w:t>20</w:t>
      </w:r>
      <w:r>
        <w:rPr>
          <w:noProof/>
        </w:rPr>
        <w:fldChar w:fldCharType="end"/>
      </w:r>
    </w:p>
    <w:p w14:paraId="09E8D6FB" w14:textId="05160E3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_Toc219190341 \h </w:instrText>
      </w:r>
      <w:r>
        <w:rPr>
          <w:noProof/>
        </w:rPr>
      </w:r>
      <w:r>
        <w:rPr>
          <w:noProof/>
        </w:rPr>
        <w:fldChar w:fldCharType="separate"/>
      </w:r>
      <w:r>
        <w:rPr>
          <w:noProof/>
        </w:rPr>
        <w:t>20</w:t>
      </w:r>
      <w:r>
        <w:rPr>
          <w:noProof/>
        </w:rPr>
        <w:fldChar w:fldCharType="end"/>
      </w:r>
    </w:p>
    <w:p w14:paraId="448C1EB2" w14:textId="659D3AC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_Toc219190342 \h </w:instrText>
      </w:r>
      <w:r>
        <w:rPr>
          <w:noProof/>
        </w:rPr>
      </w:r>
      <w:r>
        <w:rPr>
          <w:noProof/>
        </w:rPr>
        <w:fldChar w:fldCharType="separate"/>
      </w:r>
      <w:r>
        <w:rPr>
          <w:noProof/>
        </w:rPr>
        <w:t>21</w:t>
      </w:r>
      <w:r>
        <w:rPr>
          <w:noProof/>
        </w:rPr>
        <w:fldChar w:fldCharType="end"/>
      </w:r>
    </w:p>
    <w:p w14:paraId="4E825F64" w14:textId="1991A10A"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_Toc219190343 \h </w:instrText>
      </w:r>
      <w:r>
        <w:rPr>
          <w:noProof/>
        </w:rPr>
      </w:r>
      <w:r>
        <w:rPr>
          <w:noProof/>
        </w:rPr>
        <w:fldChar w:fldCharType="separate"/>
      </w:r>
      <w:r>
        <w:rPr>
          <w:noProof/>
        </w:rPr>
        <w:t>21</w:t>
      </w:r>
      <w:r>
        <w:rPr>
          <w:noProof/>
        </w:rPr>
        <w:fldChar w:fldCharType="end"/>
      </w:r>
    </w:p>
    <w:p w14:paraId="7A92592A" w14:textId="4367182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_Toc219190344 \h </w:instrText>
      </w:r>
      <w:r>
        <w:rPr>
          <w:noProof/>
        </w:rPr>
      </w:r>
      <w:r>
        <w:rPr>
          <w:noProof/>
        </w:rPr>
        <w:fldChar w:fldCharType="separate"/>
      </w:r>
      <w:r>
        <w:rPr>
          <w:noProof/>
        </w:rPr>
        <w:t>21</w:t>
      </w:r>
      <w:r>
        <w:rPr>
          <w:noProof/>
        </w:rPr>
        <w:fldChar w:fldCharType="end"/>
      </w:r>
    </w:p>
    <w:p w14:paraId="5B73984B" w14:textId="3EECAE8B"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Resource: UEPolicySet</w:t>
      </w:r>
      <w:r>
        <w:rPr>
          <w:noProof/>
        </w:rPr>
        <w:tab/>
      </w:r>
      <w:r>
        <w:rPr>
          <w:noProof/>
        </w:rPr>
        <w:fldChar w:fldCharType="begin" w:fldLock="1"/>
      </w:r>
      <w:r>
        <w:rPr>
          <w:noProof/>
        </w:rPr>
        <w:instrText xml:space="preserve"> PAGEREF _Toc219190345 \h </w:instrText>
      </w:r>
      <w:r>
        <w:rPr>
          <w:noProof/>
        </w:rPr>
      </w:r>
      <w:r>
        <w:rPr>
          <w:noProof/>
        </w:rPr>
        <w:fldChar w:fldCharType="separate"/>
      </w:r>
      <w:r>
        <w:rPr>
          <w:noProof/>
        </w:rPr>
        <w:t>22</w:t>
      </w:r>
      <w:r>
        <w:rPr>
          <w:noProof/>
        </w:rPr>
        <w:fldChar w:fldCharType="end"/>
      </w:r>
    </w:p>
    <w:p w14:paraId="7CA64EC8" w14:textId="6B07795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_Toc219190346 \h </w:instrText>
      </w:r>
      <w:r>
        <w:rPr>
          <w:noProof/>
        </w:rPr>
      </w:r>
      <w:r>
        <w:rPr>
          <w:noProof/>
        </w:rPr>
        <w:fldChar w:fldCharType="separate"/>
      </w:r>
      <w:r>
        <w:rPr>
          <w:noProof/>
        </w:rPr>
        <w:t>22</w:t>
      </w:r>
      <w:r>
        <w:rPr>
          <w:noProof/>
        </w:rPr>
        <w:fldChar w:fldCharType="end"/>
      </w:r>
    </w:p>
    <w:p w14:paraId="1329512F" w14:textId="1D4B17A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_Toc219190347 \h </w:instrText>
      </w:r>
      <w:r>
        <w:rPr>
          <w:noProof/>
        </w:rPr>
      </w:r>
      <w:r>
        <w:rPr>
          <w:noProof/>
        </w:rPr>
        <w:fldChar w:fldCharType="separate"/>
      </w:r>
      <w:r>
        <w:rPr>
          <w:noProof/>
        </w:rPr>
        <w:t>22</w:t>
      </w:r>
      <w:r>
        <w:rPr>
          <w:noProof/>
        </w:rPr>
        <w:fldChar w:fldCharType="end"/>
      </w:r>
    </w:p>
    <w:p w14:paraId="331C3BBC" w14:textId="5654234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_Toc219190348 \h </w:instrText>
      </w:r>
      <w:r>
        <w:rPr>
          <w:noProof/>
        </w:rPr>
      </w:r>
      <w:r>
        <w:rPr>
          <w:noProof/>
        </w:rPr>
        <w:fldChar w:fldCharType="separate"/>
      </w:r>
      <w:r>
        <w:rPr>
          <w:noProof/>
        </w:rPr>
        <w:t>22</w:t>
      </w:r>
      <w:r>
        <w:rPr>
          <w:noProof/>
        </w:rPr>
        <w:fldChar w:fldCharType="end"/>
      </w:r>
    </w:p>
    <w:p w14:paraId="5D2C75F5" w14:textId="7DA457F6"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_Toc219190349 \h </w:instrText>
      </w:r>
      <w:r>
        <w:rPr>
          <w:noProof/>
        </w:rPr>
      </w:r>
      <w:r>
        <w:rPr>
          <w:noProof/>
        </w:rPr>
        <w:fldChar w:fldCharType="separate"/>
      </w:r>
      <w:r>
        <w:rPr>
          <w:noProof/>
        </w:rPr>
        <w:t>22</w:t>
      </w:r>
      <w:r>
        <w:rPr>
          <w:noProof/>
        </w:rPr>
        <w:fldChar w:fldCharType="end"/>
      </w:r>
    </w:p>
    <w:p w14:paraId="0DB62FF8" w14:textId="45A4D28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5.2.4.3.2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_Toc219190350 \h </w:instrText>
      </w:r>
      <w:r>
        <w:rPr>
          <w:noProof/>
        </w:rPr>
      </w:r>
      <w:r>
        <w:rPr>
          <w:noProof/>
        </w:rPr>
        <w:fldChar w:fldCharType="separate"/>
      </w:r>
      <w:r>
        <w:rPr>
          <w:noProof/>
        </w:rPr>
        <w:t>23</w:t>
      </w:r>
      <w:r>
        <w:rPr>
          <w:noProof/>
        </w:rPr>
        <w:fldChar w:fldCharType="end"/>
      </w:r>
    </w:p>
    <w:p w14:paraId="215AE927" w14:textId="0526442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_Toc219190351 \h </w:instrText>
      </w:r>
      <w:r>
        <w:rPr>
          <w:noProof/>
        </w:rPr>
      </w:r>
      <w:r>
        <w:rPr>
          <w:noProof/>
        </w:rPr>
        <w:fldChar w:fldCharType="separate"/>
      </w:r>
      <w:r>
        <w:rPr>
          <w:noProof/>
        </w:rPr>
        <w:t>23</w:t>
      </w:r>
      <w:r>
        <w:rPr>
          <w:noProof/>
        </w:rPr>
        <w:fldChar w:fldCharType="end"/>
      </w:r>
    </w:p>
    <w:p w14:paraId="37AF4F84" w14:textId="61DEF526"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Resource: SessionManagementPolicyData</w:t>
      </w:r>
      <w:r>
        <w:rPr>
          <w:noProof/>
        </w:rPr>
        <w:tab/>
      </w:r>
      <w:r>
        <w:rPr>
          <w:noProof/>
        </w:rPr>
        <w:fldChar w:fldCharType="begin" w:fldLock="1"/>
      </w:r>
      <w:r>
        <w:rPr>
          <w:noProof/>
        </w:rPr>
        <w:instrText xml:space="preserve"> PAGEREF _Toc219190352 \h </w:instrText>
      </w:r>
      <w:r>
        <w:rPr>
          <w:noProof/>
        </w:rPr>
      </w:r>
      <w:r>
        <w:rPr>
          <w:noProof/>
        </w:rPr>
        <w:fldChar w:fldCharType="separate"/>
      </w:r>
      <w:r>
        <w:rPr>
          <w:noProof/>
        </w:rPr>
        <w:t>24</w:t>
      </w:r>
      <w:r>
        <w:rPr>
          <w:noProof/>
        </w:rPr>
        <w:fldChar w:fldCharType="end"/>
      </w:r>
    </w:p>
    <w:p w14:paraId="5B8A4654" w14:textId="7392582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_Toc219190353 \h </w:instrText>
      </w:r>
      <w:r>
        <w:rPr>
          <w:noProof/>
        </w:rPr>
      </w:r>
      <w:r>
        <w:rPr>
          <w:noProof/>
        </w:rPr>
        <w:fldChar w:fldCharType="separate"/>
      </w:r>
      <w:r>
        <w:rPr>
          <w:noProof/>
        </w:rPr>
        <w:t>24</w:t>
      </w:r>
      <w:r>
        <w:rPr>
          <w:noProof/>
        </w:rPr>
        <w:fldChar w:fldCharType="end"/>
      </w:r>
    </w:p>
    <w:p w14:paraId="62B8FA60" w14:textId="25A1DD3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_Toc219190354 \h </w:instrText>
      </w:r>
      <w:r>
        <w:rPr>
          <w:noProof/>
        </w:rPr>
      </w:r>
      <w:r>
        <w:rPr>
          <w:noProof/>
        </w:rPr>
        <w:fldChar w:fldCharType="separate"/>
      </w:r>
      <w:r>
        <w:rPr>
          <w:noProof/>
        </w:rPr>
        <w:t>24</w:t>
      </w:r>
      <w:r>
        <w:rPr>
          <w:noProof/>
        </w:rPr>
        <w:fldChar w:fldCharType="end"/>
      </w:r>
    </w:p>
    <w:p w14:paraId="6D6A2A5C" w14:textId="24AA406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_Toc219190355 \h </w:instrText>
      </w:r>
      <w:r>
        <w:rPr>
          <w:noProof/>
        </w:rPr>
      </w:r>
      <w:r>
        <w:rPr>
          <w:noProof/>
        </w:rPr>
        <w:fldChar w:fldCharType="separate"/>
      </w:r>
      <w:r>
        <w:rPr>
          <w:noProof/>
        </w:rPr>
        <w:t>24</w:t>
      </w:r>
      <w:r>
        <w:rPr>
          <w:noProof/>
        </w:rPr>
        <w:fldChar w:fldCharType="end"/>
      </w:r>
    </w:p>
    <w:p w14:paraId="1CE8046F" w14:textId="7F7688B7"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_Toc219190356 \h </w:instrText>
      </w:r>
      <w:r>
        <w:rPr>
          <w:noProof/>
        </w:rPr>
      </w:r>
      <w:r>
        <w:rPr>
          <w:noProof/>
        </w:rPr>
        <w:fldChar w:fldCharType="separate"/>
      </w:r>
      <w:r>
        <w:rPr>
          <w:noProof/>
        </w:rPr>
        <w:t>24</w:t>
      </w:r>
      <w:r>
        <w:rPr>
          <w:noProof/>
        </w:rPr>
        <w:fldChar w:fldCharType="end"/>
      </w:r>
    </w:p>
    <w:p w14:paraId="0BFED74A" w14:textId="09091BDF"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_Toc219190357 \h </w:instrText>
      </w:r>
      <w:r>
        <w:rPr>
          <w:noProof/>
        </w:rPr>
      </w:r>
      <w:r>
        <w:rPr>
          <w:noProof/>
        </w:rPr>
        <w:fldChar w:fldCharType="separate"/>
      </w:r>
      <w:r>
        <w:rPr>
          <w:noProof/>
        </w:rPr>
        <w:t>25</w:t>
      </w:r>
      <w:r>
        <w:rPr>
          <w:noProof/>
        </w:rPr>
        <w:fldChar w:fldCharType="end"/>
      </w:r>
    </w:p>
    <w:p w14:paraId="4A95F7DE" w14:textId="4A2A48EB"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Resource: UsageMonitoringInformation</w:t>
      </w:r>
      <w:r>
        <w:rPr>
          <w:noProof/>
        </w:rPr>
        <w:tab/>
      </w:r>
      <w:r>
        <w:rPr>
          <w:noProof/>
        </w:rPr>
        <w:fldChar w:fldCharType="begin" w:fldLock="1"/>
      </w:r>
      <w:r>
        <w:rPr>
          <w:noProof/>
        </w:rPr>
        <w:instrText xml:space="preserve"> PAGEREF _Toc219190358 \h </w:instrText>
      </w:r>
      <w:r>
        <w:rPr>
          <w:noProof/>
        </w:rPr>
      </w:r>
      <w:r>
        <w:rPr>
          <w:noProof/>
        </w:rPr>
        <w:fldChar w:fldCharType="separate"/>
      </w:r>
      <w:r>
        <w:rPr>
          <w:noProof/>
        </w:rPr>
        <w:t>26</w:t>
      </w:r>
      <w:r>
        <w:rPr>
          <w:noProof/>
        </w:rPr>
        <w:fldChar w:fldCharType="end"/>
      </w:r>
    </w:p>
    <w:p w14:paraId="7652CC26" w14:textId="496B72C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_Toc219190359 \h </w:instrText>
      </w:r>
      <w:r>
        <w:rPr>
          <w:noProof/>
        </w:rPr>
      </w:r>
      <w:r>
        <w:rPr>
          <w:noProof/>
        </w:rPr>
        <w:fldChar w:fldCharType="separate"/>
      </w:r>
      <w:r>
        <w:rPr>
          <w:noProof/>
        </w:rPr>
        <w:t>26</w:t>
      </w:r>
      <w:r>
        <w:rPr>
          <w:noProof/>
        </w:rPr>
        <w:fldChar w:fldCharType="end"/>
      </w:r>
    </w:p>
    <w:p w14:paraId="616EB91A" w14:textId="58166BB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_Toc219190360 \h </w:instrText>
      </w:r>
      <w:r>
        <w:rPr>
          <w:noProof/>
        </w:rPr>
      </w:r>
      <w:r>
        <w:rPr>
          <w:noProof/>
        </w:rPr>
        <w:fldChar w:fldCharType="separate"/>
      </w:r>
      <w:r>
        <w:rPr>
          <w:noProof/>
        </w:rPr>
        <w:t>26</w:t>
      </w:r>
      <w:r>
        <w:rPr>
          <w:noProof/>
        </w:rPr>
        <w:fldChar w:fldCharType="end"/>
      </w:r>
    </w:p>
    <w:p w14:paraId="6FBFF87A" w14:textId="6A61D6A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_Toc219190361 \h </w:instrText>
      </w:r>
      <w:r>
        <w:rPr>
          <w:noProof/>
        </w:rPr>
      </w:r>
      <w:r>
        <w:rPr>
          <w:noProof/>
        </w:rPr>
        <w:fldChar w:fldCharType="separate"/>
      </w:r>
      <w:r>
        <w:rPr>
          <w:noProof/>
        </w:rPr>
        <w:t>26</w:t>
      </w:r>
      <w:r>
        <w:rPr>
          <w:noProof/>
        </w:rPr>
        <w:fldChar w:fldCharType="end"/>
      </w:r>
    </w:p>
    <w:p w14:paraId="32AC5EF3" w14:textId="1CFE86DD"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_Toc219190362 \h </w:instrText>
      </w:r>
      <w:r>
        <w:rPr>
          <w:noProof/>
        </w:rPr>
      </w:r>
      <w:r>
        <w:rPr>
          <w:noProof/>
        </w:rPr>
        <w:fldChar w:fldCharType="separate"/>
      </w:r>
      <w:r>
        <w:rPr>
          <w:noProof/>
        </w:rPr>
        <w:t>26</w:t>
      </w:r>
      <w:r>
        <w:rPr>
          <w:noProof/>
        </w:rPr>
        <w:fldChar w:fldCharType="end"/>
      </w:r>
    </w:p>
    <w:p w14:paraId="19C36938" w14:textId="7306BA8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_Toc219190363 \h </w:instrText>
      </w:r>
      <w:r>
        <w:rPr>
          <w:noProof/>
        </w:rPr>
      </w:r>
      <w:r>
        <w:rPr>
          <w:noProof/>
        </w:rPr>
        <w:fldChar w:fldCharType="separate"/>
      </w:r>
      <w:r>
        <w:rPr>
          <w:noProof/>
        </w:rPr>
        <w:t>27</w:t>
      </w:r>
      <w:r>
        <w:rPr>
          <w:noProof/>
        </w:rPr>
        <w:fldChar w:fldCharType="end"/>
      </w:r>
    </w:p>
    <w:p w14:paraId="78A8541E" w14:textId="18D48260"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5.2.6.3.3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_Toc219190364 \h </w:instrText>
      </w:r>
      <w:r>
        <w:rPr>
          <w:noProof/>
        </w:rPr>
      </w:r>
      <w:r>
        <w:rPr>
          <w:noProof/>
        </w:rPr>
        <w:fldChar w:fldCharType="separate"/>
      </w:r>
      <w:r>
        <w:rPr>
          <w:noProof/>
        </w:rPr>
        <w:t>28</w:t>
      </w:r>
      <w:r>
        <w:rPr>
          <w:noProof/>
        </w:rPr>
        <w:fldChar w:fldCharType="end"/>
      </w:r>
    </w:p>
    <w:p w14:paraId="6CB00DBD" w14:textId="5DC0D38F"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Resource: SponsorConnectivityData</w:t>
      </w:r>
      <w:r>
        <w:rPr>
          <w:noProof/>
        </w:rPr>
        <w:tab/>
      </w:r>
      <w:r>
        <w:rPr>
          <w:noProof/>
        </w:rPr>
        <w:fldChar w:fldCharType="begin" w:fldLock="1"/>
      </w:r>
      <w:r>
        <w:rPr>
          <w:noProof/>
        </w:rPr>
        <w:instrText xml:space="preserve"> PAGEREF _Toc219190365 \h </w:instrText>
      </w:r>
      <w:r>
        <w:rPr>
          <w:noProof/>
        </w:rPr>
      </w:r>
      <w:r>
        <w:rPr>
          <w:noProof/>
        </w:rPr>
        <w:fldChar w:fldCharType="separate"/>
      </w:r>
      <w:r>
        <w:rPr>
          <w:noProof/>
        </w:rPr>
        <w:t>28</w:t>
      </w:r>
      <w:r>
        <w:rPr>
          <w:noProof/>
        </w:rPr>
        <w:fldChar w:fldCharType="end"/>
      </w:r>
    </w:p>
    <w:p w14:paraId="390BFBD4" w14:textId="74D0D07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_Toc219190366 \h </w:instrText>
      </w:r>
      <w:r>
        <w:rPr>
          <w:noProof/>
        </w:rPr>
      </w:r>
      <w:r>
        <w:rPr>
          <w:noProof/>
        </w:rPr>
        <w:fldChar w:fldCharType="separate"/>
      </w:r>
      <w:r>
        <w:rPr>
          <w:noProof/>
        </w:rPr>
        <w:t>28</w:t>
      </w:r>
      <w:r>
        <w:rPr>
          <w:noProof/>
        </w:rPr>
        <w:fldChar w:fldCharType="end"/>
      </w:r>
    </w:p>
    <w:p w14:paraId="1BC8CAB6" w14:textId="219EF28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_Toc219190367 \h </w:instrText>
      </w:r>
      <w:r>
        <w:rPr>
          <w:noProof/>
        </w:rPr>
      </w:r>
      <w:r>
        <w:rPr>
          <w:noProof/>
        </w:rPr>
        <w:fldChar w:fldCharType="separate"/>
      </w:r>
      <w:r>
        <w:rPr>
          <w:noProof/>
        </w:rPr>
        <w:t>28</w:t>
      </w:r>
      <w:r>
        <w:rPr>
          <w:noProof/>
        </w:rPr>
        <w:fldChar w:fldCharType="end"/>
      </w:r>
    </w:p>
    <w:p w14:paraId="011561AB" w14:textId="0D35F41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_Toc219190368 \h </w:instrText>
      </w:r>
      <w:r>
        <w:rPr>
          <w:noProof/>
        </w:rPr>
      </w:r>
      <w:r>
        <w:rPr>
          <w:noProof/>
        </w:rPr>
        <w:fldChar w:fldCharType="separate"/>
      </w:r>
      <w:r>
        <w:rPr>
          <w:noProof/>
        </w:rPr>
        <w:t>29</w:t>
      </w:r>
      <w:r>
        <w:rPr>
          <w:noProof/>
        </w:rPr>
        <w:fldChar w:fldCharType="end"/>
      </w:r>
    </w:p>
    <w:p w14:paraId="2C507D6B" w14:textId="43FE10B8"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_Toc219190369 \h </w:instrText>
      </w:r>
      <w:r>
        <w:rPr>
          <w:noProof/>
        </w:rPr>
      </w:r>
      <w:r>
        <w:rPr>
          <w:noProof/>
        </w:rPr>
        <w:fldChar w:fldCharType="separate"/>
      </w:r>
      <w:r>
        <w:rPr>
          <w:noProof/>
        </w:rPr>
        <w:t>29</w:t>
      </w:r>
      <w:r>
        <w:rPr>
          <w:noProof/>
        </w:rPr>
        <w:fldChar w:fldCharType="end"/>
      </w:r>
    </w:p>
    <w:p w14:paraId="26E8305D" w14:textId="5EF1E2AF"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Resource: BdtData</w:t>
      </w:r>
      <w:r>
        <w:rPr>
          <w:noProof/>
        </w:rPr>
        <w:tab/>
      </w:r>
      <w:r>
        <w:rPr>
          <w:noProof/>
        </w:rPr>
        <w:fldChar w:fldCharType="begin" w:fldLock="1"/>
      </w:r>
      <w:r>
        <w:rPr>
          <w:noProof/>
        </w:rPr>
        <w:instrText xml:space="preserve"> PAGEREF _Toc219190370 \h </w:instrText>
      </w:r>
      <w:r>
        <w:rPr>
          <w:noProof/>
        </w:rPr>
      </w:r>
      <w:r>
        <w:rPr>
          <w:noProof/>
        </w:rPr>
        <w:fldChar w:fldCharType="separate"/>
      </w:r>
      <w:r>
        <w:rPr>
          <w:noProof/>
        </w:rPr>
        <w:t>29</w:t>
      </w:r>
      <w:r>
        <w:rPr>
          <w:noProof/>
        </w:rPr>
        <w:fldChar w:fldCharType="end"/>
      </w:r>
    </w:p>
    <w:p w14:paraId="3494317F" w14:textId="025DF34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_Toc219190371 \h </w:instrText>
      </w:r>
      <w:r>
        <w:rPr>
          <w:noProof/>
        </w:rPr>
      </w:r>
      <w:r>
        <w:rPr>
          <w:noProof/>
        </w:rPr>
        <w:fldChar w:fldCharType="separate"/>
      </w:r>
      <w:r>
        <w:rPr>
          <w:noProof/>
        </w:rPr>
        <w:t>29</w:t>
      </w:r>
      <w:r>
        <w:rPr>
          <w:noProof/>
        </w:rPr>
        <w:fldChar w:fldCharType="end"/>
      </w:r>
    </w:p>
    <w:p w14:paraId="343B9ED4" w14:textId="57DE40A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_Toc219190372 \h </w:instrText>
      </w:r>
      <w:r>
        <w:rPr>
          <w:noProof/>
        </w:rPr>
      </w:r>
      <w:r>
        <w:rPr>
          <w:noProof/>
        </w:rPr>
        <w:fldChar w:fldCharType="separate"/>
      </w:r>
      <w:r>
        <w:rPr>
          <w:noProof/>
        </w:rPr>
        <w:t>29</w:t>
      </w:r>
      <w:r>
        <w:rPr>
          <w:noProof/>
        </w:rPr>
        <w:fldChar w:fldCharType="end"/>
      </w:r>
    </w:p>
    <w:p w14:paraId="6E490A5C" w14:textId="5717056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_Toc219190373 \h </w:instrText>
      </w:r>
      <w:r>
        <w:rPr>
          <w:noProof/>
        </w:rPr>
      </w:r>
      <w:r>
        <w:rPr>
          <w:noProof/>
        </w:rPr>
        <w:fldChar w:fldCharType="separate"/>
      </w:r>
      <w:r>
        <w:rPr>
          <w:noProof/>
        </w:rPr>
        <w:t>29</w:t>
      </w:r>
      <w:r>
        <w:rPr>
          <w:noProof/>
        </w:rPr>
        <w:fldChar w:fldCharType="end"/>
      </w:r>
    </w:p>
    <w:p w14:paraId="031F5DBB" w14:textId="2FA3FAB6"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_Toc219190374 \h </w:instrText>
      </w:r>
      <w:r>
        <w:rPr>
          <w:noProof/>
        </w:rPr>
      </w:r>
      <w:r>
        <w:rPr>
          <w:noProof/>
        </w:rPr>
        <w:fldChar w:fldCharType="separate"/>
      </w:r>
      <w:r>
        <w:rPr>
          <w:noProof/>
        </w:rPr>
        <w:t>29</w:t>
      </w:r>
      <w:r>
        <w:rPr>
          <w:noProof/>
        </w:rPr>
        <w:fldChar w:fldCharType="end"/>
      </w:r>
    </w:p>
    <w:p w14:paraId="655B72D3" w14:textId="66AB03F9"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Resource: IndividualBdtData</w:t>
      </w:r>
      <w:r>
        <w:rPr>
          <w:noProof/>
        </w:rPr>
        <w:tab/>
      </w:r>
      <w:r>
        <w:rPr>
          <w:noProof/>
        </w:rPr>
        <w:fldChar w:fldCharType="begin" w:fldLock="1"/>
      </w:r>
      <w:r>
        <w:rPr>
          <w:noProof/>
        </w:rPr>
        <w:instrText xml:space="preserve"> PAGEREF _Toc219190375 \h </w:instrText>
      </w:r>
      <w:r>
        <w:rPr>
          <w:noProof/>
        </w:rPr>
      </w:r>
      <w:r>
        <w:rPr>
          <w:noProof/>
        </w:rPr>
        <w:fldChar w:fldCharType="separate"/>
      </w:r>
      <w:r>
        <w:rPr>
          <w:noProof/>
        </w:rPr>
        <w:t>30</w:t>
      </w:r>
      <w:r>
        <w:rPr>
          <w:noProof/>
        </w:rPr>
        <w:fldChar w:fldCharType="end"/>
      </w:r>
    </w:p>
    <w:p w14:paraId="0050E2B9" w14:textId="0B9934C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_Toc219190376 \h </w:instrText>
      </w:r>
      <w:r>
        <w:rPr>
          <w:noProof/>
        </w:rPr>
      </w:r>
      <w:r>
        <w:rPr>
          <w:noProof/>
        </w:rPr>
        <w:fldChar w:fldCharType="separate"/>
      </w:r>
      <w:r>
        <w:rPr>
          <w:noProof/>
        </w:rPr>
        <w:t>30</w:t>
      </w:r>
      <w:r>
        <w:rPr>
          <w:noProof/>
        </w:rPr>
        <w:fldChar w:fldCharType="end"/>
      </w:r>
    </w:p>
    <w:p w14:paraId="3A168410" w14:textId="6BA1505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_Toc219190377 \h </w:instrText>
      </w:r>
      <w:r>
        <w:rPr>
          <w:noProof/>
        </w:rPr>
      </w:r>
      <w:r>
        <w:rPr>
          <w:noProof/>
        </w:rPr>
        <w:fldChar w:fldCharType="separate"/>
      </w:r>
      <w:r>
        <w:rPr>
          <w:noProof/>
        </w:rPr>
        <w:t>30</w:t>
      </w:r>
      <w:r>
        <w:rPr>
          <w:noProof/>
        </w:rPr>
        <w:fldChar w:fldCharType="end"/>
      </w:r>
    </w:p>
    <w:p w14:paraId="0CD51DC7" w14:textId="70BBCF1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_Toc219190378 \h </w:instrText>
      </w:r>
      <w:r>
        <w:rPr>
          <w:noProof/>
        </w:rPr>
      </w:r>
      <w:r>
        <w:rPr>
          <w:noProof/>
        </w:rPr>
        <w:fldChar w:fldCharType="separate"/>
      </w:r>
      <w:r>
        <w:rPr>
          <w:noProof/>
        </w:rPr>
        <w:t>30</w:t>
      </w:r>
      <w:r>
        <w:rPr>
          <w:noProof/>
        </w:rPr>
        <w:fldChar w:fldCharType="end"/>
      </w:r>
    </w:p>
    <w:p w14:paraId="66E4137D" w14:textId="116C6927"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_Toc219190379 \h </w:instrText>
      </w:r>
      <w:r>
        <w:rPr>
          <w:noProof/>
        </w:rPr>
      </w:r>
      <w:r>
        <w:rPr>
          <w:noProof/>
        </w:rPr>
        <w:fldChar w:fldCharType="separate"/>
      </w:r>
      <w:r>
        <w:rPr>
          <w:noProof/>
        </w:rPr>
        <w:t>30</w:t>
      </w:r>
      <w:r>
        <w:rPr>
          <w:noProof/>
        </w:rPr>
        <w:fldChar w:fldCharType="end"/>
      </w:r>
    </w:p>
    <w:p w14:paraId="56CC8517" w14:textId="3FEDFE33"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_Toc219190380 \h </w:instrText>
      </w:r>
      <w:r>
        <w:rPr>
          <w:noProof/>
        </w:rPr>
      </w:r>
      <w:r>
        <w:rPr>
          <w:noProof/>
        </w:rPr>
        <w:fldChar w:fldCharType="separate"/>
      </w:r>
      <w:r>
        <w:rPr>
          <w:noProof/>
        </w:rPr>
        <w:t>31</w:t>
      </w:r>
      <w:r>
        <w:rPr>
          <w:noProof/>
        </w:rPr>
        <w:fldChar w:fldCharType="end"/>
      </w:r>
    </w:p>
    <w:p w14:paraId="7F1AA5A8" w14:textId="656C52C4"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5.2.9.3.3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_Toc219190381 \h </w:instrText>
      </w:r>
      <w:r>
        <w:rPr>
          <w:noProof/>
        </w:rPr>
      </w:r>
      <w:r>
        <w:rPr>
          <w:noProof/>
        </w:rPr>
        <w:fldChar w:fldCharType="separate"/>
      </w:r>
      <w:r>
        <w:rPr>
          <w:noProof/>
        </w:rPr>
        <w:t>31</w:t>
      </w:r>
      <w:r>
        <w:rPr>
          <w:noProof/>
        </w:rPr>
        <w:fldChar w:fldCharType="end"/>
      </w:r>
    </w:p>
    <w:p w14:paraId="3C522A39" w14:textId="09236FA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5.2.9.3.4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_Toc219190382 \h </w:instrText>
      </w:r>
      <w:r>
        <w:rPr>
          <w:noProof/>
        </w:rPr>
      </w:r>
      <w:r>
        <w:rPr>
          <w:noProof/>
        </w:rPr>
        <w:fldChar w:fldCharType="separate"/>
      </w:r>
      <w:r>
        <w:rPr>
          <w:noProof/>
        </w:rPr>
        <w:t>32</w:t>
      </w:r>
      <w:r>
        <w:rPr>
          <w:noProof/>
        </w:rPr>
        <w:fldChar w:fldCharType="end"/>
      </w:r>
    </w:p>
    <w:p w14:paraId="372AA0DA" w14:textId="1C9A137B"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Resource: PolicyDataSubscriptions</w:t>
      </w:r>
      <w:r>
        <w:rPr>
          <w:noProof/>
        </w:rPr>
        <w:tab/>
      </w:r>
      <w:r>
        <w:rPr>
          <w:noProof/>
        </w:rPr>
        <w:fldChar w:fldCharType="begin" w:fldLock="1"/>
      </w:r>
      <w:r>
        <w:rPr>
          <w:noProof/>
        </w:rPr>
        <w:instrText xml:space="preserve"> PAGEREF _Toc219190383 \h </w:instrText>
      </w:r>
      <w:r>
        <w:rPr>
          <w:noProof/>
        </w:rPr>
      </w:r>
      <w:r>
        <w:rPr>
          <w:noProof/>
        </w:rPr>
        <w:fldChar w:fldCharType="separate"/>
      </w:r>
      <w:r>
        <w:rPr>
          <w:noProof/>
        </w:rPr>
        <w:t>32</w:t>
      </w:r>
      <w:r>
        <w:rPr>
          <w:noProof/>
        </w:rPr>
        <w:fldChar w:fldCharType="end"/>
      </w:r>
    </w:p>
    <w:p w14:paraId="7969A45B" w14:textId="79E393B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_Toc219190384 \h </w:instrText>
      </w:r>
      <w:r>
        <w:rPr>
          <w:noProof/>
        </w:rPr>
      </w:r>
      <w:r>
        <w:rPr>
          <w:noProof/>
        </w:rPr>
        <w:fldChar w:fldCharType="separate"/>
      </w:r>
      <w:r>
        <w:rPr>
          <w:noProof/>
        </w:rPr>
        <w:t>32</w:t>
      </w:r>
      <w:r>
        <w:rPr>
          <w:noProof/>
        </w:rPr>
        <w:fldChar w:fldCharType="end"/>
      </w:r>
    </w:p>
    <w:p w14:paraId="64D33D1A" w14:textId="7382EFE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_Toc219190385 \h </w:instrText>
      </w:r>
      <w:r>
        <w:rPr>
          <w:noProof/>
        </w:rPr>
      </w:r>
      <w:r>
        <w:rPr>
          <w:noProof/>
        </w:rPr>
        <w:fldChar w:fldCharType="separate"/>
      </w:r>
      <w:r>
        <w:rPr>
          <w:noProof/>
        </w:rPr>
        <w:t>33</w:t>
      </w:r>
      <w:r>
        <w:rPr>
          <w:noProof/>
        </w:rPr>
        <w:fldChar w:fldCharType="end"/>
      </w:r>
    </w:p>
    <w:p w14:paraId="16DC0D01" w14:textId="59ED750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_Toc219190386 \h </w:instrText>
      </w:r>
      <w:r>
        <w:rPr>
          <w:noProof/>
        </w:rPr>
      </w:r>
      <w:r>
        <w:rPr>
          <w:noProof/>
        </w:rPr>
        <w:fldChar w:fldCharType="separate"/>
      </w:r>
      <w:r>
        <w:rPr>
          <w:noProof/>
        </w:rPr>
        <w:t>33</w:t>
      </w:r>
      <w:r>
        <w:rPr>
          <w:noProof/>
        </w:rPr>
        <w:fldChar w:fldCharType="end"/>
      </w:r>
    </w:p>
    <w:p w14:paraId="12EB8AD3" w14:textId="41F383E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5.2.10.3.1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_Toc219190387 \h </w:instrText>
      </w:r>
      <w:r>
        <w:rPr>
          <w:noProof/>
        </w:rPr>
      </w:r>
      <w:r>
        <w:rPr>
          <w:noProof/>
        </w:rPr>
        <w:fldChar w:fldCharType="separate"/>
      </w:r>
      <w:r>
        <w:rPr>
          <w:noProof/>
        </w:rPr>
        <w:t>33</w:t>
      </w:r>
      <w:r>
        <w:rPr>
          <w:noProof/>
        </w:rPr>
        <w:fldChar w:fldCharType="end"/>
      </w:r>
    </w:p>
    <w:p w14:paraId="7139819D" w14:textId="6AF4318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5.2.10.3.2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_Toc219190388 \h </w:instrText>
      </w:r>
      <w:r>
        <w:rPr>
          <w:noProof/>
        </w:rPr>
      </w:r>
      <w:r>
        <w:rPr>
          <w:noProof/>
        </w:rPr>
        <w:fldChar w:fldCharType="separate"/>
      </w:r>
      <w:r>
        <w:rPr>
          <w:noProof/>
        </w:rPr>
        <w:t>33</w:t>
      </w:r>
      <w:r>
        <w:rPr>
          <w:noProof/>
        </w:rPr>
        <w:fldChar w:fldCharType="end"/>
      </w:r>
    </w:p>
    <w:p w14:paraId="462E5062" w14:textId="4DFC1453"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Resource: IndividualPolicyDataSubscription</w:t>
      </w:r>
      <w:r>
        <w:rPr>
          <w:noProof/>
        </w:rPr>
        <w:tab/>
      </w:r>
      <w:r>
        <w:rPr>
          <w:noProof/>
        </w:rPr>
        <w:fldChar w:fldCharType="begin" w:fldLock="1"/>
      </w:r>
      <w:r>
        <w:rPr>
          <w:noProof/>
        </w:rPr>
        <w:instrText xml:space="preserve"> PAGEREF _Toc219190389 \h </w:instrText>
      </w:r>
      <w:r>
        <w:rPr>
          <w:noProof/>
        </w:rPr>
      </w:r>
      <w:r>
        <w:rPr>
          <w:noProof/>
        </w:rPr>
        <w:fldChar w:fldCharType="separate"/>
      </w:r>
      <w:r>
        <w:rPr>
          <w:noProof/>
        </w:rPr>
        <w:t>34</w:t>
      </w:r>
      <w:r>
        <w:rPr>
          <w:noProof/>
        </w:rPr>
        <w:fldChar w:fldCharType="end"/>
      </w:r>
    </w:p>
    <w:p w14:paraId="79CE8C40" w14:textId="75E53B1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_Toc219190390 \h </w:instrText>
      </w:r>
      <w:r>
        <w:rPr>
          <w:noProof/>
        </w:rPr>
      </w:r>
      <w:r>
        <w:rPr>
          <w:noProof/>
        </w:rPr>
        <w:fldChar w:fldCharType="separate"/>
      </w:r>
      <w:r>
        <w:rPr>
          <w:noProof/>
        </w:rPr>
        <w:t>34</w:t>
      </w:r>
      <w:r>
        <w:rPr>
          <w:noProof/>
        </w:rPr>
        <w:fldChar w:fldCharType="end"/>
      </w:r>
    </w:p>
    <w:p w14:paraId="03E76C7D" w14:textId="1760215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_Toc219190391 \h </w:instrText>
      </w:r>
      <w:r>
        <w:rPr>
          <w:noProof/>
        </w:rPr>
      </w:r>
      <w:r>
        <w:rPr>
          <w:noProof/>
        </w:rPr>
        <w:fldChar w:fldCharType="separate"/>
      </w:r>
      <w:r>
        <w:rPr>
          <w:noProof/>
        </w:rPr>
        <w:t>34</w:t>
      </w:r>
      <w:r>
        <w:rPr>
          <w:noProof/>
        </w:rPr>
        <w:fldChar w:fldCharType="end"/>
      </w:r>
    </w:p>
    <w:p w14:paraId="6039A6FD" w14:textId="583A8E1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_Toc219190392 \h </w:instrText>
      </w:r>
      <w:r>
        <w:rPr>
          <w:noProof/>
        </w:rPr>
      </w:r>
      <w:r>
        <w:rPr>
          <w:noProof/>
        </w:rPr>
        <w:fldChar w:fldCharType="separate"/>
      </w:r>
      <w:r>
        <w:rPr>
          <w:noProof/>
        </w:rPr>
        <w:t>35</w:t>
      </w:r>
      <w:r>
        <w:rPr>
          <w:noProof/>
        </w:rPr>
        <w:fldChar w:fldCharType="end"/>
      </w:r>
    </w:p>
    <w:p w14:paraId="1EC81EDD" w14:textId="767DD885"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5.2.11.3.1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_Toc219190393 \h </w:instrText>
      </w:r>
      <w:r>
        <w:rPr>
          <w:noProof/>
        </w:rPr>
      </w:r>
      <w:r>
        <w:rPr>
          <w:noProof/>
        </w:rPr>
        <w:fldChar w:fldCharType="separate"/>
      </w:r>
      <w:r>
        <w:rPr>
          <w:noProof/>
        </w:rPr>
        <w:t>35</w:t>
      </w:r>
      <w:r>
        <w:rPr>
          <w:noProof/>
        </w:rPr>
        <w:fldChar w:fldCharType="end"/>
      </w:r>
    </w:p>
    <w:p w14:paraId="7E54CDC9" w14:textId="6FBAF034"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5.2.11.3.2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_Toc219190394 \h </w:instrText>
      </w:r>
      <w:r>
        <w:rPr>
          <w:noProof/>
        </w:rPr>
      </w:r>
      <w:r>
        <w:rPr>
          <w:noProof/>
        </w:rPr>
        <w:fldChar w:fldCharType="separate"/>
      </w:r>
      <w:r>
        <w:rPr>
          <w:noProof/>
        </w:rPr>
        <w:t>35</w:t>
      </w:r>
      <w:r>
        <w:rPr>
          <w:noProof/>
        </w:rPr>
        <w:fldChar w:fldCharType="end"/>
      </w:r>
    </w:p>
    <w:p w14:paraId="16679F7E" w14:textId="5201D8B5"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5.2.11.3.3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_Toc219190395 \h </w:instrText>
      </w:r>
      <w:r>
        <w:rPr>
          <w:noProof/>
        </w:rPr>
      </w:r>
      <w:r>
        <w:rPr>
          <w:noProof/>
        </w:rPr>
        <w:fldChar w:fldCharType="separate"/>
      </w:r>
      <w:r>
        <w:rPr>
          <w:noProof/>
        </w:rPr>
        <w:t>36</w:t>
      </w:r>
      <w:r>
        <w:rPr>
          <w:noProof/>
        </w:rPr>
        <w:fldChar w:fldCharType="end"/>
      </w:r>
    </w:p>
    <w:p w14:paraId="205E67D6" w14:textId="50EE15DA"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_Toc219190396 \h </w:instrText>
      </w:r>
      <w:r>
        <w:rPr>
          <w:noProof/>
        </w:rPr>
      </w:r>
      <w:r>
        <w:rPr>
          <w:noProof/>
        </w:rPr>
        <w:fldChar w:fldCharType="separate"/>
      </w:r>
      <w:r>
        <w:rPr>
          <w:noProof/>
        </w:rPr>
        <w:t>36</w:t>
      </w:r>
      <w:r>
        <w:rPr>
          <w:noProof/>
        </w:rPr>
        <w:fldChar w:fldCharType="end"/>
      </w:r>
    </w:p>
    <w:p w14:paraId="60C24605" w14:textId="3B9C0CB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_Toc219190397 \h </w:instrText>
      </w:r>
      <w:r>
        <w:rPr>
          <w:noProof/>
        </w:rPr>
      </w:r>
      <w:r>
        <w:rPr>
          <w:noProof/>
        </w:rPr>
        <w:fldChar w:fldCharType="separate"/>
      </w:r>
      <w:r>
        <w:rPr>
          <w:noProof/>
        </w:rPr>
        <w:t>36</w:t>
      </w:r>
      <w:r>
        <w:rPr>
          <w:noProof/>
        </w:rPr>
        <w:fldChar w:fldCharType="end"/>
      </w:r>
    </w:p>
    <w:p w14:paraId="18052062" w14:textId="6530271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_Toc219190398 \h </w:instrText>
      </w:r>
      <w:r>
        <w:rPr>
          <w:noProof/>
        </w:rPr>
      </w:r>
      <w:r>
        <w:rPr>
          <w:noProof/>
        </w:rPr>
        <w:fldChar w:fldCharType="separate"/>
      </w:r>
      <w:r>
        <w:rPr>
          <w:noProof/>
        </w:rPr>
        <w:t>36</w:t>
      </w:r>
      <w:r>
        <w:rPr>
          <w:noProof/>
        </w:rPr>
        <w:fldChar w:fldCharType="end"/>
      </w:r>
    </w:p>
    <w:p w14:paraId="17B81F07" w14:textId="2343E91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_Toc219190399 \h </w:instrText>
      </w:r>
      <w:r>
        <w:rPr>
          <w:noProof/>
        </w:rPr>
      </w:r>
      <w:r>
        <w:rPr>
          <w:noProof/>
        </w:rPr>
        <w:fldChar w:fldCharType="separate"/>
      </w:r>
      <w:r>
        <w:rPr>
          <w:noProof/>
        </w:rPr>
        <w:t>37</w:t>
      </w:r>
      <w:r>
        <w:rPr>
          <w:noProof/>
        </w:rPr>
        <w:fldChar w:fldCharType="end"/>
      </w:r>
    </w:p>
    <w:p w14:paraId="0D8B17B4" w14:textId="7836B73F"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5.2.12.3.1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_Toc219190400 \h </w:instrText>
      </w:r>
      <w:r>
        <w:rPr>
          <w:noProof/>
        </w:rPr>
      </w:r>
      <w:r>
        <w:rPr>
          <w:noProof/>
        </w:rPr>
        <w:fldChar w:fldCharType="separate"/>
      </w:r>
      <w:r>
        <w:rPr>
          <w:noProof/>
        </w:rPr>
        <w:t>37</w:t>
      </w:r>
      <w:r>
        <w:rPr>
          <w:noProof/>
        </w:rPr>
        <w:fldChar w:fldCharType="end"/>
      </w:r>
    </w:p>
    <w:p w14:paraId="2C1904CC" w14:textId="197DEF8D"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_Toc219190401 \h </w:instrText>
      </w:r>
      <w:r>
        <w:rPr>
          <w:noProof/>
        </w:rPr>
      </w:r>
      <w:r>
        <w:rPr>
          <w:noProof/>
        </w:rPr>
        <w:fldChar w:fldCharType="separate"/>
      </w:r>
      <w:r>
        <w:rPr>
          <w:noProof/>
        </w:rPr>
        <w:t>37</w:t>
      </w:r>
      <w:r>
        <w:rPr>
          <w:noProof/>
        </w:rPr>
        <w:fldChar w:fldCharType="end"/>
      </w:r>
    </w:p>
    <w:p w14:paraId="56D9C69F" w14:textId="4CA753E5"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_Toc219190402 \h </w:instrText>
      </w:r>
      <w:r>
        <w:rPr>
          <w:noProof/>
        </w:rPr>
      </w:r>
      <w:r>
        <w:rPr>
          <w:noProof/>
        </w:rPr>
        <w:fldChar w:fldCharType="separate"/>
      </w:r>
      <w:r>
        <w:rPr>
          <w:noProof/>
        </w:rPr>
        <w:t>38</w:t>
      </w:r>
      <w:r>
        <w:rPr>
          <w:noProof/>
        </w:rPr>
        <w:fldChar w:fldCharType="end"/>
      </w:r>
    </w:p>
    <w:p w14:paraId="7BA5AAA8" w14:textId="1F9BB5B1"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5.2.12.3.4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_Toc219190403 \h </w:instrText>
      </w:r>
      <w:r>
        <w:rPr>
          <w:noProof/>
        </w:rPr>
      </w:r>
      <w:r>
        <w:rPr>
          <w:noProof/>
        </w:rPr>
        <w:fldChar w:fldCharType="separate"/>
      </w:r>
      <w:r>
        <w:rPr>
          <w:noProof/>
        </w:rPr>
        <w:t>39</w:t>
      </w:r>
      <w:r>
        <w:rPr>
          <w:noProof/>
        </w:rPr>
        <w:fldChar w:fldCharType="end"/>
      </w:r>
    </w:p>
    <w:p w14:paraId="1D90FAA0" w14:textId="20E9DA9B"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Resource: PlmnUePolicySet</w:t>
      </w:r>
      <w:r>
        <w:rPr>
          <w:noProof/>
        </w:rPr>
        <w:tab/>
      </w:r>
      <w:r>
        <w:rPr>
          <w:noProof/>
        </w:rPr>
        <w:fldChar w:fldCharType="begin" w:fldLock="1"/>
      </w:r>
      <w:r>
        <w:rPr>
          <w:noProof/>
        </w:rPr>
        <w:instrText xml:space="preserve"> PAGEREF _Toc219190404 \h </w:instrText>
      </w:r>
      <w:r>
        <w:rPr>
          <w:noProof/>
        </w:rPr>
      </w:r>
      <w:r>
        <w:rPr>
          <w:noProof/>
        </w:rPr>
        <w:fldChar w:fldCharType="separate"/>
      </w:r>
      <w:r>
        <w:rPr>
          <w:noProof/>
        </w:rPr>
        <w:t>39</w:t>
      </w:r>
      <w:r>
        <w:rPr>
          <w:noProof/>
        </w:rPr>
        <w:fldChar w:fldCharType="end"/>
      </w:r>
    </w:p>
    <w:p w14:paraId="5DEB8EE2" w14:textId="73DF668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_Toc219190405 \h </w:instrText>
      </w:r>
      <w:r>
        <w:rPr>
          <w:noProof/>
        </w:rPr>
      </w:r>
      <w:r>
        <w:rPr>
          <w:noProof/>
        </w:rPr>
        <w:fldChar w:fldCharType="separate"/>
      </w:r>
      <w:r>
        <w:rPr>
          <w:noProof/>
        </w:rPr>
        <w:t>39</w:t>
      </w:r>
      <w:r>
        <w:rPr>
          <w:noProof/>
        </w:rPr>
        <w:fldChar w:fldCharType="end"/>
      </w:r>
    </w:p>
    <w:p w14:paraId="30D56E3C" w14:textId="0CFB397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_Toc219190406 \h </w:instrText>
      </w:r>
      <w:r>
        <w:rPr>
          <w:noProof/>
        </w:rPr>
      </w:r>
      <w:r>
        <w:rPr>
          <w:noProof/>
        </w:rPr>
        <w:fldChar w:fldCharType="separate"/>
      </w:r>
      <w:r>
        <w:rPr>
          <w:noProof/>
        </w:rPr>
        <w:t>39</w:t>
      </w:r>
      <w:r>
        <w:rPr>
          <w:noProof/>
        </w:rPr>
        <w:fldChar w:fldCharType="end"/>
      </w:r>
    </w:p>
    <w:p w14:paraId="06F2D07D" w14:textId="11C9083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_Toc219190407 \h </w:instrText>
      </w:r>
      <w:r>
        <w:rPr>
          <w:noProof/>
        </w:rPr>
      </w:r>
      <w:r>
        <w:rPr>
          <w:noProof/>
        </w:rPr>
        <w:fldChar w:fldCharType="separate"/>
      </w:r>
      <w:r>
        <w:rPr>
          <w:noProof/>
        </w:rPr>
        <w:t>40</w:t>
      </w:r>
      <w:r>
        <w:rPr>
          <w:noProof/>
        </w:rPr>
        <w:fldChar w:fldCharType="end"/>
      </w:r>
    </w:p>
    <w:p w14:paraId="2C34F2F9" w14:textId="6E663CC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_Toc219190408 \h </w:instrText>
      </w:r>
      <w:r>
        <w:rPr>
          <w:noProof/>
        </w:rPr>
      </w:r>
      <w:r>
        <w:rPr>
          <w:noProof/>
        </w:rPr>
        <w:fldChar w:fldCharType="separate"/>
      </w:r>
      <w:r>
        <w:rPr>
          <w:noProof/>
        </w:rPr>
        <w:t>40</w:t>
      </w:r>
      <w:r>
        <w:rPr>
          <w:noProof/>
        </w:rPr>
        <w:fldChar w:fldCharType="end"/>
      </w:r>
    </w:p>
    <w:p w14:paraId="065A10B4" w14:textId="55E37432"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Resource: PolicyDataForIndividualUe</w:t>
      </w:r>
      <w:r>
        <w:rPr>
          <w:noProof/>
        </w:rPr>
        <w:tab/>
      </w:r>
      <w:r>
        <w:rPr>
          <w:noProof/>
        </w:rPr>
        <w:fldChar w:fldCharType="begin" w:fldLock="1"/>
      </w:r>
      <w:r>
        <w:rPr>
          <w:noProof/>
        </w:rPr>
        <w:instrText xml:space="preserve"> PAGEREF _Toc219190409 \h </w:instrText>
      </w:r>
      <w:r>
        <w:rPr>
          <w:noProof/>
        </w:rPr>
      </w:r>
      <w:r>
        <w:rPr>
          <w:noProof/>
        </w:rPr>
        <w:fldChar w:fldCharType="separate"/>
      </w:r>
      <w:r>
        <w:rPr>
          <w:noProof/>
        </w:rPr>
        <w:t>40</w:t>
      </w:r>
      <w:r>
        <w:rPr>
          <w:noProof/>
        </w:rPr>
        <w:fldChar w:fldCharType="end"/>
      </w:r>
    </w:p>
    <w:p w14:paraId="483F7F7D" w14:textId="61BA818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_Toc219190410 \h </w:instrText>
      </w:r>
      <w:r>
        <w:rPr>
          <w:noProof/>
        </w:rPr>
      </w:r>
      <w:r>
        <w:rPr>
          <w:noProof/>
        </w:rPr>
        <w:fldChar w:fldCharType="separate"/>
      </w:r>
      <w:r>
        <w:rPr>
          <w:noProof/>
        </w:rPr>
        <w:t>40</w:t>
      </w:r>
      <w:r>
        <w:rPr>
          <w:noProof/>
        </w:rPr>
        <w:fldChar w:fldCharType="end"/>
      </w:r>
    </w:p>
    <w:p w14:paraId="470ABDCB" w14:textId="6A1C15C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_Toc219190411 \h </w:instrText>
      </w:r>
      <w:r>
        <w:rPr>
          <w:noProof/>
        </w:rPr>
      </w:r>
      <w:r>
        <w:rPr>
          <w:noProof/>
        </w:rPr>
        <w:fldChar w:fldCharType="separate"/>
      </w:r>
      <w:r>
        <w:rPr>
          <w:noProof/>
        </w:rPr>
        <w:t>40</w:t>
      </w:r>
      <w:r>
        <w:rPr>
          <w:noProof/>
        </w:rPr>
        <w:fldChar w:fldCharType="end"/>
      </w:r>
    </w:p>
    <w:p w14:paraId="021FF75B" w14:textId="699E45F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_Toc219190412 \h </w:instrText>
      </w:r>
      <w:r>
        <w:rPr>
          <w:noProof/>
        </w:rPr>
      </w:r>
      <w:r>
        <w:rPr>
          <w:noProof/>
        </w:rPr>
        <w:fldChar w:fldCharType="separate"/>
      </w:r>
      <w:r>
        <w:rPr>
          <w:noProof/>
        </w:rPr>
        <w:t>40</w:t>
      </w:r>
      <w:r>
        <w:rPr>
          <w:noProof/>
        </w:rPr>
        <w:fldChar w:fldCharType="end"/>
      </w:r>
    </w:p>
    <w:p w14:paraId="1F611309" w14:textId="0E8902F6"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_Toc219190413 \h </w:instrText>
      </w:r>
      <w:r>
        <w:rPr>
          <w:noProof/>
        </w:rPr>
      </w:r>
      <w:r>
        <w:rPr>
          <w:noProof/>
        </w:rPr>
        <w:fldChar w:fldCharType="separate"/>
      </w:r>
      <w:r>
        <w:rPr>
          <w:noProof/>
        </w:rPr>
        <w:t>40</w:t>
      </w:r>
      <w:r>
        <w:rPr>
          <w:noProof/>
        </w:rPr>
        <w:fldChar w:fldCharType="end"/>
      </w:r>
    </w:p>
    <w:p w14:paraId="6A2403DB" w14:textId="64C09BF8"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Resource: SlicePolicyControlData</w:t>
      </w:r>
      <w:r>
        <w:rPr>
          <w:noProof/>
        </w:rPr>
        <w:tab/>
      </w:r>
      <w:r>
        <w:rPr>
          <w:noProof/>
        </w:rPr>
        <w:fldChar w:fldCharType="begin" w:fldLock="1"/>
      </w:r>
      <w:r>
        <w:rPr>
          <w:noProof/>
        </w:rPr>
        <w:instrText xml:space="preserve"> PAGEREF _Toc219190414 \h </w:instrText>
      </w:r>
      <w:r>
        <w:rPr>
          <w:noProof/>
        </w:rPr>
      </w:r>
      <w:r>
        <w:rPr>
          <w:noProof/>
        </w:rPr>
        <w:fldChar w:fldCharType="separate"/>
      </w:r>
      <w:r>
        <w:rPr>
          <w:noProof/>
        </w:rPr>
        <w:t>41</w:t>
      </w:r>
      <w:r>
        <w:rPr>
          <w:noProof/>
        </w:rPr>
        <w:fldChar w:fldCharType="end"/>
      </w:r>
    </w:p>
    <w:p w14:paraId="02B4D343" w14:textId="5C56A26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_Toc219190415 \h </w:instrText>
      </w:r>
      <w:r>
        <w:rPr>
          <w:noProof/>
        </w:rPr>
      </w:r>
      <w:r>
        <w:rPr>
          <w:noProof/>
        </w:rPr>
        <w:fldChar w:fldCharType="separate"/>
      </w:r>
      <w:r>
        <w:rPr>
          <w:noProof/>
        </w:rPr>
        <w:t>41</w:t>
      </w:r>
      <w:r>
        <w:rPr>
          <w:noProof/>
        </w:rPr>
        <w:fldChar w:fldCharType="end"/>
      </w:r>
    </w:p>
    <w:p w14:paraId="6E1957A0" w14:textId="0413021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_Toc219190416 \h </w:instrText>
      </w:r>
      <w:r>
        <w:rPr>
          <w:noProof/>
        </w:rPr>
      </w:r>
      <w:r>
        <w:rPr>
          <w:noProof/>
        </w:rPr>
        <w:fldChar w:fldCharType="separate"/>
      </w:r>
      <w:r>
        <w:rPr>
          <w:noProof/>
        </w:rPr>
        <w:t>41</w:t>
      </w:r>
      <w:r>
        <w:rPr>
          <w:noProof/>
        </w:rPr>
        <w:fldChar w:fldCharType="end"/>
      </w:r>
    </w:p>
    <w:p w14:paraId="5D438E5C" w14:textId="0BE6B9F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_Toc219190417 \h </w:instrText>
      </w:r>
      <w:r>
        <w:rPr>
          <w:noProof/>
        </w:rPr>
      </w:r>
      <w:r>
        <w:rPr>
          <w:noProof/>
        </w:rPr>
        <w:fldChar w:fldCharType="separate"/>
      </w:r>
      <w:r>
        <w:rPr>
          <w:noProof/>
        </w:rPr>
        <w:t>41</w:t>
      </w:r>
      <w:r>
        <w:rPr>
          <w:noProof/>
        </w:rPr>
        <w:fldChar w:fldCharType="end"/>
      </w:r>
    </w:p>
    <w:p w14:paraId="03B94C4C" w14:textId="15188743"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_Toc219190418 \h </w:instrText>
      </w:r>
      <w:r>
        <w:rPr>
          <w:noProof/>
        </w:rPr>
      </w:r>
      <w:r>
        <w:rPr>
          <w:noProof/>
        </w:rPr>
        <w:fldChar w:fldCharType="separate"/>
      </w:r>
      <w:r>
        <w:rPr>
          <w:noProof/>
        </w:rPr>
        <w:t>41</w:t>
      </w:r>
      <w:r>
        <w:rPr>
          <w:noProof/>
        </w:rPr>
        <w:fldChar w:fldCharType="end"/>
      </w:r>
    </w:p>
    <w:p w14:paraId="76B0B029" w14:textId="394F95B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_Toc219190419 \h </w:instrText>
      </w:r>
      <w:r>
        <w:rPr>
          <w:noProof/>
        </w:rPr>
      </w:r>
      <w:r>
        <w:rPr>
          <w:noProof/>
        </w:rPr>
        <w:fldChar w:fldCharType="separate"/>
      </w:r>
      <w:r>
        <w:rPr>
          <w:noProof/>
        </w:rPr>
        <w:t>42</w:t>
      </w:r>
      <w:r>
        <w:rPr>
          <w:noProof/>
        </w:rPr>
        <w:fldChar w:fldCharType="end"/>
      </w:r>
    </w:p>
    <w:p w14:paraId="736309B4" w14:textId="05E561F4"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5.2.16</w:t>
      </w:r>
      <w:r>
        <w:rPr>
          <w:rFonts w:asciiTheme="minorHAnsi" w:eastAsiaTheme="minorEastAsia" w:hAnsiTheme="minorHAnsi" w:cstheme="minorBidi"/>
          <w:noProof/>
          <w:kern w:val="2"/>
          <w:sz w:val="24"/>
          <w:szCs w:val="24"/>
          <w:lang w:eastAsia="en-GB"/>
          <w14:ligatures w14:val="standardContextual"/>
        </w:rPr>
        <w:tab/>
      </w:r>
      <w:r>
        <w:rPr>
          <w:noProof/>
        </w:rPr>
        <w:t>Resource: MBSSessionPolicyControlData</w:t>
      </w:r>
      <w:r>
        <w:rPr>
          <w:noProof/>
        </w:rPr>
        <w:tab/>
      </w:r>
      <w:r>
        <w:rPr>
          <w:noProof/>
        </w:rPr>
        <w:fldChar w:fldCharType="begin" w:fldLock="1"/>
      </w:r>
      <w:r>
        <w:rPr>
          <w:noProof/>
        </w:rPr>
        <w:instrText xml:space="preserve"> PAGEREF _Toc219190420 \h </w:instrText>
      </w:r>
      <w:r>
        <w:rPr>
          <w:noProof/>
        </w:rPr>
      </w:r>
      <w:r>
        <w:rPr>
          <w:noProof/>
        </w:rPr>
        <w:fldChar w:fldCharType="separate"/>
      </w:r>
      <w:r>
        <w:rPr>
          <w:noProof/>
        </w:rPr>
        <w:t>43</w:t>
      </w:r>
      <w:r>
        <w:rPr>
          <w:noProof/>
        </w:rPr>
        <w:fldChar w:fldCharType="end"/>
      </w:r>
    </w:p>
    <w:p w14:paraId="3978457D" w14:textId="257485A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_Toc219190421 \h </w:instrText>
      </w:r>
      <w:r>
        <w:rPr>
          <w:noProof/>
        </w:rPr>
      </w:r>
      <w:r>
        <w:rPr>
          <w:noProof/>
        </w:rPr>
        <w:fldChar w:fldCharType="separate"/>
      </w:r>
      <w:r>
        <w:rPr>
          <w:noProof/>
        </w:rPr>
        <w:t>43</w:t>
      </w:r>
      <w:r>
        <w:rPr>
          <w:noProof/>
        </w:rPr>
        <w:fldChar w:fldCharType="end"/>
      </w:r>
    </w:p>
    <w:p w14:paraId="560E9311" w14:textId="6B8F4D8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_Toc219190422 \h </w:instrText>
      </w:r>
      <w:r>
        <w:rPr>
          <w:noProof/>
        </w:rPr>
      </w:r>
      <w:r>
        <w:rPr>
          <w:noProof/>
        </w:rPr>
        <w:fldChar w:fldCharType="separate"/>
      </w:r>
      <w:r>
        <w:rPr>
          <w:noProof/>
        </w:rPr>
        <w:t>43</w:t>
      </w:r>
      <w:r>
        <w:rPr>
          <w:noProof/>
        </w:rPr>
        <w:fldChar w:fldCharType="end"/>
      </w:r>
    </w:p>
    <w:p w14:paraId="082CD808" w14:textId="39F68E2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_Toc219190423 \h </w:instrText>
      </w:r>
      <w:r>
        <w:rPr>
          <w:noProof/>
        </w:rPr>
      </w:r>
      <w:r>
        <w:rPr>
          <w:noProof/>
        </w:rPr>
        <w:fldChar w:fldCharType="separate"/>
      </w:r>
      <w:r>
        <w:rPr>
          <w:noProof/>
        </w:rPr>
        <w:t>43</w:t>
      </w:r>
      <w:r>
        <w:rPr>
          <w:noProof/>
        </w:rPr>
        <w:fldChar w:fldCharType="end"/>
      </w:r>
    </w:p>
    <w:p w14:paraId="3B68711D" w14:textId="2D90815F"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_Toc219190424 \h </w:instrText>
      </w:r>
      <w:r>
        <w:rPr>
          <w:noProof/>
        </w:rPr>
      </w:r>
      <w:r>
        <w:rPr>
          <w:noProof/>
        </w:rPr>
        <w:fldChar w:fldCharType="separate"/>
      </w:r>
      <w:r>
        <w:rPr>
          <w:noProof/>
        </w:rPr>
        <w:t>43</w:t>
      </w:r>
      <w:r>
        <w:rPr>
          <w:noProof/>
        </w:rPr>
        <w:fldChar w:fldCharType="end"/>
      </w:r>
    </w:p>
    <w:p w14:paraId="30C846F1" w14:textId="2DBF572E"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5.2.17</w:t>
      </w:r>
      <w:r>
        <w:rPr>
          <w:rFonts w:asciiTheme="minorHAnsi" w:eastAsiaTheme="minorEastAsia" w:hAnsiTheme="minorHAnsi" w:cstheme="minorBidi"/>
          <w:noProof/>
          <w:kern w:val="2"/>
          <w:sz w:val="24"/>
          <w:szCs w:val="24"/>
          <w:lang w:eastAsia="en-GB"/>
          <w14:ligatures w14:val="standardContextual"/>
        </w:rPr>
        <w:tab/>
      </w:r>
      <w:r>
        <w:rPr>
          <w:noProof/>
        </w:rPr>
        <w:t>Resource: PdtqData</w:t>
      </w:r>
      <w:r>
        <w:rPr>
          <w:noProof/>
        </w:rPr>
        <w:tab/>
      </w:r>
      <w:r>
        <w:rPr>
          <w:noProof/>
        </w:rPr>
        <w:fldChar w:fldCharType="begin" w:fldLock="1"/>
      </w:r>
      <w:r>
        <w:rPr>
          <w:noProof/>
        </w:rPr>
        <w:instrText xml:space="preserve"> PAGEREF _Toc219190425 \h </w:instrText>
      </w:r>
      <w:r>
        <w:rPr>
          <w:noProof/>
        </w:rPr>
      </w:r>
      <w:r>
        <w:rPr>
          <w:noProof/>
        </w:rPr>
        <w:fldChar w:fldCharType="separate"/>
      </w:r>
      <w:r>
        <w:rPr>
          <w:noProof/>
        </w:rPr>
        <w:t>43</w:t>
      </w:r>
      <w:r>
        <w:rPr>
          <w:noProof/>
        </w:rPr>
        <w:fldChar w:fldCharType="end"/>
      </w:r>
    </w:p>
    <w:p w14:paraId="0E566A7D" w14:textId="740CE98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_Toc219190426 \h </w:instrText>
      </w:r>
      <w:r>
        <w:rPr>
          <w:noProof/>
        </w:rPr>
      </w:r>
      <w:r>
        <w:rPr>
          <w:noProof/>
        </w:rPr>
        <w:fldChar w:fldCharType="separate"/>
      </w:r>
      <w:r>
        <w:rPr>
          <w:noProof/>
        </w:rPr>
        <w:t>43</w:t>
      </w:r>
      <w:r>
        <w:rPr>
          <w:noProof/>
        </w:rPr>
        <w:fldChar w:fldCharType="end"/>
      </w:r>
    </w:p>
    <w:p w14:paraId="243FF635" w14:textId="505AAEB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_Toc219190427 \h </w:instrText>
      </w:r>
      <w:r>
        <w:rPr>
          <w:noProof/>
        </w:rPr>
      </w:r>
      <w:r>
        <w:rPr>
          <w:noProof/>
        </w:rPr>
        <w:fldChar w:fldCharType="separate"/>
      </w:r>
      <w:r>
        <w:rPr>
          <w:noProof/>
        </w:rPr>
        <w:t>43</w:t>
      </w:r>
      <w:r>
        <w:rPr>
          <w:noProof/>
        </w:rPr>
        <w:fldChar w:fldCharType="end"/>
      </w:r>
    </w:p>
    <w:p w14:paraId="44D51CF4" w14:textId="4732DEC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_Toc219190428 \h </w:instrText>
      </w:r>
      <w:r>
        <w:rPr>
          <w:noProof/>
        </w:rPr>
      </w:r>
      <w:r>
        <w:rPr>
          <w:noProof/>
        </w:rPr>
        <w:fldChar w:fldCharType="separate"/>
      </w:r>
      <w:r>
        <w:rPr>
          <w:noProof/>
        </w:rPr>
        <w:t>44</w:t>
      </w:r>
      <w:r>
        <w:rPr>
          <w:noProof/>
        </w:rPr>
        <w:fldChar w:fldCharType="end"/>
      </w:r>
    </w:p>
    <w:p w14:paraId="3EC4A457" w14:textId="464F4056"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_Toc219190429 \h </w:instrText>
      </w:r>
      <w:r>
        <w:rPr>
          <w:noProof/>
        </w:rPr>
      </w:r>
      <w:r>
        <w:rPr>
          <w:noProof/>
        </w:rPr>
        <w:fldChar w:fldCharType="separate"/>
      </w:r>
      <w:r>
        <w:rPr>
          <w:noProof/>
        </w:rPr>
        <w:t>44</w:t>
      </w:r>
      <w:r>
        <w:rPr>
          <w:noProof/>
        </w:rPr>
        <w:fldChar w:fldCharType="end"/>
      </w:r>
    </w:p>
    <w:p w14:paraId="18E1866F" w14:textId="399DDB12"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5.2.18</w:t>
      </w:r>
      <w:r>
        <w:rPr>
          <w:rFonts w:asciiTheme="minorHAnsi" w:eastAsiaTheme="minorEastAsia" w:hAnsiTheme="minorHAnsi" w:cstheme="minorBidi"/>
          <w:noProof/>
          <w:kern w:val="2"/>
          <w:sz w:val="24"/>
          <w:szCs w:val="24"/>
          <w:lang w:eastAsia="en-GB"/>
          <w14:ligatures w14:val="standardContextual"/>
        </w:rPr>
        <w:tab/>
      </w:r>
      <w:r>
        <w:rPr>
          <w:noProof/>
        </w:rPr>
        <w:t>Resource: IndividualPdtqData</w:t>
      </w:r>
      <w:r>
        <w:rPr>
          <w:noProof/>
        </w:rPr>
        <w:tab/>
      </w:r>
      <w:r>
        <w:rPr>
          <w:noProof/>
        </w:rPr>
        <w:fldChar w:fldCharType="begin" w:fldLock="1"/>
      </w:r>
      <w:r>
        <w:rPr>
          <w:noProof/>
        </w:rPr>
        <w:instrText xml:space="preserve"> PAGEREF _Toc219190430 \h </w:instrText>
      </w:r>
      <w:r>
        <w:rPr>
          <w:noProof/>
        </w:rPr>
      </w:r>
      <w:r>
        <w:rPr>
          <w:noProof/>
        </w:rPr>
        <w:fldChar w:fldCharType="separate"/>
      </w:r>
      <w:r>
        <w:rPr>
          <w:noProof/>
        </w:rPr>
        <w:t>44</w:t>
      </w:r>
      <w:r>
        <w:rPr>
          <w:noProof/>
        </w:rPr>
        <w:fldChar w:fldCharType="end"/>
      </w:r>
    </w:p>
    <w:p w14:paraId="1EEF0839" w14:textId="6C73BB0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_Toc219190431 \h </w:instrText>
      </w:r>
      <w:r>
        <w:rPr>
          <w:noProof/>
        </w:rPr>
      </w:r>
      <w:r>
        <w:rPr>
          <w:noProof/>
        </w:rPr>
        <w:fldChar w:fldCharType="separate"/>
      </w:r>
      <w:r>
        <w:rPr>
          <w:noProof/>
        </w:rPr>
        <w:t>44</w:t>
      </w:r>
      <w:r>
        <w:rPr>
          <w:noProof/>
        </w:rPr>
        <w:fldChar w:fldCharType="end"/>
      </w:r>
    </w:p>
    <w:p w14:paraId="531B3983" w14:textId="2B6173C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_Toc219190432 \h </w:instrText>
      </w:r>
      <w:r>
        <w:rPr>
          <w:noProof/>
        </w:rPr>
      </w:r>
      <w:r>
        <w:rPr>
          <w:noProof/>
        </w:rPr>
        <w:fldChar w:fldCharType="separate"/>
      </w:r>
      <w:r>
        <w:rPr>
          <w:noProof/>
        </w:rPr>
        <w:t>44</w:t>
      </w:r>
      <w:r>
        <w:rPr>
          <w:noProof/>
        </w:rPr>
        <w:fldChar w:fldCharType="end"/>
      </w:r>
    </w:p>
    <w:p w14:paraId="567A4961" w14:textId="01A3522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_Toc219190433 \h </w:instrText>
      </w:r>
      <w:r>
        <w:rPr>
          <w:noProof/>
        </w:rPr>
      </w:r>
      <w:r>
        <w:rPr>
          <w:noProof/>
        </w:rPr>
        <w:fldChar w:fldCharType="separate"/>
      </w:r>
      <w:r>
        <w:rPr>
          <w:noProof/>
        </w:rPr>
        <w:t>45</w:t>
      </w:r>
      <w:r>
        <w:rPr>
          <w:noProof/>
        </w:rPr>
        <w:fldChar w:fldCharType="end"/>
      </w:r>
    </w:p>
    <w:p w14:paraId="2C5DF292" w14:textId="2F2923C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_Toc219190434 \h </w:instrText>
      </w:r>
      <w:r>
        <w:rPr>
          <w:noProof/>
        </w:rPr>
      </w:r>
      <w:r>
        <w:rPr>
          <w:noProof/>
        </w:rPr>
        <w:fldChar w:fldCharType="separate"/>
      </w:r>
      <w:r>
        <w:rPr>
          <w:noProof/>
        </w:rPr>
        <w:t>45</w:t>
      </w:r>
      <w:r>
        <w:rPr>
          <w:noProof/>
        </w:rPr>
        <w:fldChar w:fldCharType="end"/>
      </w:r>
    </w:p>
    <w:p w14:paraId="2B2F86D5" w14:textId="6E391EB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_Toc219190435 \h </w:instrText>
      </w:r>
      <w:r>
        <w:rPr>
          <w:noProof/>
        </w:rPr>
      </w:r>
      <w:r>
        <w:rPr>
          <w:noProof/>
        </w:rPr>
        <w:fldChar w:fldCharType="separate"/>
      </w:r>
      <w:r>
        <w:rPr>
          <w:noProof/>
        </w:rPr>
        <w:t>45</w:t>
      </w:r>
      <w:r>
        <w:rPr>
          <w:noProof/>
        </w:rPr>
        <w:fldChar w:fldCharType="end"/>
      </w:r>
    </w:p>
    <w:p w14:paraId="59547145" w14:textId="350A74A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_Toc219190436 \h </w:instrText>
      </w:r>
      <w:r>
        <w:rPr>
          <w:noProof/>
        </w:rPr>
      </w:r>
      <w:r>
        <w:rPr>
          <w:noProof/>
        </w:rPr>
        <w:fldChar w:fldCharType="separate"/>
      </w:r>
      <w:r>
        <w:rPr>
          <w:noProof/>
        </w:rPr>
        <w:t>46</w:t>
      </w:r>
      <w:r>
        <w:rPr>
          <w:noProof/>
        </w:rPr>
        <w:fldChar w:fldCharType="end"/>
      </w:r>
    </w:p>
    <w:p w14:paraId="178A4061" w14:textId="63906838"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5.2.18.3.4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_Toc219190437 \h </w:instrText>
      </w:r>
      <w:r>
        <w:rPr>
          <w:noProof/>
        </w:rPr>
      </w:r>
      <w:r>
        <w:rPr>
          <w:noProof/>
        </w:rPr>
        <w:fldChar w:fldCharType="separate"/>
      </w:r>
      <w:r>
        <w:rPr>
          <w:noProof/>
        </w:rPr>
        <w:t>46</w:t>
      </w:r>
      <w:r>
        <w:rPr>
          <w:noProof/>
        </w:rPr>
        <w:fldChar w:fldCharType="end"/>
      </w:r>
    </w:p>
    <w:p w14:paraId="2DD49AB0" w14:textId="7F30D0CE"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5.2.19</w:t>
      </w:r>
      <w:r>
        <w:rPr>
          <w:rFonts w:asciiTheme="minorHAnsi" w:eastAsiaTheme="minorEastAsia" w:hAnsiTheme="minorHAnsi" w:cstheme="minorBidi"/>
          <w:noProof/>
          <w:kern w:val="2"/>
          <w:sz w:val="24"/>
          <w:szCs w:val="24"/>
          <w:lang w:eastAsia="en-GB"/>
          <w14:ligatures w14:val="standardContextual"/>
        </w:rPr>
        <w:tab/>
      </w:r>
      <w:r>
        <w:rPr>
          <w:noProof/>
        </w:rPr>
        <w:t>Resource: GroupPolicyControlData</w:t>
      </w:r>
      <w:r>
        <w:rPr>
          <w:noProof/>
        </w:rPr>
        <w:tab/>
      </w:r>
      <w:r>
        <w:rPr>
          <w:noProof/>
        </w:rPr>
        <w:fldChar w:fldCharType="begin" w:fldLock="1"/>
      </w:r>
      <w:r>
        <w:rPr>
          <w:noProof/>
        </w:rPr>
        <w:instrText xml:space="preserve"> PAGEREF _Toc219190438 \h </w:instrText>
      </w:r>
      <w:r>
        <w:rPr>
          <w:noProof/>
        </w:rPr>
      </w:r>
      <w:r>
        <w:rPr>
          <w:noProof/>
        </w:rPr>
        <w:fldChar w:fldCharType="separate"/>
      </w:r>
      <w:r>
        <w:rPr>
          <w:noProof/>
        </w:rPr>
        <w:t>47</w:t>
      </w:r>
      <w:r>
        <w:rPr>
          <w:noProof/>
        </w:rPr>
        <w:fldChar w:fldCharType="end"/>
      </w:r>
    </w:p>
    <w:p w14:paraId="503F166C" w14:textId="13326D6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_Toc219190439 \h </w:instrText>
      </w:r>
      <w:r>
        <w:rPr>
          <w:noProof/>
        </w:rPr>
      </w:r>
      <w:r>
        <w:rPr>
          <w:noProof/>
        </w:rPr>
        <w:fldChar w:fldCharType="separate"/>
      </w:r>
      <w:r>
        <w:rPr>
          <w:noProof/>
        </w:rPr>
        <w:t>47</w:t>
      </w:r>
      <w:r>
        <w:rPr>
          <w:noProof/>
        </w:rPr>
        <w:fldChar w:fldCharType="end"/>
      </w:r>
    </w:p>
    <w:p w14:paraId="1F4C07D3" w14:textId="7378B27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_Toc219190440 \h </w:instrText>
      </w:r>
      <w:r>
        <w:rPr>
          <w:noProof/>
        </w:rPr>
      </w:r>
      <w:r>
        <w:rPr>
          <w:noProof/>
        </w:rPr>
        <w:fldChar w:fldCharType="separate"/>
      </w:r>
      <w:r>
        <w:rPr>
          <w:noProof/>
        </w:rPr>
        <w:t>47</w:t>
      </w:r>
      <w:r>
        <w:rPr>
          <w:noProof/>
        </w:rPr>
        <w:fldChar w:fldCharType="end"/>
      </w:r>
    </w:p>
    <w:p w14:paraId="42D4F448" w14:textId="3EFFA55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_Toc219190441 \h </w:instrText>
      </w:r>
      <w:r>
        <w:rPr>
          <w:noProof/>
        </w:rPr>
      </w:r>
      <w:r>
        <w:rPr>
          <w:noProof/>
        </w:rPr>
        <w:fldChar w:fldCharType="separate"/>
      </w:r>
      <w:r>
        <w:rPr>
          <w:noProof/>
        </w:rPr>
        <w:t>47</w:t>
      </w:r>
      <w:r>
        <w:rPr>
          <w:noProof/>
        </w:rPr>
        <w:fldChar w:fldCharType="end"/>
      </w:r>
    </w:p>
    <w:p w14:paraId="7EAC44B2" w14:textId="0BEB8A6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_Toc219190442 \h </w:instrText>
      </w:r>
      <w:r>
        <w:rPr>
          <w:noProof/>
        </w:rPr>
      </w:r>
      <w:r>
        <w:rPr>
          <w:noProof/>
        </w:rPr>
        <w:fldChar w:fldCharType="separate"/>
      </w:r>
      <w:r>
        <w:rPr>
          <w:noProof/>
        </w:rPr>
        <w:t>47</w:t>
      </w:r>
      <w:r>
        <w:rPr>
          <w:noProof/>
        </w:rPr>
        <w:fldChar w:fldCharType="end"/>
      </w:r>
    </w:p>
    <w:p w14:paraId="31D45900" w14:textId="713237C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5.2.19.3.2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_Toc219190443 \h </w:instrText>
      </w:r>
      <w:r>
        <w:rPr>
          <w:noProof/>
        </w:rPr>
      </w:r>
      <w:r>
        <w:rPr>
          <w:noProof/>
        </w:rPr>
        <w:fldChar w:fldCharType="separate"/>
      </w:r>
      <w:r>
        <w:rPr>
          <w:noProof/>
        </w:rPr>
        <w:t>48</w:t>
      </w:r>
      <w:r>
        <w:rPr>
          <w:noProof/>
        </w:rPr>
        <w:fldChar w:fldCharType="end"/>
      </w:r>
    </w:p>
    <w:p w14:paraId="3A67240D" w14:textId="3154FE4A"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_Toc219190444 \h </w:instrText>
      </w:r>
      <w:r>
        <w:rPr>
          <w:noProof/>
        </w:rPr>
      </w:r>
      <w:r>
        <w:rPr>
          <w:noProof/>
        </w:rPr>
        <w:fldChar w:fldCharType="separate"/>
      </w:r>
      <w:r>
        <w:rPr>
          <w:noProof/>
        </w:rPr>
        <w:t>48</w:t>
      </w:r>
      <w:r>
        <w:rPr>
          <w:noProof/>
        </w:rPr>
        <w:fldChar w:fldCharType="end"/>
      </w:r>
    </w:p>
    <w:p w14:paraId="21DED267" w14:textId="7DE18732"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_Toc219190445 \h </w:instrText>
      </w:r>
      <w:r>
        <w:rPr>
          <w:noProof/>
        </w:rPr>
      </w:r>
      <w:r>
        <w:rPr>
          <w:noProof/>
        </w:rPr>
        <w:fldChar w:fldCharType="separate"/>
      </w:r>
      <w:r>
        <w:rPr>
          <w:noProof/>
        </w:rPr>
        <w:t>48</w:t>
      </w:r>
      <w:r>
        <w:rPr>
          <w:noProof/>
        </w:rPr>
        <w:fldChar w:fldCharType="end"/>
      </w:r>
    </w:p>
    <w:p w14:paraId="7C3A7E6C" w14:textId="09A5E801"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Policy Data Change Notification</w:t>
      </w:r>
      <w:r>
        <w:rPr>
          <w:noProof/>
        </w:rPr>
        <w:tab/>
      </w:r>
      <w:r>
        <w:rPr>
          <w:noProof/>
        </w:rPr>
        <w:fldChar w:fldCharType="begin" w:fldLock="1"/>
      </w:r>
      <w:r>
        <w:rPr>
          <w:noProof/>
        </w:rPr>
        <w:instrText xml:space="preserve"> PAGEREF _Toc219190446 \h </w:instrText>
      </w:r>
      <w:r>
        <w:rPr>
          <w:noProof/>
        </w:rPr>
      </w:r>
      <w:r>
        <w:rPr>
          <w:noProof/>
        </w:rPr>
        <w:fldChar w:fldCharType="separate"/>
      </w:r>
      <w:r>
        <w:rPr>
          <w:noProof/>
        </w:rPr>
        <w:t>49</w:t>
      </w:r>
      <w:r>
        <w:rPr>
          <w:noProof/>
        </w:rPr>
        <w:fldChar w:fldCharType="end"/>
      </w:r>
    </w:p>
    <w:p w14:paraId="6B110099" w14:textId="7D76B3D6"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_Toc219190447 \h </w:instrText>
      </w:r>
      <w:r>
        <w:rPr>
          <w:noProof/>
        </w:rPr>
      </w:r>
      <w:r>
        <w:rPr>
          <w:noProof/>
        </w:rPr>
        <w:fldChar w:fldCharType="separate"/>
      </w:r>
      <w:r>
        <w:rPr>
          <w:noProof/>
        </w:rPr>
        <w:t>49</w:t>
      </w:r>
      <w:r>
        <w:rPr>
          <w:noProof/>
        </w:rPr>
        <w:fldChar w:fldCharType="end"/>
      </w:r>
    </w:p>
    <w:p w14:paraId="0650E818" w14:textId="5B813852"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_Toc219190448 \h </w:instrText>
      </w:r>
      <w:r>
        <w:rPr>
          <w:noProof/>
        </w:rPr>
      </w:r>
      <w:r>
        <w:rPr>
          <w:noProof/>
        </w:rPr>
        <w:fldChar w:fldCharType="separate"/>
      </w:r>
      <w:r>
        <w:rPr>
          <w:noProof/>
        </w:rPr>
        <w:t>49</w:t>
      </w:r>
      <w:r>
        <w:rPr>
          <w:noProof/>
        </w:rPr>
        <w:fldChar w:fldCharType="end"/>
      </w:r>
    </w:p>
    <w:p w14:paraId="68E49398" w14:textId="34B8C780"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_Toc219190449 \h </w:instrText>
      </w:r>
      <w:r>
        <w:rPr>
          <w:noProof/>
        </w:rPr>
      </w:r>
      <w:r>
        <w:rPr>
          <w:noProof/>
        </w:rPr>
        <w:fldChar w:fldCharType="separate"/>
      </w:r>
      <w:r>
        <w:rPr>
          <w:noProof/>
        </w:rPr>
        <w:t>55</w:t>
      </w:r>
      <w:r>
        <w:rPr>
          <w:noProof/>
        </w:rPr>
        <w:fldChar w:fldCharType="end"/>
      </w:r>
    </w:p>
    <w:p w14:paraId="23FF14DF" w14:textId="7B9F13C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_Toc219190450 \h </w:instrText>
      </w:r>
      <w:r>
        <w:rPr>
          <w:noProof/>
        </w:rPr>
      </w:r>
      <w:r>
        <w:rPr>
          <w:noProof/>
        </w:rPr>
        <w:fldChar w:fldCharType="separate"/>
      </w:r>
      <w:r>
        <w:rPr>
          <w:noProof/>
        </w:rPr>
        <w:t>55</w:t>
      </w:r>
      <w:r>
        <w:rPr>
          <w:noProof/>
        </w:rPr>
        <w:fldChar w:fldCharType="end"/>
      </w:r>
    </w:p>
    <w:p w14:paraId="0BD08303" w14:textId="2BC5D6C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Type AmPolicyData</w:t>
      </w:r>
      <w:r>
        <w:rPr>
          <w:noProof/>
        </w:rPr>
        <w:tab/>
      </w:r>
      <w:r>
        <w:rPr>
          <w:noProof/>
        </w:rPr>
        <w:fldChar w:fldCharType="begin" w:fldLock="1"/>
      </w:r>
      <w:r>
        <w:rPr>
          <w:noProof/>
        </w:rPr>
        <w:instrText xml:space="preserve"> PAGEREF _Toc219190451 \h </w:instrText>
      </w:r>
      <w:r>
        <w:rPr>
          <w:noProof/>
        </w:rPr>
      </w:r>
      <w:r>
        <w:rPr>
          <w:noProof/>
        </w:rPr>
        <w:fldChar w:fldCharType="separate"/>
      </w:r>
      <w:r>
        <w:rPr>
          <w:noProof/>
        </w:rPr>
        <w:t>55</w:t>
      </w:r>
      <w:r>
        <w:rPr>
          <w:noProof/>
        </w:rPr>
        <w:fldChar w:fldCharType="end"/>
      </w:r>
    </w:p>
    <w:p w14:paraId="593EAEF4" w14:textId="788FBB2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5.4.2.2A</w:t>
      </w:r>
      <w:r>
        <w:rPr>
          <w:rFonts w:asciiTheme="minorHAnsi" w:eastAsiaTheme="minorEastAsia" w:hAnsiTheme="minorHAnsi" w:cstheme="minorBidi"/>
          <w:noProof/>
          <w:kern w:val="2"/>
          <w:sz w:val="24"/>
          <w:szCs w:val="24"/>
          <w:lang w:eastAsia="en-GB"/>
          <w14:ligatures w14:val="standardContextual"/>
        </w:rPr>
        <w:tab/>
      </w:r>
      <w:r>
        <w:rPr>
          <w:noProof/>
        </w:rPr>
        <w:t>Type AmPolicyDataPatch</w:t>
      </w:r>
      <w:r>
        <w:rPr>
          <w:noProof/>
        </w:rPr>
        <w:tab/>
      </w:r>
      <w:r>
        <w:rPr>
          <w:noProof/>
        </w:rPr>
        <w:fldChar w:fldCharType="begin" w:fldLock="1"/>
      </w:r>
      <w:r>
        <w:rPr>
          <w:noProof/>
        </w:rPr>
        <w:instrText xml:space="preserve"> PAGEREF _Toc219190452 \h </w:instrText>
      </w:r>
      <w:r>
        <w:rPr>
          <w:noProof/>
        </w:rPr>
      </w:r>
      <w:r>
        <w:rPr>
          <w:noProof/>
        </w:rPr>
        <w:fldChar w:fldCharType="separate"/>
      </w:r>
      <w:r>
        <w:rPr>
          <w:noProof/>
        </w:rPr>
        <w:t>56</w:t>
      </w:r>
      <w:r>
        <w:rPr>
          <w:noProof/>
        </w:rPr>
        <w:fldChar w:fldCharType="end"/>
      </w:r>
    </w:p>
    <w:p w14:paraId="54CAAE91" w14:textId="108ED5B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Type UePolicySection</w:t>
      </w:r>
      <w:r>
        <w:rPr>
          <w:noProof/>
        </w:rPr>
        <w:tab/>
      </w:r>
      <w:r>
        <w:rPr>
          <w:noProof/>
        </w:rPr>
        <w:fldChar w:fldCharType="begin" w:fldLock="1"/>
      </w:r>
      <w:r>
        <w:rPr>
          <w:noProof/>
        </w:rPr>
        <w:instrText xml:space="preserve"> PAGEREF _Toc219190453 \h </w:instrText>
      </w:r>
      <w:r>
        <w:rPr>
          <w:noProof/>
        </w:rPr>
      </w:r>
      <w:r>
        <w:rPr>
          <w:noProof/>
        </w:rPr>
        <w:fldChar w:fldCharType="separate"/>
      </w:r>
      <w:r>
        <w:rPr>
          <w:noProof/>
        </w:rPr>
        <w:t>56</w:t>
      </w:r>
      <w:r>
        <w:rPr>
          <w:noProof/>
        </w:rPr>
        <w:fldChar w:fldCharType="end"/>
      </w:r>
    </w:p>
    <w:p w14:paraId="7E97C80A" w14:textId="6AB4446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Type UePolicySet</w:t>
      </w:r>
      <w:r>
        <w:rPr>
          <w:noProof/>
        </w:rPr>
        <w:tab/>
      </w:r>
      <w:r>
        <w:rPr>
          <w:noProof/>
        </w:rPr>
        <w:fldChar w:fldCharType="begin" w:fldLock="1"/>
      </w:r>
      <w:r>
        <w:rPr>
          <w:noProof/>
        </w:rPr>
        <w:instrText xml:space="preserve"> PAGEREF _Toc219190454 \h </w:instrText>
      </w:r>
      <w:r>
        <w:rPr>
          <w:noProof/>
        </w:rPr>
      </w:r>
      <w:r>
        <w:rPr>
          <w:noProof/>
        </w:rPr>
        <w:fldChar w:fldCharType="separate"/>
      </w:r>
      <w:r>
        <w:rPr>
          <w:noProof/>
        </w:rPr>
        <w:t>57</w:t>
      </w:r>
      <w:r>
        <w:rPr>
          <w:noProof/>
        </w:rPr>
        <w:fldChar w:fldCharType="end"/>
      </w:r>
    </w:p>
    <w:p w14:paraId="1FE21FE5" w14:textId="246E470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Type SmPolicyData</w:t>
      </w:r>
      <w:r>
        <w:rPr>
          <w:noProof/>
        </w:rPr>
        <w:tab/>
      </w:r>
      <w:r>
        <w:rPr>
          <w:noProof/>
        </w:rPr>
        <w:fldChar w:fldCharType="begin" w:fldLock="1"/>
      </w:r>
      <w:r>
        <w:rPr>
          <w:noProof/>
        </w:rPr>
        <w:instrText xml:space="preserve"> PAGEREF _Toc219190455 \h </w:instrText>
      </w:r>
      <w:r>
        <w:rPr>
          <w:noProof/>
        </w:rPr>
      </w:r>
      <w:r>
        <w:rPr>
          <w:noProof/>
        </w:rPr>
        <w:fldChar w:fldCharType="separate"/>
      </w:r>
      <w:r>
        <w:rPr>
          <w:noProof/>
        </w:rPr>
        <w:t>59</w:t>
      </w:r>
      <w:r>
        <w:rPr>
          <w:noProof/>
        </w:rPr>
        <w:fldChar w:fldCharType="end"/>
      </w:r>
    </w:p>
    <w:p w14:paraId="40EE5C33" w14:textId="5F044B1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5.4.2.6</w:t>
      </w:r>
      <w:r>
        <w:rPr>
          <w:rFonts w:asciiTheme="minorHAnsi" w:eastAsiaTheme="minorEastAsia" w:hAnsiTheme="minorHAnsi" w:cstheme="minorBidi"/>
          <w:noProof/>
          <w:kern w:val="2"/>
          <w:sz w:val="24"/>
          <w:szCs w:val="24"/>
          <w:lang w:eastAsia="en-GB"/>
          <w14:ligatures w14:val="standardContextual"/>
        </w:rPr>
        <w:tab/>
      </w:r>
      <w:r>
        <w:rPr>
          <w:noProof/>
        </w:rPr>
        <w:t>Type UsageMonDataLimit</w:t>
      </w:r>
      <w:r>
        <w:rPr>
          <w:noProof/>
        </w:rPr>
        <w:tab/>
      </w:r>
      <w:r>
        <w:rPr>
          <w:noProof/>
        </w:rPr>
        <w:fldChar w:fldCharType="begin" w:fldLock="1"/>
      </w:r>
      <w:r>
        <w:rPr>
          <w:noProof/>
        </w:rPr>
        <w:instrText xml:space="preserve"> PAGEREF _Toc219190456 \h </w:instrText>
      </w:r>
      <w:r>
        <w:rPr>
          <w:noProof/>
        </w:rPr>
      </w:r>
      <w:r>
        <w:rPr>
          <w:noProof/>
        </w:rPr>
        <w:fldChar w:fldCharType="separate"/>
      </w:r>
      <w:r>
        <w:rPr>
          <w:noProof/>
        </w:rPr>
        <w:t>60</w:t>
      </w:r>
      <w:r>
        <w:rPr>
          <w:noProof/>
        </w:rPr>
        <w:fldChar w:fldCharType="end"/>
      </w:r>
    </w:p>
    <w:p w14:paraId="1353D95C" w14:textId="71D54FA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5.4.2.7</w:t>
      </w:r>
      <w:r>
        <w:rPr>
          <w:rFonts w:asciiTheme="minorHAnsi" w:eastAsiaTheme="minorEastAsia" w:hAnsiTheme="minorHAnsi" w:cstheme="minorBidi"/>
          <w:noProof/>
          <w:kern w:val="2"/>
          <w:sz w:val="24"/>
          <w:szCs w:val="24"/>
          <w:lang w:eastAsia="en-GB"/>
          <w14:ligatures w14:val="standardContextual"/>
        </w:rPr>
        <w:tab/>
      </w:r>
      <w:r>
        <w:rPr>
          <w:noProof/>
        </w:rPr>
        <w:t>Type UsageMonData</w:t>
      </w:r>
      <w:r>
        <w:rPr>
          <w:noProof/>
        </w:rPr>
        <w:tab/>
      </w:r>
      <w:r>
        <w:rPr>
          <w:noProof/>
        </w:rPr>
        <w:fldChar w:fldCharType="begin" w:fldLock="1"/>
      </w:r>
      <w:r>
        <w:rPr>
          <w:noProof/>
        </w:rPr>
        <w:instrText xml:space="preserve"> PAGEREF _Toc219190457 \h </w:instrText>
      </w:r>
      <w:r>
        <w:rPr>
          <w:noProof/>
        </w:rPr>
      </w:r>
      <w:r>
        <w:rPr>
          <w:noProof/>
        </w:rPr>
        <w:fldChar w:fldCharType="separate"/>
      </w:r>
      <w:r>
        <w:rPr>
          <w:noProof/>
        </w:rPr>
        <w:t>61</w:t>
      </w:r>
      <w:r>
        <w:rPr>
          <w:noProof/>
        </w:rPr>
        <w:fldChar w:fldCharType="end"/>
      </w:r>
    </w:p>
    <w:p w14:paraId="12C6672E" w14:textId="6524463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5.4.2.8</w:t>
      </w:r>
      <w:r>
        <w:rPr>
          <w:rFonts w:asciiTheme="minorHAnsi" w:eastAsiaTheme="minorEastAsia" w:hAnsiTheme="minorHAnsi" w:cstheme="minorBidi"/>
          <w:noProof/>
          <w:kern w:val="2"/>
          <w:sz w:val="24"/>
          <w:szCs w:val="24"/>
          <w:lang w:eastAsia="en-GB"/>
          <w14:ligatures w14:val="standardContextual"/>
        </w:rPr>
        <w:tab/>
      </w:r>
      <w:r>
        <w:rPr>
          <w:noProof/>
        </w:rPr>
        <w:t>Type SponsorConnectivityData</w:t>
      </w:r>
      <w:r>
        <w:rPr>
          <w:noProof/>
        </w:rPr>
        <w:tab/>
      </w:r>
      <w:r>
        <w:rPr>
          <w:noProof/>
        </w:rPr>
        <w:fldChar w:fldCharType="begin" w:fldLock="1"/>
      </w:r>
      <w:r>
        <w:rPr>
          <w:noProof/>
        </w:rPr>
        <w:instrText xml:space="preserve"> PAGEREF _Toc219190458 \h </w:instrText>
      </w:r>
      <w:r>
        <w:rPr>
          <w:noProof/>
        </w:rPr>
      </w:r>
      <w:r>
        <w:rPr>
          <w:noProof/>
        </w:rPr>
        <w:fldChar w:fldCharType="separate"/>
      </w:r>
      <w:r>
        <w:rPr>
          <w:noProof/>
        </w:rPr>
        <w:t>61</w:t>
      </w:r>
      <w:r>
        <w:rPr>
          <w:noProof/>
        </w:rPr>
        <w:fldChar w:fldCharType="end"/>
      </w:r>
    </w:p>
    <w:p w14:paraId="6071117F" w14:textId="77D7069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5.4.2.9</w:t>
      </w:r>
      <w:r>
        <w:rPr>
          <w:rFonts w:asciiTheme="minorHAnsi" w:eastAsiaTheme="minorEastAsia" w:hAnsiTheme="minorHAnsi" w:cstheme="minorBidi"/>
          <w:noProof/>
          <w:kern w:val="2"/>
          <w:sz w:val="24"/>
          <w:szCs w:val="24"/>
          <w:lang w:eastAsia="en-GB"/>
          <w14:ligatures w14:val="standardContextual"/>
        </w:rPr>
        <w:tab/>
      </w:r>
      <w:r>
        <w:rPr>
          <w:noProof/>
        </w:rPr>
        <w:t>Type BdtData</w:t>
      </w:r>
      <w:r>
        <w:rPr>
          <w:noProof/>
        </w:rPr>
        <w:tab/>
      </w:r>
      <w:r>
        <w:rPr>
          <w:noProof/>
        </w:rPr>
        <w:fldChar w:fldCharType="begin" w:fldLock="1"/>
      </w:r>
      <w:r>
        <w:rPr>
          <w:noProof/>
        </w:rPr>
        <w:instrText xml:space="preserve"> PAGEREF _Toc219190459 \h </w:instrText>
      </w:r>
      <w:r>
        <w:rPr>
          <w:noProof/>
        </w:rPr>
      </w:r>
      <w:r>
        <w:rPr>
          <w:noProof/>
        </w:rPr>
        <w:fldChar w:fldCharType="separate"/>
      </w:r>
      <w:r>
        <w:rPr>
          <w:noProof/>
        </w:rPr>
        <w:t>62</w:t>
      </w:r>
      <w:r>
        <w:rPr>
          <w:noProof/>
        </w:rPr>
        <w:fldChar w:fldCharType="end"/>
      </w:r>
    </w:p>
    <w:p w14:paraId="6CB92168" w14:textId="33ACA21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5.4.2.10</w:t>
      </w:r>
      <w:r>
        <w:rPr>
          <w:rFonts w:asciiTheme="minorHAnsi" w:eastAsiaTheme="minorEastAsia" w:hAnsiTheme="minorHAnsi" w:cstheme="minorBidi"/>
          <w:noProof/>
          <w:kern w:val="2"/>
          <w:sz w:val="24"/>
          <w:szCs w:val="24"/>
          <w:lang w:eastAsia="en-GB"/>
          <w14:ligatures w14:val="standardContextual"/>
        </w:rPr>
        <w:tab/>
      </w:r>
      <w:r>
        <w:rPr>
          <w:noProof/>
        </w:rPr>
        <w:t>Type PolicyDataSubs</w:t>
      </w:r>
      <w:r>
        <w:rPr>
          <w:noProof/>
          <w:lang w:eastAsia="zh-CN"/>
        </w:rPr>
        <w:t>cription</w:t>
      </w:r>
      <w:r>
        <w:rPr>
          <w:noProof/>
        </w:rPr>
        <w:tab/>
      </w:r>
      <w:r>
        <w:rPr>
          <w:noProof/>
        </w:rPr>
        <w:fldChar w:fldCharType="begin" w:fldLock="1"/>
      </w:r>
      <w:r>
        <w:rPr>
          <w:noProof/>
        </w:rPr>
        <w:instrText xml:space="preserve"> PAGEREF _Toc219190460 \h </w:instrText>
      </w:r>
      <w:r>
        <w:rPr>
          <w:noProof/>
        </w:rPr>
      </w:r>
      <w:r>
        <w:rPr>
          <w:noProof/>
        </w:rPr>
        <w:fldChar w:fldCharType="separate"/>
      </w:r>
      <w:r>
        <w:rPr>
          <w:noProof/>
        </w:rPr>
        <w:t>63</w:t>
      </w:r>
      <w:r>
        <w:rPr>
          <w:noProof/>
        </w:rPr>
        <w:fldChar w:fldCharType="end"/>
      </w:r>
    </w:p>
    <w:p w14:paraId="15437EAE" w14:textId="35D92C2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PolicyDataChangeNotification</w:t>
      </w:r>
      <w:r>
        <w:rPr>
          <w:noProof/>
        </w:rPr>
        <w:tab/>
      </w:r>
      <w:r>
        <w:rPr>
          <w:noProof/>
        </w:rPr>
        <w:fldChar w:fldCharType="begin" w:fldLock="1"/>
      </w:r>
      <w:r>
        <w:rPr>
          <w:noProof/>
        </w:rPr>
        <w:instrText xml:space="preserve"> PAGEREF _Toc219190461 \h </w:instrText>
      </w:r>
      <w:r>
        <w:rPr>
          <w:noProof/>
        </w:rPr>
      </w:r>
      <w:r>
        <w:rPr>
          <w:noProof/>
        </w:rPr>
        <w:fldChar w:fldCharType="separate"/>
      </w:r>
      <w:r>
        <w:rPr>
          <w:noProof/>
        </w:rPr>
        <w:t>67</w:t>
      </w:r>
      <w:r>
        <w:rPr>
          <w:noProof/>
        </w:rPr>
        <w:fldChar w:fldCharType="end"/>
      </w:r>
    </w:p>
    <w:p w14:paraId="595FA244" w14:textId="2612D91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5.4.2.12</w:t>
      </w:r>
      <w:r>
        <w:rPr>
          <w:rFonts w:asciiTheme="minorHAnsi" w:eastAsiaTheme="minorEastAsia" w:hAnsiTheme="minorHAnsi" w:cstheme="minorBidi"/>
          <w:noProof/>
          <w:kern w:val="2"/>
          <w:sz w:val="24"/>
          <w:szCs w:val="24"/>
          <w:lang w:eastAsia="en-GB"/>
          <w14:ligatures w14:val="standardContextual"/>
        </w:rPr>
        <w:tab/>
      </w:r>
      <w:r>
        <w:rPr>
          <w:noProof/>
        </w:rPr>
        <w:t>Type TimePeriod</w:t>
      </w:r>
      <w:r>
        <w:rPr>
          <w:noProof/>
        </w:rPr>
        <w:tab/>
      </w:r>
      <w:r>
        <w:rPr>
          <w:noProof/>
        </w:rPr>
        <w:fldChar w:fldCharType="begin" w:fldLock="1"/>
      </w:r>
      <w:r>
        <w:rPr>
          <w:noProof/>
        </w:rPr>
        <w:instrText xml:space="preserve"> PAGEREF _Toc219190462 \h </w:instrText>
      </w:r>
      <w:r>
        <w:rPr>
          <w:noProof/>
        </w:rPr>
      </w:r>
      <w:r>
        <w:rPr>
          <w:noProof/>
        </w:rPr>
        <w:fldChar w:fldCharType="separate"/>
      </w:r>
      <w:r>
        <w:rPr>
          <w:noProof/>
        </w:rPr>
        <w:t>70</w:t>
      </w:r>
      <w:r>
        <w:rPr>
          <w:noProof/>
        </w:rPr>
        <w:fldChar w:fldCharType="end"/>
      </w:r>
    </w:p>
    <w:p w14:paraId="44E0E85D" w14:textId="0437636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5.4.2.13</w:t>
      </w:r>
      <w:r>
        <w:rPr>
          <w:rFonts w:asciiTheme="minorHAnsi" w:eastAsiaTheme="minorEastAsia" w:hAnsiTheme="minorHAnsi" w:cstheme="minorBidi"/>
          <w:noProof/>
          <w:kern w:val="2"/>
          <w:sz w:val="24"/>
          <w:szCs w:val="24"/>
          <w:lang w:eastAsia="en-GB"/>
          <w14:ligatures w14:val="standardContextual"/>
        </w:rPr>
        <w:tab/>
      </w:r>
      <w:r>
        <w:rPr>
          <w:noProof/>
        </w:rPr>
        <w:t>Type UsageMonDataScope</w:t>
      </w:r>
      <w:r>
        <w:rPr>
          <w:noProof/>
        </w:rPr>
        <w:tab/>
      </w:r>
      <w:r>
        <w:rPr>
          <w:noProof/>
        </w:rPr>
        <w:fldChar w:fldCharType="begin" w:fldLock="1"/>
      </w:r>
      <w:r>
        <w:rPr>
          <w:noProof/>
        </w:rPr>
        <w:instrText xml:space="preserve"> PAGEREF _Toc219190463 \h </w:instrText>
      </w:r>
      <w:r>
        <w:rPr>
          <w:noProof/>
        </w:rPr>
      </w:r>
      <w:r>
        <w:rPr>
          <w:noProof/>
        </w:rPr>
        <w:fldChar w:fldCharType="separate"/>
      </w:r>
      <w:r>
        <w:rPr>
          <w:noProof/>
        </w:rPr>
        <w:t>70</w:t>
      </w:r>
      <w:r>
        <w:rPr>
          <w:noProof/>
        </w:rPr>
        <w:fldChar w:fldCharType="end"/>
      </w:r>
    </w:p>
    <w:p w14:paraId="033F1394" w14:textId="09F1458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5.4.2.14</w:t>
      </w:r>
      <w:r>
        <w:rPr>
          <w:rFonts w:asciiTheme="minorHAnsi" w:eastAsiaTheme="minorEastAsia" w:hAnsiTheme="minorHAnsi" w:cstheme="minorBidi"/>
          <w:noProof/>
          <w:kern w:val="2"/>
          <w:sz w:val="24"/>
          <w:szCs w:val="24"/>
          <w:lang w:eastAsia="en-GB"/>
          <w14:ligatures w14:val="standardContextual"/>
        </w:rPr>
        <w:tab/>
      </w:r>
      <w:r>
        <w:rPr>
          <w:noProof/>
        </w:rPr>
        <w:t>Type SmPolicySnssaiData</w:t>
      </w:r>
      <w:r>
        <w:rPr>
          <w:noProof/>
        </w:rPr>
        <w:tab/>
      </w:r>
      <w:r>
        <w:rPr>
          <w:noProof/>
        </w:rPr>
        <w:fldChar w:fldCharType="begin" w:fldLock="1"/>
      </w:r>
      <w:r>
        <w:rPr>
          <w:noProof/>
        </w:rPr>
        <w:instrText xml:space="preserve"> PAGEREF _Toc219190464 \h </w:instrText>
      </w:r>
      <w:r>
        <w:rPr>
          <w:noProof/>
        </w:rPr>
      </w:r>
      <w:r>
        <w:rPr>
          <w:noProof/>
        </w:rPr>
        <w:fldChar w:fldCharType="separate"/>
      </w:r>
      <w:r>
        <w:rPr>
          <w:noProof/>
        </w:rPr>
        <w:t>70</w:t>
      </w:r>
      <w:r>
        <w:rPr>
          <w:noProof/>
        </w:rPr>
        <w:fldChar w:fldCharType="end"/>
      </w:r>
    </w:p>
    <w:p w14:paraId="25DEB570" w14:textId="7392313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5.4.2.15</w:t>
      </w:r>
      <w:r>
        <w:rPr>
          <w:rFonts w:asciiTheme="minorHAnsi" w:eastAsiaTheme="minorEastAsia" w:hAnsiTheme="minorHAnsi" w:cstheme="minorBidi"/>
          <w:noProof/>
          <w:kern w:val="2"/>
          <w:sz w:val="24"/>
          <w:szCs w:val="24"/>
          <w:lang w:eastAsia="en-GB"/>
          <w14:ligatures w14:val="standardContextual"/>
        </w:rPr>
        <w:tab/>
      </w:r>
      <w:r>
        <w:rPr>
          <w:noProof/>
        </w:rPr>
        <w:t>Type SmPolicyDnnData</w:t>
      </w:r>
      <w:r>
        <w:rPr>
          <w:noProof/>
        </w:rPr>
        <w:tab/>
      </w:r>
      <w:r>
        <w:rPr>
          <w:noProof/>
        </w:rPr>
        <w:fldChar w:fldCharType="begin" w:fldLock="1"/>
      </w:r>
      <w:r>
        <w:rPr>
          <w:noProof/>
        </w:rPr>
        <w:instrText xml:space="preserve"> PAGEREF _Toc219190465 \h </w:instrText>
      </w:r>
      <w:r>
        <w:rPr>
          <w:noProof/>
        </w:rPr>
      </w:r>
      <w:r>
        <w:rPr>
          <w:noProof/>
        </w:rPr>
        <w:fldChar w:fldCharType="separate"/>
      </w:r>
      <w:r>
        <w:rPr>
          <w:noProof/>
        </w:rPr>
        <w:t>71</w:t>
      </w:r>
      <w:r>
        <w:rPr>
          <w:noProof/>
        </w:rPr>
        <w:fldChar w:fldCharType="end"/>
      </w:r>
    </w:p>
    <w:p w14:paraId="6BE344A8" w14:textId="3376121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5.4.2.16</w:t>
      </w:r>
      <w:r>
        <w:rPr>
          <w:rFonts w:asciiTheme="minorHAnsi" w:eastAsiaTheme="minorEastAsia" w:hAnsiTheme="minorHAnsi" w:cstheme="minorBidi"/>
          <w:noProof/>
          <w:kern w:val="2"/>
          <w:sz w:val="24"/>
          <w:szCs w:val="24"/>
          <w:lang w:eastAsia="en-GB"/>
          <w14:ligatures w14:val="standardContextual"/>
        </w:rPr>
        <w:tab/>
      </w:r>
      <w:r>
        <w:rPr>
          <w:noProof/>
        </w:rPr>
        <w:t>Type LimitIdToMonitoringKey</w:t>
      </w:r>
      <w:r>
        <w:rPr>
          <w:noProof/>
        </w:rPr>
        <w:tab/>
      </w:r>
      <w:r>
        <w:rPr>
          <w:noProof/>
        </w:rPr>
        <w:fldChar w:fldCharType="begin" w:fldLock="1"/>
      </w:r>
      <w:r>
        <w:rPr>
          <w:noProof/>
        </w:rPr>
        <w:instrText xml:space="preserve"> PAGEREF _Toc219190466 \h </w:instrText>
      </w:r>
      <w:r>
        <w:rPr>
          <w:noProof/>
        </w:rPr>
      </w:r>
      <w:r>
        <w:rPr>
          <w:noProof/>
        </w:rPr>
        <w:fldChar w:fldCharType="separate"/>
      </w:r>
      <w:r>
        <w:rPr>
          <w:noProof/>
        </w:rPr>
        <w:t>74</w:t>
      </w:r>
      <w:r>
        <w:rPr>
          <w:noProof/>
        </w:rPr>
        <w:fldChar w:fldCharType="end"/>
      </w:r>
    </w:p>
    <w:p w14:paraId="08CDD001" w14:textId="5C8DEA9A"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5.4.2.17</w:t>
      </w:r>
      <w:r>
        <w:rPr>
          <w:rFonts w:asciiTheme="minorHAnsi" w:eastAsiaTheme="minorEastAsia" w:hAnsiTheme="minorHAnsi" w:cstheme="minorBidi"/>
          <w:noProof/>
          <w:kern w:val="2"/>
          <w:sz w:val="24"/>
          <w:szCs w:val="24"/>
          <w:lang w:eastAsia="en-GB"/>
          <w14:ligatures w14:val="standardContextual"/>
        </w:rPr>
        <w:tab/>
      </w:r>
      <w:r>
        <w:rPr>
          <w:noProof/>
        </w:rPr>
        <w:t>Type UePolicySetPatch</w:t>
      </w:r>
      <w:r>
        <w:rPr>
          <w:noProof/>
        </w:rPr>
        <w:tab/>
      </w:r>
      <w:r>
        <w:rPr>
          <w:noProof/>
        </w:rPr>
        <w:fldChar w:fldCharType="begin" w:fldLock="1"/>
      </w:r>
      <w:r>
        <w:rPr>
          <w:noProof/>
        </w:rPr>
        <w:instrText xml:space="preserve"> PAGEREF _Toc219190467 \h </w:instrText>
      </w:r>
      <w:r>
        <w:rPr>
          <w:noProof/>
        </w:rPr>
      </w:r>
      <w:r>
        <w:rPr>
          <w:noProof/>
        </w:rPr>
        <w:fldChar w:fldCharType="separate"/>
      </w:r>
      <w:r>
        <w:rPr>
          <w:noProof/>
        </w:rPr>
        <w:t>74</w:t>
      </w:r>
      <w:r>
        <w:rPr>
          <w:noProof/>
        </w:rPr>
        <w:fldChar w:fldCharType="end"/>
      </w:r>
    </w:p>
    <w:p w14:paraId="5AB16A4A" w14:textId="55524FA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5.4.2.18</w:t>
      </w:r>
      <w:r>
        <w:rPr>
          <w:rFonts w:asciiTheme="minorHAnsi" w:eastAsiaTheme="minorEastAsia" w:hAnsiTheme="minorHAnsi" w:cstheme="minorBidi"/>
          <w:noProof/>
          <w:kern w:val="2"/>
          <w:sz w:val="24"/>
          <w:szCs w:val="24"/>
          <w:lang w:eastAsia="en-GB"/>
          <w14:ligatures w14:val="standardContextual"/>
        </w:rPr>
        <w:tab/>
      </w:r>
      <w:r>
        <w:rPr>
          <w:noProof/>
        </w:rPr>
        <w:t>Type PlmnRouteSelectionDescriptor</w:t>
      </w:r>
      <w:r>
        <w:rPr>
          <w:noProof/>
        </w:rPr>
        <w:tab/>
      </w:r>
      <w:r>
        <w:rPr>
          <w:noProof/>
        </w:rPr>
        <w:fldChar w:fldCharType="begin" w:fldLock="1"/>
      </w:r>
      <w:r>
        <w:rPr>
          <w:noProof/>
        </w:rPr>
        <w:instrText xml:space="preserve"> PAGEREF _Toc219190468 \h </w:instrText>
      </w:r>
      <w:r>
        <w:rPr>
          <w:noProof/>
        </w:rPr>
      </w:r>
      <w:r>
        <w:rPr>
          <w:noProof/>
        </w:rPr>
        <w:fldChar w:fldCharType="separate"/>
      </w:r>
      <w:r>
        <w:rPr>
          <w:noProof/>
        </w:rPr>
        <w:t>75</w:t>
      </w:r>
      <w:r>
        <w:rPr>
          <w:noProof/>
        </w:rPr>
        <w:fldChar w:fldCharType="end"/>
      </w:r>
    </w:p>
    <w:p w14:paraId="63476E00" w14:textId="408781F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5.4.2.19</w:t>
      </w:r>
      <w:r>
        <w:rPr>
          <w:rFonts w:asciiTheme="minorHAnsi" w:eastAsiaTheme="minorEastAsia" w:hAnsiTheme="minorHAnsi" w:cstheme="minorBidi"/>
          <w:noProof/>
          <w:kern w:val="2"/>
          <w:sz w:val="24"/>
          <w:szCs w:val="24"/>
          <w:lang w:eastAsia="en-GB"/>
          <w14:ligatures w14:val="standardContextual"/>
        </w:rPr>
        <w:tab/>
      </w:r>
      <w:r>
        <w:rPr>
          <w:noProof/>
        </w:rPr>
        <w:t>Type SnssaiRouteSelectionDescriptor</w:t>
      </w:r>
      <w:r>
        <w:rPr>
          <w:noProof/>
        </w:rPr>
        <w:tab/>
      </w:r>
      <w:r>
        <w:rPr>
          <w:noProof/>
        </w:rPr>
        <w:fldChar w:fldCharType="begin" w:fldLock="1"/>
      </w:r>
      <w:r>
        <w:rPr>
          <w:noProof/>
        </w:rPr>
        <w:instrText xml:space="preserve"> PAGEREF _Toc219190469 \h </w:instrText>
      </w:r>
      <w:r>
        <w:rPr>
          <w:noProof/>
        </w:rPr>
      </w:r>
      <w:r>
        <w:rPr>
          <w:noProof/>
        </w:rPr>
        <w:fldChar w:fldCharType="separate"/>
      </w:r>
      <w:r>
        <w:rPr>
          <w:noProof/>
        </w:rPr>
        <w:t>75</w:t>
      </w:r>
      <w:r>
        <w:rPr>
          <w:noProof/>
        </w:rPr>
        <w:fldChar w:fldCharType="end"/>
      </w:r>
    </w:p>
    <w:p w14:paraId="4653DD07" w14:textId="47C3109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5.4.2.20</w:t>
      </w:r>
      <w:r>
        <w:rPr>
          <w:rFonts w:asciiTheme="minorHAnsi" w:eastAsiaTheme="minorEastAsia" w:hAnsiTheme="minorHAnsi" w:cstheme="minorBidi"/>
          <w:noProof/>
          <w:kern w:val="2"/>
          <w:sz w:val="24"/>
          <w:szCs w:val="24"/>
          <w:lang w:eastAsia="en-GB"/>
          <w14:ligatures w14:val="standardContextual"/>
        </w:rPr>
        <w:tab/>
      </w:r>
      <w:r>
        <w:rPr>
          <w:noProof/>
        </w:rPr>
        <w:t>Type DnnRouteSelectionDescriptor</w:t>
      </w:r>
      <w:r>
        <w:rPr>
          <w:noProof/>
        </w:rPr>
        <w:tab/>
      </w:r>
      <w:r>
        <w:rPr>
          <w:noProof/>
        </w:rPr>
        <w:fldChar w:fldCharType="begin" w:fldLock="1"/>
      </w:r>
      <w:r>
        <w:rPr>
          <w:noProof/>
        </w:rPr>
        <w:instrText xml:space="preserve"> PAGEREF _Toc219190470 \h </w:instrText>
      </w:r>
      <w:r>
        <w:rPr>
          <w:noProof/>
        </w:rPr>
      </w:r>
      <w:r>
        <w:rPr>
          <w:noProof/>
        </w:rPr>
        <w:fldChar w:fldCharType="separate"/>
      </w:r>
      <w:r>
        <w:rPr>
          <w:noProof/>
        </w:rPr>
        <w:t>75</w:t>
      </w:r>
      <w:r>
        <w:rPr>
          <w:noProof/>
        </w:rPr>
        <w:fldChar w:fldCharType="end"/>
      </w:r>
    </w:p>
    <w:p w14:paraId="1A532605" w14:textId="7EF192F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Type SmPolicyDataPatch</w:t>
      </w:r>
      <w:r>
        <w:rPr>
          <w:noProof/>
        </w:rPr>
        <w:tab/>
      </w:r>
      <w:r>
        <w:rPr>
          <w:noProof/>
        </w:rPr>
        <w:fldChar w:fldCharType="begin" w:fldLock="1"/>
      </w:r>
      <w:r>
        <w:rPr>
          <w:noProof/>
        </w:rPr>
        <w:instrText xml:space="preserve"> PAGEREF _Toc219190471 \h </w:instrText>
      </w:r>
      <w:r>
        <w:rPr>
          <w:noProof/>
        </w:rPr>
      </w:r>
      <w:r>
        <w:rPr>
          <w:noProof/>
        </w:rPr>
        <w:fldChar w:fldCharType="separate"/>
      </w:r>
      <w:r>
        <w:rPr>
          <w:noProof/>
        </w:rPr>
        <w:t>76</w:t>
      </w:r>
      <w:r>
        <w:rPr>
          <w:noProof/>
        </w:rPr>
        <w:fldChar w:fldCharType="end"/>
      </w:r>
    </w:p>
    <w:p w14:paraId="02E64471" w14:textId="64A38FA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Type SmPolicySnssaiDataPatch</w:t>
      </w:r>
      <w:r>
        <w:rPr>
          <w:noProof/>
        </w:rPr>
        <w:tab/>
      </w:r>
      <w:r>
        <w:rPr>
          <w:noProof/>
        </w:rPr>
        <w:fldChar w:fldCharType="begin" w:fldLock="1"/>
      </w:r>
      <w:r>
        <w:rPr>
          <w:noProof/>
        </w:rPr>
        <w:instrText xml:space="preserve"> PAGEREF _Toc219190472 \h </w:instrText>
      </w:r>
      <w:r>
        <w:rPr>
          <w:noProof/>
        </w:rPr>
      </w:r>
      <w:r>
        <w:rPr>
          <w:noProof/>
        </w:rPr>
        <w:fldChar w:fldCharType="separate"/>
      </w:r>
      <w:r>
        <w:rPr>
          <w:noProof/>
        </w:rPr>
        <w:t>76</w:t>
      </w:r>
      <w:r>
        <w:rPr>
          <w:noProof/>
        </w:rPr>
        <w:fldChar w:fldCharType="end"/>
      </w:r>
    </w:p>
    <w:p w14:paraId="56DC667C" w14:textId="16A3A65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5.4.2.23</w:t>
      </w:r>
      <w:r>
        <w:rPr>
          <w:rFonts w:asciiTheme="minorHAnsi" w:eastAsiaTheme="minorEastAsia" w:hAnsiTheme="minorHAnsi" w:cstheme="minorBidi"/>
          <w:noProof/>
          <w:kern w:val="2"/>
          <w:sz w:val="24"/>
          <w:szCs w:val="24"/>
          <w:lang w:eastAsia="en-GB"/>
          <w14:ligatures w14:val="standardContextual"/>
        </w:rPr>
        <w:tab/>
      </w:r>
      <w:r>
        <w:rPr>
          <w:noProof/>
        </w:rPr>
        <w:t>Type SmPolicyDnnDataPatch</w:t>
      </w:r>
      <w:r>
        <w:rPr>
          <w:noProof/>
        </w:rPr>
        <w:tab/>
      </w:r>
      <w:r>
        <w:rPr>
          <w:noProof/>
        </w:rPr>
        <w:fldChar w:fldCharType="begin" w:fldLock="1"/>
      </w:r>
      <w:r>
        <w:rPr>
          <w:noProof/>
        </w:rPr>
        <w:instrText xml:space="preserve"> PAGEREF _Toc219190473 \h </w:instrText>
      </w:r>
      <w:r>
        <w:rPr>
          <w:noProof/>
        </w:rPr>
      </w:r>
      <w:r>
        <w:rPr>
          <w:noProof/>
        </w:rPr>
        <w:fldChar w:fldCharType="separate"/>
      </w:r>
      <w:r>
        <w:rPr>
          <w:noProof/>
        </w:rPr>
        <w:t>76</w:t>
      </w:r>
      <w:r>
        <w:rPr>
          <w:noProof/>
        </w:rPr>
        <w:fldChar w:fldCharType="end"/>
      </w:r>
    </w:p>
    <w:p w14:paraId="60548F2B" w14:textId="5A0728C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5.4.2.24</w:t>
      </w:r>
      <w:r>
        <w:rPr>
          <w:rFonts w:asciiTheme="minorHAnsi" w:eastAsiaTheme="minorEastAsia" w:hAnsiTheme="minorHAnsi" w:cstheme="minorBidi"/>
          <w:noProof/>
          <w:kern w:val="2"/>
          <w:sz w:val="24"/>
          <w:szCs w:val="24"/>
          <w:lang w:eastAsia="en-GB"/>
          <w14:ligatures w14:val="standardContextual"/>
        </w:rPr>
        <w:tab/>
      </w:r>
      <w:r>
        <w:rPr>
          <w:noProof/>
        </w:rPr>
        <w:t>Type ResourceItem</w:t>
      </w:r>
      <w:r>
        <w:rPr>
          <w:noProof/>
        </w:rPr>
        <w:tab/>
      </w:r>
      <w:r>
        <w:rPr>
          <w:noProof/>
        </w:rPr>
        <w:fldChar w:fldCharType="begin" w:fldLock="1"/>
      </w:r>
      <w:r>
        <w:rPr>
          <w:noProof/>
        </w:rPr>
        <w:instrText xml:space="preserve"> PAGEREF _Toc219190474 \h </w:instrText>
      </w:r>
      <w:r>
        <w:rPr>
          <w:noProof/>
        </w:rPr>
      </w:r>
      <w:r>
        <w:rPr>
          <w:noProof/>
        </w:rPr>
        <w:fldChar w:fldCharType="separate"/>
      </w:r>
      <w:r>
        <w:rPr>
          <w:noProof/>
        </w:rPr>
        <w:t>77</w:t>
      </w:r>
      <w:r>
        <w:rPr>
          <w:noProof/>
        </w:rPr>
        <w:fldChar w:fldCharType="end"/>
      </w:r>
    </w:p>
    <w:p w14:paraId="27055996" w14:textId="7B74EA5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NotificationItem</w:t>
      </w:r>
      <w:r>
        <w:rPr>
          <w:noProof/>
        </w:rPr>
        <w:tab/>
      </w:r>
      <w:r>
        <w:rPr>
          <w:noProof/>
        </w:rPr>
        <w:fldChar w:fldCharType="begin" w:fldLock="1"/>
      </w:r>
      <w:r>
        <w:rPr>
          <w:noProof/>
        </w:rPr>
        <w:instrText xml:space="preserve"> PAGEREF _Toc219190475 \h </w:instrText>
      </w:r>
      <w:r>
        <w:rPr>
          <w:noProof/>
        </w:rPr>
      </w:r>
      <w:r>
        <w:rPr>
          <w:noProof/>
        </w:rPr>
        <w:fldChar w:fldCharType="separate"/>
      </w:r>
      <w:r>
        <w:rPr>
          <w:noProof/>
        </w:rPr>
        <w:t>77</w:t>
      </w:r>
      <w:r>
        <w:rPr>
          <w:noProof/>
        </w:rPr>
        <w:fldChar w:fldCharType="end"/>
      </w:r>
    </w:p>
    <w:p w14:paraId="134A97BA" w14:textId="7B1C09E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26</w:t>
      </w:r>
      <w:r>
        <w:rPr>
          <w:rFonts w:asciiTheme="minorHAnsi" w:eastAsiaTheme="minorEastAsia" w:hAnsiTheme="minorHAnsi" w:cstheme="minorBidi"/>
          <w:noProof/>
          <w:kern w:val="2"/>
          <w:sz w:val="24"/>
          <w:szCs w:val="24"/>
          <w:lang w:eastAsia="en-GB"/>
          <w14:ligatures w14:val="standardContextual"/>
        </w:rPr>
        <w:tab/>
      </w:r>
      <w:r>
        <w:rPr>
          <w:noProof/>
        </w:rPr>
        <w:t>Type UpdatedItem</w:t>
      </w:r>
      <w:r>
        <w:rPr>
          <w:noProof/>
        </w:rPr>
        <w:tab/>
      </w:r>
      <w:r>
        <w:rPr>
          <w:noProof/>
        </w:rPr>
        <w:fldChar w:fldCharType="begin" w:fldLock="1"/>
      </w:r>
      <w:r>
        <w:rPr>
          <w:noProof/>
        </w:rPr>
        <w:instrText xml:space="preserve"> PAGEREF _Toc219190476 \h </w:instrText>
      </w:r>
      <w:r>
        <w:rPr>
          <w:noProof/>
        </w:rPr>
      </w:r>
      <w:r>
        <w:rPr>
          <w:noProof/>
        </w:rPr>
        <w:fldChar w:fldCharType="separate"/>
      </w:r>
      <w:r>
        <w:rPr>
          <w:noProof/>
        </w:rPr>
        <w:t>77</w:t>
      </w:r>
      <w:r>
        <w:rPr>
          <w:noProof/>
        </w:rPr>
        <w:fldChar w:fldCharType="end"/>
      </w:r>
    </w:p>
    <w:p w14:paraId="2FAB71F2" w14:textId="336268A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5.4.2.27</w:t>
      </w:r>
      <w:r>
        <w:rPr>
          <w:rFonts w:asciiTheme="minorHAnsi" w:eastAsiaTheme="minorEastAsia" w:hAnsiTheme="minorHAnsi" w:cstheme="minorBidi"/>
          <w:noProof/>
          <w:kern w:val="2"/>
          <w:sz w:val="24"/>
          <w:szCs w:val="24"/>
          <w:lang w:eastAsia="en-GB"/>
          <w14:ligatures w14:val="standardContextual"/>
        </w:rPr>
        <w:tab/>
      </w:r>
      <w:r>
        <w:rPr>
          <w:noProof/>
        </w:rPr>
        <w:t>Type BdtDataPatch</w:t>
      </w:r>
      <w:r>
        <w:rPr>
          <w:noProof/>
        </w:rPr>
        <w:tab/>
      </w:r>
      <w:r>
        <w:rPr>
          <w:noProof/>
        </w:rPr>
        <w:fldChar w:fldCharType="begin" w:fldLock="1"/>
      </w:r>
      <w:r>
        <w:rPr>
          <w:noProof/>
        </w:rPr>
        <w:instrText xml:space="preserve"> PAGEREF _Toc219190477 \h </w:instrText>
      </w:r>
      <w:r>
        <w:rPr>
          <w:noProof/>
        </w:rPr>
      </w:r>
      <w:r>
        <w:rPr>
          <w:noProof/>
        </w:rPr>
        <w:fldChar w:fldCharType="separate"/>
      </w:r>
      <w:r>
        <w:rPr>
          <w:noProof/>
        </w:rPr>
        <w:t>78</w:t>
      </w:r>
      <w:r>
        <w:rPr>
          <w:noProof/>
        </w:rPr>
        <w:fldChar w:fldCharType="end"/>
      </w:r>
    </w:p>
    <w:p w14:paraId="5F3F0D4E" w14:textId="1A3D3A9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28</w:t>
      </w:r>
      <w:r>
        <w:rPr>
          <w:rFonts w:asciiTheme="minorHAnsi" w:eastAsiaTheme="minorEastAsia" w:hAnsiTheme="minorHAnsi" w:cstheme="minorBidi"/>
          <w:noProof/>
          <w:kern w:val="2"/>
          <w:sz w:val="24"/>
          <w:szCs w:val="24"/>
          <w:lang w:eastAsia="en-GB"/>
          <w14:ligatures w14:val="standardContextual"/>
        </w:rPr>
        <w:tab/>
      </w:r>
      <w:r>
        <w:rPr>
          <w:noProof/>
        </w:rPr>
        <w:t>Type PolicyDataForIndividualUe</w:t>
      </w:r>
      <w:r>
        <w:rPr>
          <w:noProof/>
        </w:rPr>
        <w:tab/>
      </w:r>
      <w:r>
        <w:rPr>
          <w:noProof/>
        </w:rPr>
        <w:fldChar w:fldCharType="begin" w:fldLock="1"/>
      </w:r>
      <w:r>
        <w:rPr>
          <w:noProof/>
        </w:rPr>
        <w:instrText xml:space="preserve"> PAGEREF _Toc219190478 \h </w:instrText>
      </w:r>
      <w:r>
        <w:rPr>
          <w:noProof/>
        </w:rPr>
      </w:r>
      <w:r>
        <w:rPr>
          <w:noProof/>
        </w:rPr>
        <w:fldChar w:fldCharType="separate"/>
      </w:r>
      <w:r>
        <w:rPr>
          <w:noProof/>
        </w:rPr>
        <w:t>78</w:t>
      </w:r>
      <w:r>
        <w:rPr>
          <w:noProof/>
        </w:rPr>
        <w:fldChar w:fldCharType="end"/>
      </w:r>
    </w:p>
    <w:p w14:paraId="10EE529D" w14:textId="4238AE0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5.4.2.29</w:t>
      </w:r>
      <w:r>
        <w:rPr>
          <w:rFonts w:asciiTheme="minorHAnsi" w:eastAsiaTheme="minorEastAsia" w:hAnsiTheme="minorHAnsi" w:cstheme="minorBidi"/>
          <w:noProof/>
          <w:kern w:val="2"/>
          <w:sz w:val="24"/>
          <w:szCs w:val="24"/>
          <w:lang w:eastAsia="en-GB"/>
          <w14:ligatures w14:val="standardContextual"/>
        </w:rPr>
        <w:tab/>
      </w:r>
      <w:r>
        <w:rPr>
          <w:noProof/>
        </w:rPr>
        <w:t>Type SlicePolicyData</w:t>
      </w:r>
      <w:r>
        <w:rPr>
          <w:noProof/>
        </w:rPr>
        <w:tab/>
      </w:r>
      <w:r>
        <w:rPr>
          <w:noProof/>
        </w:rPr>
        <w:fldChar w:fldCharType="begin" w:fldLock="1"/>
      </w:r>
      <w:r>
        <w:rPr>
          <w:noProof/>
        </w:rPr>
        <w:instrText xml:space="preserve"> PAGEREF _Toc219190479 \h </w:instrText>
      </w:r>
      <w:r>
        <w:rPr>
          <w:noProof/>
        </w:rPr>
      </w:r>
      <w:r>
        <w:rPr>
          <w:noProof/>
        </w:rPr>
        <w:fldChar w:fldCharType="separate"/>
      </w:r>
      <w:r>
        <w:rPr>
          <w:noProof/>
        </w:rPr>
        <w:t>79</w:t>
      </w:r>
      <w:r>
        <w:rPr>
          <w:noProof/>
        </w:rPr>
        <w:fldChar w:fldCharType="end"/>
      </w:r>
    </w:p>
    <w:p w14:paraId="21E40C61" w14:textId="2654438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Type MbsSessPolCtrlData</w:t>
      </w:r>
      <w:r>
        <w:rPr>
          <w:noProof/>
        </w:rPr>
        <w:tab/>
      </w:r>
      <w:r>
        <w:rPr>
          <w:noProof/>
        </w:rPr>
        <w:fldChar w:fldCharType="begin" w:fldLock="1"/>
      </w:r>
      <w:r>
        <w:rPr>
          <w:noProof/>
        </w:rPr>
        <w:instrText xml:space="preserve"> PAGEREF _Toc219190480 \h </w:instrText>
      </w:r>
      <w:r>
        <w:rPr>
          <w:noProof/>
        </w:rPr>
      </w:r>
      <w:r>
        <w:rPr>
          <w:noProof/>
        </w:rPr>
        <w:fldChar w:fldCharType="separate"/>
      </w:r>
      <w:r>
        <w:rPr>
          <w:noProof/>
        </w:rPr>
        <w:t>80</w:t>
      </w:r>
      <w:r>
        <w:rPr>
          <w:noProof/>
        </w:rPr>
        <w:fldChar w:fldCharType="end"/>
      </w:r>
    </w:p>
    <w:p w14:paraId="44BBB9AF" w14:textId="1B3776A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MbsSessPolDataId</w:t>
      </w:r>
      <w:r>
        <w:rPr>
          <w:noProof/>
        </w:rPr>
        <w:tab/>
      </w:r>
      <w:r>
        <w:rPr>
          <w:noProof/>
        </w:rPr>
        <w:fldChar w:fldCharType="begin" w:fldLock="1"/>
      </w:r>
      <w:r>
        <w:rPr>
          <w:noProof/>
        </w:rPr>
        <w:instrText xml:space="preserve"> PAGEREF _Toc219190481 \h </w:instrText>
      </w:r>
      <w:r>
        <w:rPr>
          <w:noProof/>
        </w:rPr>
      </w:r>
      <w:r>
        <w:rPr>
          <w:noProof/>
        </w:rPr>
        <w:fldChar w:fldCharType="separate"/>
      </w:r>
      <w:r>
        <w:rPr>
          <w:noProof/>
        </w:rPr>
        <w:t>80</w:t>
      </w:r>
      <w:r>
        <w:rPr>
          <w:noProof/>
        </w:rPr>
        <w:fldChar w:fldCharType="end"/>
      </w:r>
    </w:p>
    <w:p w14:paraId="70CF3D3F" w14:textId="5D3A3FD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5.4.2.33</w:t>
      </w:r>
      <w:r>
        <w:rPr>
          <w:rFonts w:asciiTheme="minorHAnsi" w:eastAsiaTheme="minorEastAsia" w:hAnsiTheme="minorHAnsi" w:cstheme="minorBidi"/>
          <w:noProof/>
          <w:kern w:val="2"/>
          <w:sz w:val="24"/>
          <w:szCs w:val="24"/>
          <w:lang w:eastAsia="en-GB"/>
          <w14:ligatures w14:val="standardContextual"/>
        </w:rPr>
        <w:tab/>
      </w:r>
      <w:r>
        <w:rPr>
          <w:noProof/>
        </w:rPr>
        <w:t>Type PdtqData</w:t>
      </w:r>
      <w:r>
        <w:rPr>
          <w:noProof/>
        </w:rPr>
        <w:tab/>
      </w:r>
      <w:r>
        <w:rPr>
          <w:noProof/>
        </w:rPr>
        <w:fldChar w:fldCharType="begin" w:fldLock="1"/>
      </w:r>
      <w:r>
        <w:rPr>
          <w:noProof/>
        </w:rPr>
        <w:instrText xml:space="preserve"> PAGEREF _Toc219190482 \h </w:instrText>
      </w:r>
      <w:r>
        <w:rPr>
          <w:noProof/>
        </w:rPr>
      </w:r>
      <w:r>
        <w:rPr>
          <w:noProof/>
        </w:rPr>
        <w:fldChar w:fldCharType="separate"/>
      </w:r>
      <w:r>
        <w:rPr>
          <w:noProof/>
        </w:rPr>
        <w:t>81</w:t>
      </w:r>
      <w:r>
        <w:rPr>
          <w:noProof/>
        </w:rPr>
        <w:fldChar w:fldCharType="end"/>
      </w:r>
    </w:p>
    <w:p w14:paraId="596D8F73" w14:textId="471990A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5.4.2.34</w:t>
      </w:r>
      <w:r>
        <w:rPr>
          <w:rFonts w:asciiTheme="minorHAnsi" w:eastAsiaTheme="minorEastAsia" w:hAnsiTheme="minorHAnsi" w:cstheme="minorBidi"/>
          <w:noProof/>
          <w:kern w:val="2"/>
          <w:sz w:val="24"/>
          <w:szCs w:val="24"/>
          <w:lang w:eastAsia="en-GB"/>
          <w14:ligatures w14:val="standardContextual"/>
        </w:rPr>
        <w:tab/>
      </w:r>
      <w:r>
        <w:rPr>
          <w:noProof/>
        </w:rPr>
        <w:t>Type PdtqDataPatch</w:t>
      </w:r>
      <w:r>
        <w:rPr>
          <w:noProof/>
        </w:rPr>
        <w:tab/>
      </w:r>
      <w:r>
        <w:rPr>
          <w:noProof/>
        </w:rPr>
        <w:fldChar w:fldCharType="begin" w:fldLock="1"/>
      </w:r>
      <w:r>
        <w:rPr>
          <w:noProof/>
        </w:rPr>
        <w:instrText xml:space="preserve"> PAGEREF _Toc219190483 \h </w:instrText>
      </w:r>
      <w:r>
        <w:rPr>
          <w:noProof/>
        </w:rPr>
      </w:r>
      <w:r>
        <w:rPr>
          <w:noProof/>
        </w:rPr>
        <w:fldChar w:fldCharType="separate"/>
      </w:r>
      <w:r>
        <w:rPr>
          <w:noProof/>
        </w:rPr>
        <w:t>82</w:t>
      </w:r>
      <w:r>
        <w:rPr>
          <w:noProof/>
        </w:rPr>
        <w:fldChar w:fldCharType="end"/>
      </w:r>
    </w:p>
    <w:p w14:paraId="5B250877" w14:textId="5523FEC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5.4.2.35</w:t>
      </w:r>
      <w:r>
        <w:rPr>
          <w:rFonts w:asciiTheme="minorHAnsi" w:eastAsiaTheme="minorEastAsia" w:hAnsiTheme="minorHAnsi" w:cstheme="minorBidi"/>
          <w:noProof/>
          <w:kern w:val="2"/>
          <w:sz w:val="24"/>
          <w:szCs w:val="24"/>
          <w:lang w:eastAsia="en-GB"/>
          <w14:ligatures w14:val="standardContextual"/>
        </w:rPr>
        <w:tab/>
      </w:r>
      <w:r>
        <w:rPr>
          <w:noProof/>
        </w:rPr>
        <w:t>Type GroupPolicyData</w:t>
      </w:r>
      <w:r>
        <w:rPr>
          <w:noProof/>
        </w:rPr>
        <w:tab/>
      </w:r>
      <w:r>
        <w:rPr>
          <w:noProof/>
        </w:rPr>
        <w:fldChar w:fldCharType="begin" w:fldLock="1"/>
      </w:r>
      <w:r>
        <w:rPr>
          <w:noProof/>
        </w:rPr>
        <w:instrText xml:space="preserve"> PAGEREF _Toc219190484 \h </w:instrText>
      </w:r>
      <w:r>
        <w:rPr>
          <w:noProof/>
        </w:rPr>
      </w:r>
      <w:r>
        <w:rPr>
          <w:noProof/>
        </w:rPr>
        <w:fldChar w:fldCharType="separate"/>
      </w:r>
      <w:r>
        <w:rPr>
          <w:noProof/>
        </w:rPr>
        <w:t>82</w:t>
      </w:r>
      <w:r>
        <w:rPr>
          <w:noProof/>
        </w:rPr>
        <w:fldChar w:fldCharType="end"/>
      </w:r>
    </w:p>
    <w:p w14:paraId="36C2A754" w14:textId="1E9770F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5.4.2.37</w:t>
      </w:r>
      <w:r>
        <w:rPr>
          <w:rFonts w:asciiTheme="minorHAnsi" w:eastAsiaTheme="minorEastAsia" w:hAnsiTheme="minorHAnsi" w:cstheme="minorBidi"/>
          <w:noProof/>
          <w:kern w:val="2"/>
          <w:sz w:val="24"/>
          <w:szCs w:val="24"/>
          <w:lang w:eastAsia="en-GB"/>
          <w14:ligatures w14:val="standardContextual"/>
        </w:rPr>
        <w:tab/>
      </w:r>
      <w:r>
        <w:rPr>
          <w:noProof/>
        </w:rPr>
        <w:t>Type RestrictedStatus</w:t>
      </w:r>
      <w:r>
        <w:rPr>
          <w:noProof/>
        </w:rPr>
        <w:tab/>
      </w:r>
      <w:r>
        <w:rPr>
          <w:noProof/>
        </w:rPr>
        <w:fldChar w:fldCharType="begin" w:fldLock="1"/>
      </w:r>
      <w:r>
        <w:rPr>
          <w:noProof/>
        </w:rPr>
        <w:instrText xml:space="preserve"> PAGEREF _Toc219190485 \h </w:instrText>
      </w:r>
      <w:r>
        <w:rPr>
          <w:noProof/>
        </w:rPr>
      </w:r>
      <w:r>
        <w:rPr>
          <w:noProof/>
        </w:rPr>
        <w:fldChar w:fldCharType="separate"/>
      </w:r>
      <w:r>
        <w:rPr>
          <w:noProof/>
        </w:rPr>
        <w:t>83</w:t>
      </w:r>
      <w:r>
        <w:rPr>
          <w:noProof/>
        </w:rPr>
        <w:fldChar w:fldCharType="end"/>
      </w:r>
    </w:p>
    <w:p w14:paraId="649A2325" w14:textId="27D24334"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_Toc219190486 \h </w:instrText>
      </w:r>
      <w:r>
        <w:rPr>
          <w:noProof/>
        </w:rPr>
      </w:r>
      <w:r>
        <w:rPr>
          <w:noProof/>
        </w:rPr>
        <w:fldChar w:fldCharType="separate"/>
      </w:r>
      <w:r>
        <w:rPr>
          <w:noProof/>
        </w:rPr>
        <w:t>84</w:t>
      </w:r>
      <w:r>
        <w:rPr>
          <w:noProof/>
        </w:rPr>
        <w:fldChar w:fldCharType="end"/>
      </w:r>
    </w:p>
    <w:p w14:paraId="08433649" w14:textId="7A88F4E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_Toc219190487 \h </w:instrText>
      </w:r>
      <w:r>
        <w:rPr>
          <w:noProof/>
        </w:rPr>
      </w:r>
      <w:r>
        <w:rPr>
          <w:noProof/>
        </w:rPr>
        <w:fldChar w:fldCharType="separate"/>
      </w:r>
      <w:r>
        <w:rPr>
          <w:noProof/>
        </w:rPr>
        <w:t>84</w:t>
      </w:r>
      <w:r>
        <w:rPr>
          <w:noProof/>
        </w:rPr>
        <w:fldChar w:fldCharType="end"/>
      </w:r>
    </w:p>
    <w:p w14:paraId="15863AF4" w14:textId="674D15B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_Toc219190488 \h </w:instrText>
      </w:r>
      <w:r>
        <w:rPr>
          <w:noProof/>
        </w:rPr>
      </w:r>
      <w:r>
        <w:rPr>
          <w:noProof/>
        </w:rPr>
        <w:fldChar w:fldCharType="separate"/>
      </w:r>
      <w:r>
        <w:rPr>
          <w:noProof/>
        </w:rPr>
        <w:t>84</w:t>
      </w:r>
      <w:r>
        <w:rPr>
          <w:noProof/>
        </w:rPr>
        <w:fldChar w:fldCharType="end"/>
      </w:r>
    </w:p>
    <w:p w14:paraId="59907177" w14:textId="42CC0E6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UsageMonLevel</w:t>
      </w:r>
      <w:r>
        <w:rPr>
          <w:noProof/>
        </w:rPr>
        <w:tab/>
      </w:r>
      <w:r>
        <w:rPr>
          <w:noProof/>
        </w:rPr>
        <w:fldChar w:fldCharType="begin" w:fldLock="1"/>
      </w:r>
      <w:r>
        <w:rPr>
          <w:noProof/>
        </w:rPr>
        <w:instrText xml:space="preserve"> PAGEREF _Toc219190489 \h </w:instrText>
      </w:r>
      <w:r>
        <w:rPr>
          <w:noProof/>
        </w:rPr>
      </w:r>
      <w:r>
        <w:rPr>
          <w:noProof/>
        </w:rPr>
        <w:fldChar w:fldCharType="separate"/>
      </w:r>
      <w:r>
        <w:rPr>
          <w:noProof/>
        </w:rPr>
        <w:t>84</w:t>
      </w:r>
      <w:r>
        <w:rPr>
          <w:noProof/>
        </w:rPr>
        <w:fldChar w:fldCharType="end"/>
      </w:r>
    </w:p>
    <w:p w14:paraId="155DBF5F" w14:textId="12BCDDD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Periodicity</w:t>
      </w:r>
      <w:r>
        <w:rPr>
          <w:noProof/>
        </w:rPr>
        <w:tab/>
      </w:r>
      <w:r>
        <w:rPr>
          <w:noProof/>
        </w:rPr>
        <w:fldChar w:fldCharType="begin" w:fldLock="1"/>
      </w:r>
      <w:r>
        <w:rPr>
          <w:noProof/>
        </w:rPr>
        <w:instrText xml:space="preserve"> PAGEREF _Toc219190490 \h </w:instrText>
      </w:r>
      <w:r>
        <w:rPr>
          <w:noProof/>
        </w:rPr>
      </w:r>
      <w:r>
        <w:rPr>
          <w:noProof/>
        </w:rPr>
        <w:fldChar w:fldCharType="separate"/>
      </w:r>
      <w:r>
        <w:rPr>
          <w:noProof/>
        </w:rPr>
        <w:t>85</w:t>
      </w:r>
      <w:r>
        <w:rPr>
          <w:noProof/>
        </w:rPr>
        <w:fldChar w:fldCharType="end"/>
      </w:r>
    </w:p>
    <w:p w14:paraId="48834A85" w14:textId="3D3C57D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B66478">
        <w:rPr>
          <w:rFonts w:cs="Arial"/>
          <w:noProof/>
          <w:lang w:eastAsia="zh-CN"/>
        </w:rPr>
        <w:t>BdtPolicyStatus</w:t>
      </w:r>
      <w:r>
        <w:rPr>
          <w:noProof/>
        </w:rPr>
        <w:tab/>
      </w:r>
      <w:r>
        <w:rPr>
          <w:noProof/>
        </w:rPr>
        <w:fldChar w:fldCharType="begin" w:fldLock="1"/>
      </w:r>
      <w:r>
        <w:rPr>
          <w:noProof/>
        </w:rPr>
        <w:instrText xml:space="preserve"> PAGEREF _Toc219190491 \h </w:instrText>
      </w:r>
      <w:r>
        <w:rPr>
          <w:noProof/>
        </w:rPr>
      </w:r>
      <w:r>
        <w:rPr>
          <w:noProof/>
        </w:rPr>
        <w:fldChar w:fldCharType="separate"/>
      </w:r>
      <w:r>
        <w:rPr>
          <w:noProof/>
        </w:rPr>
        <w:t>85</w:t>
      </w:r>
      <w:r>
        <w:rPr>
          <w:noProof/>
        </w:rPr>
        <w:fldChar w:fldCharType="end"/>
      </w:r>
    </w:p>
    <w:p w14:paraId="6FCEB431" w14:textId="4139814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_Toc219190492 \h </w:instrText>
      </w:r>
      <w:r>
        <w:rPr>
          <w:noProof/>
        </w:rPr>
      </w:r>
      <w:r>
        <w:rPr>
          <w:noProof/>
        </w:rPr>
        <w:fldChar w:fldCharType="separate"/>
      </w:r>
      <w:r>
        <w:rPr>
          <w:noProof/>
        </w:rPr>
        <w:t>85</w:t>
      </w:r>
      <w:r>
        <w:rPr>
          <w:noProof/>
        </w:rPr>
        <w:fldChar w:fldCharType="end"/>
      </w:r>
    </w:p>
    <w:p w14:paraId="67E3C0DF" w14:textId="3C7B4E9D"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_Toc219190493 \h </w:instrText>
      </w:r>
      <w:r>
        <w:rPr>
          <w:noProof/>
        </w:rPr>
      </w:r>
      <w:r>
        <w:rPr>
          <w:noProof/>
        </w:rPr>
        <w:fldChar w:fldCharType="separate"/>
      </w:r>
      <w:r>
        <w:rPr>
          <w:noProof/>
        </w:rPr>
        <w:t>85</w:t>
      </w:r>
      <w:r>
        <w:rPr>
          <w:noProof/>
        </w:rPr>
        <w:fldChar w:fldCharType="end"/>
      </w:r>
    </w:p>
    <w:p w14:paraId="276B1BA1" w14:textId="161F74A2"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_Toc219190494 \h </w:instrText>
      </w:r>
      <w:r>
        <w:rPr>
          <w:noProof/>
        </w:rPr>
      </w:r>
      <w:r>
        <w:rPr>
          <w:noProof/>
        </w:rPr>
        <w:fldChar w:fldCharType="separate"/>
      </w:r>
      <w:r>
        <w:rPr>
          <w:noProof/>
        </w:rPr>
        <w:t>85</w:t>
      </w:r>
      <w:r>
        <w:rPr>
          <w:noProof/>
        </w:rPr>
        <w:fldChar w:fldCharType="end"/>
      </w:r>
    </w:p>
    <w:p w14:paraId="530FC98D" w14:textId="1BDCE171"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_Toc219190495 \h </w:instrText>
      </w:r>
      <w:r>
        <w:rPr>
          <w:noProof/>
        </w:rPr>
      </w:r>
      <w:r>
        <w:rPr>
          <w:noProof/>
        </w:rPr>
        <w:fldChar w:fldCharType="separate"/>
      </w:r>
      <w:r>
        <w:rPr>
          <w:noProof/>
        </w:rPr>
        <w:t>85</w:t>
      </w:r>
      <w:r>
        <w:rPr>
          <w:noProof/>
        </w:rPr>
        <w:fldChar w:fldCharType="end"/>
      </w:r>
    </w:p>
    <w:p w14:paraId="1FB40CCD" w14:textId="3131D966"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_Toc219190496 \h </w:instrText>
      </w:r>
      <w:r>
        <w:rPr>
          <w:noProof/>
        </w:rPr>
      </w:r>
      <w:r>
        <w:rPr>
          <w:noProof/>
        </w:rPr>
        <w:fldChar w:fldCharType="separate"/>
      </w:r>
      <w:r>
        <w:rPr>
          <w:noProof/>
        </w:rPr>
        <w:t>86</w:t>
      </w:r>
      <w:r>
        <w:rPr>
          <w:noProof/>
        </w:rPr>
        <w:fldChar w:fldCharType="end"/>
      </w:r>
    </w:p>
    <w:p w14:paraId="595BE17F" w14:textId="750E2665"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_Toc219190497 \h </w:instrText>
      </w:r>
      <w:r>
        <w:rPr>
          <w:noProof/>
        </w:rPr>
      </w:r>
      <w:r>
        <w:rPr>
          <w:noProof/>
        </w:rPr>
        <w:fldChar w:fldCharType="separate"/>
      </w:r>
      <w:r>
        <w:rPr>
          <w:noProof/>
        </w:rPr>
        <w:t>86</w:t>
      </w:r>
      <w:r>
        <w:rPr>
          <w:noProof/>
        </w:rPr>
        <w:fldChar w:fldCharType="end"/>
      </w:r>
    </w:p>
    <w:p w14:paraId="34E6BADA" w14:textId="56104DC4"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sidRPr="00B66478">
        <w:rPr>
          <w:rFonts w:eastAsia="Times New Roman"/>
          <w:noProof/>
        </w:rPr>
        <w:t>6</w:t>
      </w:r>
      <w:r>
        <w:rPr>
          <w:rFonts w:asciiTheme="minorHAnsi" w:eastAsiaTheme="minorEastAsia" w:hAnsiTheme="minorHAnsi" w:cstheme="minorBidi"/>
          <w:noProof/>
          <w:kern w:val="2"/>
          <w:sz w:val="24"/>
          <w:szCs w:val="24"/>
          <w:lang w:eastAsia="en-GB"/>
          <w14:ligatures w14:val="standardContextual"/>
        </w:rPr>
        <w:tab/>
      </w:r>
      <w:r w:rsidRPr="00B66478">
        <w:rPr>
          <w:rFonts w:eastAsia="Times New Roman"/>
          <w:noProof/>
        </w:rPr>
        <w:t>Usage of Nudr_DataRepository Service API for Application Data</w:t>
      </w:r>
      <w:r>
        <w:rPr>
          <w:noProof/>
        </w:rPr>
        <w:tab/>
      </w:r>
      <w:r>
        <w:rPr>
          <w:noProof/>
        </w:rPr>
        <w:fldChar w:fldCharType="begin" w:fldLock="1"/>
      </w:r>
      <w:r>
        <w:rPr>
          <w:noProof/>
        </w:rPr>
        <w:instrText xml:space="preserve"> PAGEREF _Toc219190498 \h </w:instrText>
      </w:r>
      <w:r>
        <w:rPr>
          <w:noProof/>
        </w:rPr>
      </w:r>
      <w:r>
        <w:rPr>
          <w:noProof/>
        </w:rPr>
        <w:fldChar w:fldCharType="separate"/>
      </w:r>
      <w:r>
        <w:rPr>
          <w:noProof/>
        </w:rPr>
        <w:t>86</w:t>
      </w:r>
      <w:r>
        <w:rPr>
          <w:noProof/>
        </w:rPr>
        <w:fldChar w:fldCharType="end"/>
      </w:r>
    </w:p>
    <w:p w14:paraId="129AFE63" w14:textId="4BC5CA13"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_Toc219190499 \h </w:instrText>
      </w:r>
      <w:r>
        <w:rPr>
          <w:noProof/>
        </w:rPr>
      </w:r>
      <w:r>
        <w:rPr>
          <w:noProof/>
        </w:rPr>
        <w:fldChar w:fldCharType="separate"/>
      </w:r>
      <w:r>
        <w:rPr>
          <w:noProof/>
        </w:rPr>
        <w:t>86</w:t>
      </w:r>
      <w:r>
        <w:rPr>
          <w:noProof/>
        </w:rPr>
        <w:fldChar w:fldCharType="end"/>
      </w:r>
    </w:p>
    <w:p w14:paraId="5F1DD07D" w14:textId="7E8B70A2"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_Toc219190500 \h </w:instrText>
      </w:r>
      <w:r>
        <w:rPr>
          <w:noProof/>
        </w:rPr>
      </w:r>
      <w:r>
        <w:rPr>
          <w:noProof/>
        </w:rPr>
        <w:fldChar w:fldCharType="separate"/>
      </w:r>
      <w:r>
        <w:rPr>
          <w:noProof/>
        </w:rPr>
        <w:t>86</w:t>
      </w:r>
      <w:r>
        <w:rPr>
          <w:noProof/>
        </w:rPr>
        <w:fldChar w:fldCharType="end"/>
      </w:r>
    </w:p>
    <w:p w14:paraId="15D431EA" w14:textId="5B044037"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_Toc219190501 \h </w:instrText>
      </w:r>
      <w:r>
        <w:rPr>
          <w:noProof/>
        </w:rPr>
      </w:r>
      <w:r>
        <w:rPr>
          <w:noProof/>
        </w:rPr>
        <w:fldChar w:fldCharType="separate"/>
      </w:r>
      <w:r>
        <w:rPr>
          <w:noProof/>
        </w:rPr>
        <w:t>86</w:t>
      </w:r>
      <w:r>
        <w:rPr>
          <w:noProof/>
        </w:rPr>
        <w:fldChar w:fldCharType="end"/>
      </w:r>
    </w:p>
    <w:p w14:paraId="088BA412" w14:textId="6D517F66"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_Toc219190502 \h </w:instrText>
      </w:r>
      <w:r>
        <w:rPr>
          <w:noProof/>
        </w:rPr>
      </w:r>
      <w:r>
        <w:rPr>
          <w:noProof/>
        </w:rPr>
        <w:fldChar w:fldCharType="separate"/>
      </w:r>
      <w:r>
        <w:rPr>
          <w:noProof/>
        </w:rPr>
        <w:t>86</w:t>
      </w:r>
      <w:r>
        <w:rPr>
          <w:noProof/>
        </w:rPr>
        <w:fldChar w:fldCharType="end"/>
      </w:r>
    </w:p>
    <w:p w14:paraId="7021F3A5" w14:textId="64527B6B"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B66478">
        <w:rPr>
          <w:rFonts w:eastAsia="DengXian"/>
          <w:noProof/>
        </w:rPr>
        <w:t>PFD Data</w:t>
      </w:r>
      <w:r>
        <w:rPr>
          <w:noProof/>
        </w:rPr>
        <w:tab/>
      </w:r>
      <w:r>
        <w:rPr>
          <w:noProof/>
        </w:rPr>
        <w:fldChar w:fldCharType="begin" w:fldLock="1"/>
      </w:r>
      <w:r>
        <w:rPr>
          <w:noProof/>
        </w:rPr>
        <w:instrText xml:space="preserve"> PAGEREF _Toc219190503 \h </w:instrText>
      </w:r>
      <w:r>
        <w:rPr>
          <w:noProof/>
        </w:rPr>
      </w:r>
      <w:r>
        <w:rPr>
          <w:noProof/>
        </w:rPr>
        <w:fldChar w:fldCharType="separate"/>
      </w:r>
      <w:r>
        <w:rPr>
          <w:noProof/>
        </w:rPr>
        <w:t>92</w:t>
      </w:r>
      <w:r>
        <w:rPr>
          <w:noProof/>
        </w:rPr>
        <w:fldChar w:fldCharType="end"/>
      </w:r>
    </w:p>
    <w:p w14:paraId="618CE81E" w14:textId="30B4B76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_Toc219190504 \h </w:instrText>
      </w:r>
      <w:r>
        <w:rPr>
          <w:noProof/>
        </w:rPr>
      </w:r>
      <w:r>
        <w:rPr>
          <w:noProof/>
        </w:rPr>
        <w:fldChar w:fldCharType="separate"/>
      </w:r>
      <w:r>
        <w:rPr>
          <w:noProof/>
        </w:rPr>
        <w:t>92</w:t>
      </w:r>
      <w:r>
        <w:rPr>
          <w:noProof/>
        </w:rPr>
        <w:fldChar w:fldCharType="end"/>
      </w:r>
    </w:p>
    <w:p w14:paraId="75B1A561" w14:textId="4F533B5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_Toc219190505 \h </w:instrText>
      </w:r>
      <w:r>
        <w:rPr>
          <w:noProof/>
        </w:rPr>
      </w:r>
      <w:r>
        <w:rPr>
          <w:noProof/>
        </w:rPr>
        <w:fldChar w:fldCharType="separate"/>
      </w:r>
      <w:r>
        <w:rPr>
          <w:noProof/>
        </w:rPr>
        <w:t>93</w:t>
      </w:r>
      <w:r>
        <w:rPr>
          <w:noProof/>
        </w:rPr>
        <w:fldChar w:fldCharType="end"/>
      </w:r>
    </w:p>
    <w:p w14:paraId="3B227C50" w14:textId="767F3EA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_Toc219190506 \h </w:instrText>
      </w:r>
      <w:r>
        <w:rPr>
          <w:noProof/>
        </w:rPr>
      </w:r>
      <w:r>
        <w:rPr>
          <w:noProof/>
        </w:rPr>
        <w:fldChar w:fldCharType="separate"/>
      </w:r>
      <w:r>
        <w:rPr>
          <w:noProof/>
        </w:rPr>
        <w:t>93</w:t>
      </w:r>
      <w:r>
        <w:rPr>
          <w:noProof/>
        </w:rPr>
        <w:fldChar w:fldCharType="end"/>
      </w:r>
    </w:p>
    <w:p w14:paraId="3507EF7E" w14:textId="5B6A6358"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_Toc219190507 \h </w:instrText>
      </w:r>
      <w:r>
        <w:rPr>
          <w:noProof/>
        </w:rPr>
      </w:r>
      <w:r>
        <w:rPr>
          <w:noProof/>
        </w:rPr>
        <w:fldChar w:fldCharType="separate"/>
      </w:r>
      <w:r>
        <w:rPr>
          <w:noProof/>
        </w:rPr>
        <w:t>93</w:t>
      </w:r>
      <w:r>
        <w:rPr>
          <w:noProof/>
        </w:rPr>
        <w:fldChar w:fldCharType="end"/>
      </w:r>
    </w:p>
    <w:p w14:paraId="0C7B73DE" w14:textId="0119E56B"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Resource: Individual PFD Data</w:t>
      </w:r>
      <w:r>
        <w:rPr>
          <w:noProof/>
        </w:rPr>
        <w:tab/>
      </w:r>
      <w:r>
        <w:rPr>
          <w:noProof/>
        </w:rPr>
        <w:fldChar w:fldCharType="begin" w:fldLock="1"/>
      </w:r>
      <w:r>
        <w:rPr>
          <w:noProof/>
        </w:rPr>
        <w:instrText xml:space="preserve"> PAGEREF _Toc219190508 \h </w:instrText>
      </w:r>
      <w:r>
        <w:rPr>
          <w:noProof/>
        </w:rPr>
      </w:r>
      <w:r>
        <w:rPr>
          <w:noProof/>
        </w:rPr>
        <w:fldChar w:fldCharType="separate"/>
      </w:r>
      <w:r>
        <w:rPr>
          <w:noProof/>
        </w:rPr>
        <w:t>93</w:t>
      </w:r>
      <w:r>
        <w:rPr>
          <w:noProof/>
        </w:rPr>
        <w:fldChar w:fldCharType="end"/>
      </w:r>
    </w:p>
    <w:p w14:paraId="7718BCE0" w14:textId="0BE4430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_Toc219190509 \h </w:instrText>
      </w:r>
      <w:r>
        <w:rPr>
          <w:noProof/>
        </w:rPr>
      </w:r>
      <w:r>
        <w:rPr>
          <w:noProof/>
        </w:rPr>
        <w:fldChar w:fldCharType="separate"/>
      </w:r>
      <w:r>
        <w:rPr>
          <w:noProof/>
        </w:rPr>
        <w:t>93</w:t>
      </w:r>
      <w:r>
        <w:rPr>
          <w:noProof/>
        </w:rPr>
        <w:fldChar w:fldCharType="end"/>
      </w:r>
    </w:p>
    <w:p w14:paraId="0B12C42E" w14:textId="49D5CD3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_Toc219190510 \h </w:instrText>
      </w:r>
      <w:r>
        <w:rPr>
          <w:noProof/>
        </w:rPr>
      </w:r>
      <w:r>
        <w:rPr>
          <w:noProof/>
        </w:rPr>
        <w:fldChar w:fldCharType="separate"/>
      </w:r>
      <w:r>
        <w:rPr>
          <w:noProof/>
        </w:rPr>
        <w:t>93</w:t>
      </w:r>
      <w:r>
        <w:rPr>
          <w:noProof/>
        </w:rPr>
        <w:fldChar w:fldCharType="end"/>
      </w:r>
    </w:p>
    <w:p w14:paraId="69FCD447" w14:textId="64EA3F0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_Toc219190511 \h </w:instrText>
      </w:r>
      <w:r>
        <w:rPr>
          <w:noProof/>
        </w:rPr>
      </w:r>
      <w:r>
        <w:rPr>
          <w:noProof/>
        </w:rPr>
        <w:fldChar w:fldCharType="separate"/>
      </w:r>
      <w:r>
        <w:rPr>
          <w:noProof/>
        </w:rPr>
        <w:t>94</w:t>
      </w:r>
      <w:r>
        <w:rPr>
          <w:noProof/>
        </w:rPr>
        <w:fldChar w:fldCharType="end"/>
      </w:r>
    </w:p>
    <w:p w14:paraId="23689125" w14:textId="2E6F729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_Toc219190512 \h </w:instrText>
      </w:r>
      <w:r>
        <w:rPr>
          <w:noProof/>
        </w:rPr>
      </w:r>
      <w:r>
        <w:rPr>
          <w:noProof/>
        </w:rPr>
        <w:fldChar w:fldCharType="separate"/>
      </w:r>
      <w:r>
        <w:rPr>
          <w:noProof/>
        </w:rPr>
        <w:t>94</w:t>
      </w:r>
      <w:r>
        <w:rPr>
          <w:noProof/>
        </w:rPr>
        <w:fldChar w:fldCharType="end"/>
      </w:r>
    </w:p>
    <w:p w14:paraId="7D94FAC0" w14:textId="2C1B5956"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_Toc219190513 \h </w:instrText>
      </w:r>
      <w:r>
        <w:rPr>
          <w:noProof/>
        </w:rPr>
      </w:r>
      <w:r>
        <w:rPr>
          <w:noProof/>
        </w:rPr>
        <w:fldChar w:fldCharType="separate"/>
      </w:r>
      <w:r>
        <w:rPr>
          <w:noProof/>
        </w:rPr>
        <w:t>94</w:t>
      </w:r>
      <w:r>
        <w:rPr>
          <w:noProof/>
        </w:rPr>
        <w:fldChar w:fldCharType="end"/>
      </w:r>
    </w:p>
    <w:p w14:paraId="57648E6F" w14:textId="7CCE168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_Toc219190514 \h </w:instrText>
      </w:r>
      <w:r>
        <w:rPr>
          <w:noProof/>
        </w:rPr>
      </w:r>
      <w:r>
        <w:rPr>
          <w:noProof/>
        </w:rPr>
        <w:fldChar w:fldCharType="separate"/>
      </w:r>
      <w:r>
        <w:rPr>
          <w:noProof/>
        </w:rPr>
        <w:t>95</w:t>
      </w:r>
      <w:r>
        <w:rPr>
          <w:noProof/>
        </w:rPr>
        <w:fldChar w:fldCharType="end"/>
      </w:r>
    </w:p>
    <w:p w14:paraId="47B92DBD" w14:textId="53F49CD5"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B66478">
        <w:rPr>
          <w:rFonts w:eastAsia="DengXian"/>
          <w:noProof/>
        </w:rPr>
        <w:t>Influence Data</w:t>
      </w:r>
      <w:r>
        <w:rPr>
          <w:noProof/>
        </w:rPr>
        <w:tab/>
      </w:r>
      <w:r>
        <w:rPr>
          <w:noProof/>
        </w:rPr>
        <w:fldChar w:fldCharType="begin" w:fldLock="1"/>
      </w:r>
      <w:r>
        <w:rPr>
          <w:noProof/>
        </w:rPr>
        <w:instrText xml:space="preserve"> PAGEREF _Toc219190515 \h </w:instrText>
      </w:r>
      <w:r>
        <w:rPr>
          <w:noProof/>
        </w:rPr>
      </w:r>
      <w:r>
        <w:rPr>
          <w:noProof/>
        </w:rPr>
        <w:fldChar w:fldCharType="separate"/>
      </w:r>
      <w:r>
        <w:rPr>
          <w:noProof/>
        </w:rPr>
        <w:t>95</w:t>
      </w:r>
      <w:r>
        <w:rPr>
          <w:noProof/>
        </w:rPr>
        <w:fldChar w:fldCharType="end"/>
      </w:r>
    </w:p>
    <w:p w14:paraId="261C7757" w14:textId="0510ABA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_Toc219190516 \h </w:instrText>
      </w:r>
      <w:r>
        <w:rPr>
          <w:noProof/>
        </w:rPr>
      </w:r>
      <w:r>
        <w:rPr>
          <w:noProof/>
        </w:rPr>
        <w:fldChar w:fldCharType="separate"/>
      </w:r>
      <w:r>
        <w:rPr>
          <w:noProof/>
        </w:rPr>
        <w:t>95</w:t>
      </w:r>
      <w:r>
        <w:rPr>
          <w:noProof/>
        </w:rPr>
        <w:fldChar w:fldCharType="end"/>
      </w:r>
    </w:p>
    <w:p w14:paraId="2D1B099E" w14:textId="1DC7341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_Toc219190517 \h </w:instrText>
      </w:r>
      <w:r>
        <w:rPr>
          <w:noProof/>
        </w:rPr>
      </w:r>
      <w:r>
        <w:rPr>
          <w:noProof/>
        </w:rPr>
        <w:fldChar w:fldCharType="separate"/>
      </w:r>
      <w:r>
        <w:rPr>
          <w:noProof/>
        </w:rPr>
        <w:t>95</w:t>
      </w:r>
      <w:r>
        <w:rPr>
          <w:noProof/>
        </w:rPr>
        <w:fldChar w:fldCharType="end"/>
      </w:r>
    </w:p>
    <w:p w14:paraId="014CB10B" w14:textId="359642F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_Toc219190518 \h </w:instrText>
      </w:r>
      <w:r>
        <w:rPr>
          <w:noProof/>
        </w:rPr>
      </w:r>
      <w:r>
        <w:rPr>
          <w:noProof/>
        </w:rPr>
        <w:fldChar w:fldCharType="separate"/>
      </w:r>
      <w:r>
        <w:rPr>
          <w:noProof/>
        </w:rPr>
        <w:t>96</w:t>
      </w:r>
      <w:r>
        <w:rPr>
          <w:noProof/>
        </w:rPr>
        <w:fldChar w:fldCharType="end"/>
      </w:r>
    </w:p>
    <w:p w14:paraId="7630A0C6" w14:textId="4420CD5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_Toc219190519 \h </w:instrText>
      </w:r>
      <w:r>
        <w:rPr>
          <w:noProof/>
        </w:rPr>
      </w:r>
      <w:r>
        <w:rPr>
          <w:noProof/>
        </w:rPr>
        <w:fldChar w:fldCharType="separate"/>
      </w:r>
      <w:r>
        <w:rPr>
          <w:noProof/>
        </w:rPr>
        <w:t>96</w:t>
      </w:r>
      <w:r>
        <w:rPr>
          <w:noProof/>
        </w:rPr>
        <w:fldChar w:fldCharType="end"/>
      </w:r>
    </w:p>
    <w:p w14:paraId="4294CB75" w14:textId="08C39C14"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w:t>
      </w:r>
      <w:r>
        <w:rPr>
          <w:noProof/>
        </w:rPr>
        <w:tab/>
      </w:r>
      <w:r>
        <w:rPr>
          <w:noProof/>
        </w:rPr>
        <w:fldChar w:fldCharType="begin" w:fldLock="1"/>
      </w:r>
      <w:r>
        <w:rPr>
          <w:noProof/>
        </w:rPr>
        <w:instrText xml:space="preserve"> PAGEREF _Toc219190520 \h </w:instrText>
      </w:r>
      <w:r>
        <w:rPr>
          <w:noProof/>
        </w:rPr>
      </w:r>
      <w:r>
        <w:rPr>
          <w:noProof/>
        </w:rPr>
        <w:fldChar w:fldCharType="separate"/>
      </w:r>
      <w:r>
        <w:rPr>
          <w:noProof/>
        </w:rPr>
        <w:t>97</w:t>
      </w:r>
      <w:r>
        <w:rPr>
          <w:noProof/>
        </w:rPr>
        <w:fldChar w:fldCharType="end"/>
      </w:r>
    </w:p>
    <w:p w14:paraId="614E32B9" w14:textId="72F67D1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_Toc219190521 \h </w:instrText>
      </w:r>
      <w:r>
        <w:rPr>
          <w:noProof/>
        </w:rPr>
      </w:r>
      <w:r>
        <w:rPr>
          <w:noProof/>
        </w:rPr>
        <w:fldChar w:fldCharType="separate"/>
      </w:r>
      <w:r>
        <w:rPr>
          <w:noProof/>
        </w:rPr>
        <w:t>97</w:t>
      </w:r>
      <w:r>
        <w:rPr>
          <w:noProof/>
        </w:rPr>
        <w:fldChar w:fldCharType="end"/>
      </w:r>
    </w:p>
    <w:p w14:paraId="0FFCE0A4" w14:textId="7A9271E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_Toc219190522 \h </w:instrText>
      </w:r>
      <w:r>
        <w:rPr>
          <w:noProof/>
        </w:rPr>
      </w:r>
      <w:r>
        <w:rPr>
          <w:noProof/>
        </w:rPr>
        <w:fldChar w:fldCharType="separate"/>
      </w:r>
      <w:r>
        <w:rPr>
          <w:noProof/>
        </w:rPr>
        <w:t>97</w:t>
      </w:r>
      <w:r>
        <w:rPr>
          <w:noProof/>
        </w:rPr>
        <w:fldChar w:fldCharType="end"/>
      </w:r>
    </w:p>
    <w:p w14:paraId="7342A999" w14:textId="4B1665B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_Toc219190523 \h </w:instrText>
      </w:r>
      <w:r>
        <w:rPr>
          <w:noProof/>
        </w:rPr>
      </w:r>
      <w:r>
        <w:rPr>
          <w:noProof/>
        </w:rPr>
        <w:fldChar w:fldCharType="separate"/>
      </w:r>
      <w:r>
        <w:rPr>
          <w:noProof/>
        </w:rPr>
        <w:t>97</w:t>
      </w:r>
      <w:r>
        <w:rPr>
          <w:noProof/>
        </w:rPr>
        <w:fldChar w:fldCharType="end"/>
      </w:r>
    </w:p>
    <w:p w14:paraId="5F71515C" w14:textId="545A4DD6"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_Toc219190524 \h </w:instrText>
      </w:r>
      <w:r>
        <w:rPr>
          <w:noProof/>
        </w:rPr>
      </w:r>
      <w:r>
        <w:rPr>
          <w:noProof/>
        </w:rPr>
        <w:fldChar w:fldCharType="separate"/>
      </w:r>
      <w:r>
        <w:rPr>
          <w:noProof/>
        </w:rPr>
        <w:t>97</w:t>
      </w:r>
      <w:r>
        <w:rPr>
          <w:noProof/>
        </w:rPr>
        <w:fldChar w:fldCharType="end"/>
      </w:r>
    </w:p>
    <w:p w14:paraId="194B1D27" w14:textId="7E91943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_Toc219190525 \h </w:instrText>
      </w:r>
      <w:r>
        <w:rPr>
          <w:noProof/>
        </w:rPr>
      </w:r>
      <w:r>
        <w:rPr>
          <w:noProof/>
        </w:rPr>
        <w:fldChar w:fldCharType="separate"/>
      </w:r>
      <w:r>
        <w:rPr>
          <w:noProof/>
        </w:rPr>
        <w:t>98</w:t>
      </w:r>
      <w:r>
        <w:rPr>
          <w:noProof/>
        </w:rPr>
        <w:fldChar w:fldCharType="end"/>
      </w:r>
    </w:p>
    <w:p w14:paraId="71AA15C4" w14:textId="7E6E933A"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_Toc219190526 \h </w:instrText>
      </w:r>
      <w:r>
        <w:rPr>
          <w:noProof/>
        </w:rPr>
      </w:r>
      <w:r>
        <w:rPr>
          <w:noProof/>
        </w:rPr>
        <w:fldChar w:fldCharType="separate"/>
      </w:r>
      <w:r>
        <w:rPr>
          <w:noProof/>
        </w:rPr>
        <w:t>99</w:t>
      </w:r>
      <w:r>
        <w:rPr>
          <w:noProof/>
        </w:rPr>
        <w:fldChar w:fldCharType="end"/>
      </w:r>
    </w:p>
    <w:p w14:paraId="2511EDAD" w14:textId="3CC83C13"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Resource: Influence Data Subscription</w:t>
      </w:r>
      <w:r>
        <w:rPr>
          <w:noProof/>
        </w:rPr>
        <w:tab/>
      </w:r>
      <w:r>
        <w:rPr>
          <w:noProof/>
        </w:rPr>
        <w:fldChar w:fldCharType="begin" w:fldLock="1"/>
      </w:r>
      <w:r>
        <w:rPr>
          <w:noProof/>
        </w:rPr>
        <w:instrText xml:space="preserve"> PAGEREF _Toc219190527 \h </w:instrText>
      </w:r>
      <w:r>
        <w:rPr>
          <w:noProof/>
        </w:rPr>
      </w:r>
      <w:r>
        <w:rPr>
          <w:noProof/>
        </w:rPr>
        <w:fldChar w:fldCharType="separate"/>
      </w:r>
      <w:r>
        <w:rPr>
          <w:noProof/>
        </w:rPr>
        <w:t>99</w:t>
      </w:r>
      <w:r>
        <w:rPr>
          <w:noProof/>
        </w:rPr>
        <w:fldChar w:fldCharType="end"/>
      </w:r>
    </w:p>
    <w:p w14:paraId="3BD7C7DC" w14:textId="13C6A7FA"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_Toc219190528 \h </w:instrText>
      </w:r>
      <w:r>
        <w:rPr>
          <w:noProof/>
        </w:rPr>
      </w:r>
      <w:r>
        <w:rPr>
          <w:noProof/>
        </w:rPr>
        <w:fldChar w:fldCharType="separate"/>
      </w:r>
      <w:r>
        <w:rPr>
          <w:noProof/>
        </w:rPr>
        <w:t>99</w:t>
      </w:r>
      <w:r>
        <w:rPr>
          <w:noProof/>
        </w:rPr>
        <w:fldChar w:fldCharType="end"/>
      </w:r>
    </w:p>
    <w:p w14:paraId="601B1DBC" w14:textId="39AEC0D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_Toc219190529 \h </w:instrText>
      </w:r>
      <w:r>
        <w:rPr>
          <w:noProof/>
        </w:rPr>
      </w:r>
      <w:r>
        <w:rPr>
          <w:noProof/>
        </w:rPr>
        <w:fldChar w:fldCharType="separate"/>
      </w:r>
      <w:r>
        <w:rPr>
          <w:noProof/>
        </w:rPr>
        <w:t>99</w:t>
      </w:r>
      <w:r>
        <w:rPr>
          <w:noProof/>
        </w:rPr>
        <w:fldChar w:fldCharType="end"/>
      </w:r>
    </w:p>
    <w:p w14:paraId="0B5094D6" w14:textId="11B2C7B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_Toc219190530 \h </w:instrText>
      </w:r>
      <w:r>
        <w:rPr>
          <w:noProof/>
        </w:rPr>
      </w:r>
      <w:r>
        <w:rPr>
          <w:noProof/>
        </w:rPr>
        <w:fldChar w:fldCharType="separate"/>
      </w:r>
      <w:r>
        <w:rPr>
          <w:noProof/>
        </w:rPr>
        <w:t>100</w:t>
      </w:r>
      <w:r>
        <w:rPr>
          <w:noProof/>
        </w:rPr>
        <w:fldChar w:fldCharType="end"/>
      </w:r>
    </w:p>
    <w:p w14:paraId="2D6A798F" w14:textId="78EAAD33"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6.2.7.3.1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_Toc219190531 \h </w:instrText>
      </w:r>
      <w:r>
        <w:rPr>
          <w:noProof/>
        </w:rPr>
      </w:r>
      <w:r>
        <w:rPr>
          <w:noProof/>
        </w:rPr>
        <w:fldChar w:fldCharType="separate"/>
      </w:r>
      <w:r>
        <w:rPr>
          <w:noProof/>
        </w:rPr>
        <w:t>100</w:t>
      </w:r>
      <w:r>
        <w:rPr>
          <w:noProof/>
        </w:rPr>
        <w:fldChar w:fldCharType="end"/>
      </w:r>
    </w:p>
    <w:p w14:paraId="68C6360B" w14:textId="435A1281"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6.2.7.3.2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_Toc219190532 \h </w:instrText>
      </w:r>
      <w:r>
        <w:rPr>
          <w:noProof/>
        </w:rPr>
      </w:r>
      <w:r>
        <w:rPr>
          <w:noProof/>
        </w:rPr>
        <w:fldChar w:fldCharType="separate"/>
      </w:r>
      <w:r>
        <w:rPr>
          <w:noProof/>
        </w:rPr>
        <w:t>100</w:t>
      </w:r>
      <w:r>
        <w:rPr>
          <w:noProof/>
        </w:rPr>
        <w:fldChar w:fldCharType="end"/>
      </w:r>
    </w:p>
    <w:p w14:paraId="17142EB2" w14:textId="0B558713"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 Subscription</w:t>
      </w:r>
      <w:r>
        <w:rPr>
          <w:noProof/>
        </w:rPr>
        <w:tab/>
      </w:r>
      <w:r>
        <w:rPr>
          <w:noProof/>
        </w:rPr>
        <w:fldChar w:fldCharType="begin" w:fldLock="1"/>
      </w:r>
      <w:r>
        <w:rPr>
          <w:noProof/>
        </w:rPr>
        <w:instrText xml:space="preserve"> PAGEREF _Toc219190533 \h </w:instrText>
      </w:r>
      <w:r>
        <w:rPr>
          <w:noProof/>
        </w:rPr>
      </w:r>
      <w:r>
        <w:rPr>
          <w:noProof/>
        </w:rPr>
        <w:fldChar w:fldCharType="separate"/>
      </w:r>
      <w:r>
        <w:rPr>
          <w:noProof/>
        </w:rPr>
        <w:t>101</w:t>
      </w:r>
      <w:r>
        <w:rPr>
          <w:noProof/>
        </w:rPr>
        <w:fldChar w:fldCharType="end"/>
      </w:r>
    </w:p>
    <w:p w14:paraId="7C502F50" w14:textId="0432A0B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_Toc219190534 \h </w:instrText>
      </w:r>
      <w:r>
        <w:rPr>
          <w:noProof/>
        </w:rPr>
      </w:r>
      <w:r>
        <w:rPr>
          <w:noProof/>
        </w:rPr>
        <w:fldChar w:fldCharType="separate"/>
      </w:r>
      <w:r>
        <w:rPr>
          <w:noProof/>
        </w:rPr>
        <w:t>101</w:t>
      </w:r>
      <w:r>
        <w:rPr>
          <w:noProof/>
        </w:rPr>
        <w:fldChar w:fldCharType="end"/>
      </w:r>
    </w:p>
    <w:p w14:paraId="2B34094C" w14:textId="6A27197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_Toc219190535 \h </w:instrText>
      </w:r>
      <w:r>
        <w:rPr>
          <w:noProof/>
        </w:rPr>
      </w:r>
      <w:r>
        <w:rPr>
          <w:noProof/>
        </w:rPr>
        <w:fldChar w:fldCharType="separate"/>
      </w:r>
      <w:r>
        <w:rPr>
          <w:noProof/>
        </w:rPr>
        <w:t>102</w:t>
      </w:r>
      <w:r>
        <w:rPr>
          <w:noProof/>
        </w:rPr>
        <w:fldChar w:fldCharType="end"/>
      </w:r>
    </w:p>
    <w:p w14:paraId="06557E8E" w14:textId="04EBD2D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_Toc219190536 \h </w:instrText>
      </w:r>
      <w:r>
        <w:rPr>
          <w:noProof/>
        </w:rPr>
      </w:r>
      <w:r>
        <w:rPr>
          <w:noProof/>
        </w:rPr>
        <w:fldChar w:fldCharType="separate"/>
      </w:r>
      <w:r>
        <w:rPr>
          <w:noProof/>
        </w:rPr>
        <w:t>102</w:t>
      </w:r>
      <w:r>
        <w:rPr>
          <w:noProof/>
        </w:rPr>
        <w:fldChar w:fldCharType="end"/>
      </w:r>
    </w:p>
    <w:p w14:paraId="18E4CE2D" w14:textId="7891D490"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_Toc219190537 \h </w:instrText>
      </w:r>
      <w:r>
        <w:rPr>
          <w:noProof/>
        </w:rPr>
      </w:r>
      <w:r>
        <w:rPr>
          <w:noProof/>
        </w:rPr>
        <w:fldChar w:fldCharType="separate"/>
      </w:r>
      <w:r>
        <w:rPr>
          <w:noProof/>
        </w:rPr>
        <w:t>102</w:t>
      </w:r>
      <w:r>
        <w:rPr>
          <w:noProof/>
        </w:rPr>
        <w:fldChar w:fldCharType="end"/>
      </w:r>
    </w:p>
    <w:p w14:paraId="1CC65DDB" w14:textId="16222EE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_Toc219190538 \h </w:instrText>
      </w:r>
      <w:r>
        <w:rPr>
          <w:noProof/>
        </w:rPr>
      </w:r>
      <w:r>
        <w:rPr>
          <w:noProof/>
        </w:rPr>
        <w:fldChar w:fldCharType="separate"/>
      </w:r>
      <w:r>
        <w:rPr>
          <w:noProof/>
        </w:rPr>
        <w:t>102</w:t>
      </w:r>
      <w:r>
        <w:rPr>
          <w:noProof/>
        </w:rPr>
        <w:fldChar w:fldCharType="end"/>
      </w:r>
    </w:p>
    <w:p w14:paraId="010B554E" w14:textId="1AEEF23F"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_Toc219190539 \h </w:instrText>
      </w:r>
      <w:r>
        <w:rPr>
          <w:noProof/>
        </w:rPr>
      </w:r>
      <w:r>
        <w:rPr>
          <w:noProof/>
        </w:rPr>
        <w:fldChar w:fldCharType="separate"/>
      </w:r>
      <w:r>
        <w:rPr>
          <w:noProof/>
        </w:rPr>
        <w:t>103</w:t>
      </w:r>
      <w:r>
        <w:rPr>
          <w:noProof/>
        </w:rPr>
        <w:fldChar w:fldCharType="end"/>
      </w:r>
    </w:p>
    <w:p w14:paraId="2AD45466" w14:textId="59FFDDB8"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Applied BDT Policy Data</w:t>
      </w:r>
      <w:r>
        <w:rPr>
          <w:noProof/>
        </w:rPr>
        <w:tab/>
      </w:r>
      <w:r>
        <w:rPr>
          <w:noProof/>
        </w:rPr>
        <w:fldChar w:fldCharType="begin" w:fldLock="1"/>
      </w:r>
      <w:r>
        <w:rPr>
          <w:noProof/>
        </w:rPr>
        <w:instrText xml:space="preserve"> PAGEREF _Toc219190540 \h </w:instrText>
      </w:r>
      <w:r>
        <w:rPr>
          <w:noProof/>
        </w:rPr>
      </w:r>
      <w:r>
        <w:rPr>
          <w:noProof/>
        </w:rPr>
        <w:fldChar w:fldCharType="separate"/>
      </w:r>
      <w:r>
        <w:rPr>
          <w:noProof/>
        </w:rPr>
        <w:t>103</w:t>
      </w:r>
      <w:r>
        <w:rPr>
          <w:noProof/>
        </w:rPr>
        <w:fldChar w:fldCharType="end"/>
      </w:r>
    </w:p>
    <w:p w14:paraId="2EB69656" w14:textId="6F6F83C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_Toc219190541 \h </w:instrText>
      </w:r>
      <w:r>
        <w:rPr>
          <w:noProof/>
        </w:rPr>
      </w:r>
      <w:r>
        <w:rPr>
          <w:noProof/>
        </w:rPr>
        <w:fldChar w:fldCharType="separate"/>
      </w:r>
      <w:r>
        <w:rPr>
          <w:noProof/>
        </w:rPr>
        <w:t>103</w:t>
      </w:r>
      <w:r>
        <w:rPr>
          <w:noProof/>
        </w:rPr>
        <w:fldChar w:fldCharType="end"/>
      </w:r>
    </w:p>
    <w:p w14:paraId="2DB238F2" w14:textId="4F398FA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_Toc219190542 \h </w:instrText>
      </w:r>
      <w:r>
        <w:rPr>
          <w:noProof/>
        </w:rPr>
      </w:r>
      <w:r>
        <w:rPr>
          <w:noProof/>
        </w:rPr>
        <w:fldChar w:fldCharType="separate"/>
      </w:r>
      <w:r>
        <w:rPr>
          <w:noProof/>
        </w:rPr>
        <w:t>103</w:t>
      </w:r>
      <w:r>
        <w:rPr>
          <w:noProof/>
        </w:rPr>
        <w:fldChar w:fldCharType="end"/>
      </w:r>
    </w:p>
    <w:p w14:paraId="293F79FD" w14:textId="5FAC4D8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_Toc219190543 \h </w:instrText>
      </w:r>
      <w:r>
        <w:rPr>
          <w:noProof/>
        </w:rPr>
      </w:r>
      <w:r>
        <w:rPr>
          <w:noProof/>
        </w:rPr>
        <w:fldChar w:fldCharType="separate"/>
      </w:r>
      <w:r>
        <w:rPr>
          <w:noProof/>
        </w:rPr>
        <w:t>104</w:t>
      </w:r>
      <w:r>
        <w:rPr>
          <w:noProof/>
        </w:rPr>
        <w:fldChar w:fldCharType="end"/>
      </w:r>
    </w:p>
    <w:p w14:paraId="0337A77B" w14:textId="111C114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_Toc219190544 \h </w:instrText>
      </w:r>
      <w:r>
        <w:rPr>
          <w:noProof/>
        </w:rPr>
      </w:r>
      <w:r>
        <w:rPr>
          <w:noProof/>
        </w:rPr>
        <w:fldChar w:fldCharType="separate"/>
      </w:r>
      <w:r>
        <w:rPr>
          <w:noProof/>
        </w:rPr>
        <w:t>104</w:t>
      </w:r>
      <w:r>
        <w:rPr>
          <w:noProof/>
        </w:rPr>
        <w:fldChar w:fldCharType="end"/>
      </w:r>
    </w:p>
    <w:p w14:paraId="0920DD3C" w14:textId="6913C470"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Applied BDT Policy Data</w:t>
      </w:r>
      <w:r>
        <w:rPr>
          <w:noProof/>
        </w:rPr>
        <w:tab/>
      </w:r>
      <w:r>
        <w:rPr>
          <w:noProof/>
        </w:rPr>
        <w:fldChar w:fldCharType="begin" w:fldLock="1"/>
      </w:r>
      <w:r>
        <w:rPr>
          <w:noProof/>
        </w:rPr>
        <w:instrText xml:space="preserve"> PAGEREF _Toc219190545 \h </w:instrText>
      </w:r>
      <w:r>
        <w:rPr>
          <w:noProof/>
        </w:rPr>
      </w:r>
      <w:r>
        <w:rPr>
          <w:noProof/>
        </w:rPr>
        <w:fldChar w:fldCharType="separate"/>
      </w:r>
      <w:r>
        <w:rPr>
          <w:noProof/>
        </w:rPr>
        <w:t>104</w:t>
      </w:r>
      <w:r>
        <w:rPr>
          <w:noProof/>
        </w:rPr>
        <w:fldChar w:fldCharType="end"/>
      </w:r>
    </w:p>
    <w:p w14:paraId="4CD403D4" w14:textId="331D9D3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_Toc219190546 \h </w:instrText>
      </w:r>
      <w:r>
        <w:rPr>
          <w:noProof/>
        </w:rPr>
      </w:r>
      <w:r>
        <w:rPr>
          <w:noProof/>
        </w:rPr>
        <w:fldChar w:fldCharType="separate"/>
      </w:r>
      <w:r>
        <w:rPr>
          <w:noProof/>
        </w:rPr>
        <w:t>104</w:t>
      </w:r>
      <w:r>
        <w:rPr>
          <w:noProof/>
        </w:rPr>
        <w:fldChar w:fldCharType="end"/>
      </w:r>
    </w:p>
    <w:p w14:paraId="7CA3B79A" w14:textId="13ED2B9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_Toc219190547 \h </w:instrText>
      </w:r>
      <w:r>
        <w:rPr>
          <w:noProof/>
        </w:rPr>
      </w:r>
      <w:r>
        <w:rPr>
          <w:noProof/>
        </w:rPr>
        <w:fldChar w:fldCharType="separate"/>
      </w:r>
      <w:r>
        <w:rPr>
          <w:noProof/>
        </w:rPr>
        <w:t>105</w:t>
      </w:r>
      <w:r>
        <w:rPr>
          <w:noProof/>
        </w:rPr>
        <w:fldChar w:fldCharType="end"/>
      </w:r>
    </w:p>
    <w:p w14:paraId="2FC79538" w14:textId="2CB2B30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_Toc219190548 \h </w:instrText>
      </w:r>
      <w:r>
        <w:rPr>
          <w:noProof/>
        </w:rPr>
      </w:r>
      <w:r>
        <w:rPr>
          <w:noProof/>
        </w:rPr>
        <w:fldChar w:fldCharType="separate"/>
      </w:r>
      <w:r>
        <w:rPr>
          <w:noProof/>
        </w:rPr>
        <w:t>105</w:t>
      </w:r>
      <w:r>
        <w:rPr>
          <w:noProof/>
        </w:rPr>
        <w:fldChar w:fldCharType="end"/>
      </w:r>
    </w:p>
    <w:p w14:paraId="16B44C01" w14:textId="3762346A"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6.2.10.3.1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_Toc219190549 \h </w:instrText>
      </w:r>
      <w:r>
        <w:rPr>
          <w:noProof/>
        </w:rPr>
      </w:r>
      <w:r>
        <w:rPr>
          <w:noProof/>
        </w:rPr>
        <w:fldChar w:fldCharType="separate"/>
      </w:r>
      <w:r>
        <w:rPr>
          <w:noProof/>
        </w:rPr>
        <w:t>105</w:t>
      </w:r>
      <w:r>
        <w:rPr>
          <w:noProof/>
        </w:rPr>
        <w:fldChar w:fldCharType="end"/>
      </w:r>
    </w:p>
    <w:p w14:paraId="1DD480DB" w14:textId="7E8463EF"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6.2.10.3.2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_Toc219190550 \h </w:instrText>
      </w:r>
      <w:r>
        <w:rPr>
          <w:noProof/>
        </w:rPr>
      </w:r>
      <w:r>
        <w:rPr>
          <w:noProof/>
        </w:rPr>
        <w:fldChar w:fldCharType="separate"/>
      </w:r>
      <w:r>
        <w:rPr>
          <w:noProof/>
        </w:rPr>
        <w:t>105</w:t>
      </w:r>
      <w:r>
        <w:rPr>
          <w:noProof/>
        </w:rPr>
        <w:fldChar w:fldCharType="end"/>
      </w:r>
    </w:p>
    <w:p w14:paraId="7C6017C3" w14:textId="2BF2399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_Toc219190551 \h </w:instrText>
      </w:r>
      <w:r>
        <w:rPr>
          <w:noProof/>
        </w:rPr>
      </w:r>
      <w:r>
        <w:rPr>
          <w:noProof/>
        </w:rPr>
        <w:fldChar w:fldCharType="separate"/>
      </w:r>
      <w:r>
        <w:rPr>
          <w:noProof/>
        </w:rPr>
        <w:t>106</w:t>
      </w:r>
      <w:r>
        <w:rPr>
          <w:noProof/>
        </w:rPr>
        <w:fldChar w:fldCharType="end"/>
      </w:r>
    </w:p>
    <w:p w14:paraId="0D7C9B9D" w14:textId="3D9AB980"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Resource: IPTV Configurations</w:t>
      </w:r>
      <w:r>
        <w:rPr>
          <w:noProof/>
        </w:rPr>
        <w:tab/>
      </w:r>
      <w:r>
        <w:rPr>
          <w:noProof/>
        </w:rPr>
        <w:fldChar w:fldCharType="begin" w:fldLock="1"/>
      </w:r>
      <w:r>
        <w:rPr>
          <w:noProof/>
        </w:rPr>
        <w:instrText xml:space="preserve"> PAGEREF _Toc219190552 \h </w:instrText>
      </w:r>
      <w:r>
        <w:rPr>
          <w:noProof/>
        </w:rPr>
      </w:r>
      <w:r>
        <w:rPr>
          <w:noProof/>
        </w:rPr>
        <w:fldChar w:fldCharType="separate"/>
      </w:r>
      <w:r>
        <w:rPr>
          <w:noProof/>
        </w:rPr>
        <w:t>106</w:t>
      </w:r>
      <w:r>
        <w:rPr>
          <w:noProof/>
        </w:rPr>
        <w:fldChar w:fldCharType="end"/>
      </w:r>
    </w:p>
    <w:p w14:paraId="006A8E9C" w14:textId="54F4BBA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_Toc219190553 \h </w:instrText>
      </w:r>
      <w:r>
        <w:rPr>
          <w:noProof/>
        </w:rPr>
      </w:r>
      <w:r>
        <w:rPr>
          <w:noProof/>
        </w:rPr>
        <w:fldChar w:fldCharType="separate"/>
      </w:r>
      <w:r>
        <w:rPr>
          <w:noProof/>
        </w:rPr>
        <w:t>106</w:t>
      </w:r>
      <w:r>
        <w:rPr>
          <w:noProof/>
        </w:rPr>
        <w:fldChar w:fldCharType="end"/>
      </w:r>
    </w:p>
    <w:p w14:paraId="12EDAF78" w14:textId="2ED4917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_Toc219190554 \h </w:instrText>
      </w:r>
      <w:r>
        <w:rPr>
          <w:noProof/>
        </w:rPr>
      </w:r>
      <w:r>
        <w:rPr>
          <w:noProof/>
        </w:rPr>
        <w:fldChar w:fldCharType="separate"/>
      </w:r>
      <w:r>
        <w:rPr>
          <w:noProof/>
        </w:rPr>
        <w:t>107</w:t>
      </w:r>
      <w:r>
        <w:rPr>
          <w:noProof/>
        </w:rPr>
        <w:fldChar w:fldCharType="end"/>
      </w:r>
    </w:p>
    <w:p w14:paraId="43715C4C" w14:textId="6CB0A4A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_Toc219190555 \h </w:instrText>
      </w:r>
      <w:r>
        <w:rPr>
          <w:noProof/>
        </w:rPr>
      </w:r>
      <w:r>
        <w:rPr>
          <w:noProof/>
        </w:rPr>
        <w:fldChar w:fldCharType="separate"/>
      </w:r>
      <w:r>
        <w:rPr>
          <w:noProof/>
        </w:rPr>
        <w:t>107</w:t>
      </w:r>
      <w:r>
        <w:rPr>
          <w:noProof/>
        </w:rPr>
        <w:fldChar w:fldCharType="end"/>
      </w:r>
    </w:p>
    <w:p w14:paraId="6EEE9C72" w14:textId="625B0E71"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_Toc219190556 \h </w:instrText>
      </w:r>
      <w:r>
        <w:rPr>
          <w:noProof/>
        </w:rPr>
      </w:r>
      <w:r>
        <w:rPr>
          <w:noProof/>
        </w:rPr>
        <w:fldChar w:fldCharType="separate"/>
      </w:r>
      <w:r>
        <w:rPr>
          <w:noProof/>
        </w:rPr>
        <w:t>107</w:t>
      </w:r>
      <w:r>
        <w:rPr>
          <w:noProof/>
        </w:rPr>
        <w:fldChar w:fldCharType="end"/>
      </w:r>
    </w:p>
    <w:p w14:paraId="52F4B8D9" w14:textId="46B274EC"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Resource: Individual IPTV Configuration</w:t>
      </w:r>
      <w:r>
        <w:rPr>
          <w:noProof/>
        </w:rPr>
        <w:tab/>
      </w:r>
      <w:r>
        <w:rPr>
          <w:noProof/>
        </w:rPr>
        <w:fldChar w:fldCharType="begin" w:fldLock="1"/>
      </w:r>
      <w:r>
        <w:rPr>
          <w:noProof/>
        </w:rPr>
        <w:instrText xml:space="preserve"> PAGEREF _Toc219190557 \h </w:instrText>
      </w:r>
      <w:r>
        <w:rPr>
          <w:noProof/>
        </w:rPr>
      </w:r>
      <w:r>
        <w:rPr>
          <w:noProof/>
        </w:rPr>
        <w:fldChar w:fldCharType="separate"/>
      </w:r>
      <w:r>
        <w:rPr>
          <w:noProof/>
        </w:rPr>
        <w:t>108</w:t>
      </w:r>
      <w:r>
        <w:rPr>
          <w:noProof/>
        </w:rPr>
        <w:fldChar w:fldCharType="end"/>
      </w:r>
    </w:p>
    <w:p w14:paraId="11644B5B" w14:textId="6FE59B5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_Toc219190558 \h </w:instrText>
      </w:r>
      <w:r>
        <w:rPr>
          <w:noProof/>
        </w:rPr>
      </w:r>
      <w:r>
        <w:rPr>
          <w:noProof/>
        </w:rPr>
        <w:fldChar w:fldCharType="separate"/>
      </w:r>
      <w:r>
        <w:rPr>
          <w:noProof/>
        </w:rPr>
        <w:t>108</w:t>
      </w:r>
      <w:r>
        <w:rPr>
          <w:noProof/>
        </w:rPr>
        <w:fldChar w:fldCharType="end"/>
      </w:r>
    </w:p>
    <w:p w14:paraId="4FAB9276" w14:textId="54A42F4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_Toc219190559 \h </w:instrText>
      </w:r>
      <w:r>
        <w:rPr>
          <w:noProof/>
        </w:rPr>
      </w:r>
      <w:r>
        <w:rPr>
          <w:noProof/>
        </w:rPr>
        <w:fldChar w:fldCharType="separate"/>
      </w:r>
      <w:r>
        <w:rPr>
          <w:noProof/>
        </w:rPr>
        <w:t>108</w:t>
      </w:r>
      <w:r>
        <w:rPr>
          <w:noProof/>
        </w:rPr>
        <w:fldChar w:fldCharType="end"/>
      </w:r>
    </w:p>
    <w:p w14:paraId="041E9FBF" w14:textId="10E1BF0A"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_Toc219190560 \h </w:instrText>
      </w:r>
      <w:r>
        <w:rPr>
          <w:noProof/>
        </w:rPr>
      </w:r>
      <w:r>
        <w:rPr>
          <w:noProof/>
        </w:rPr>
        <w:fldChar w:fldCharType="separate"/>
      </w:r>
      <w:r>
        <w:rPr>
          <w:noProof/>
        </w:rPr>
        <w:t>108</w:t>
      </w:r>
      <w:r>
        <w:rPr>
          <w:noProof/>
        </w:rPr>
        <w:fldChar w:fldCharType="end"/>
      </w:r>
    </w:p>
    <w:p w14:paraId="25E324ED" w14:textId="768667E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_Toc219190561 \h </w:instrText>
      </w:r>
      <w:r>
        <w:rPr>
          <w:noProof/>
        </w:rPr>
      </w:r>
      <w:r>
        <w:rPr>
          <w:noProof/>
        </w:rPr>
        <w:fldChar w:fldCharType="separate"/>
      </w:r>
      <w:r>
        <w:rPr>
          <w:noProof/>
        </w:rPr>
        <w:t>108</w:t>
      </w:r>
      <w:r>
        <w:rPr>
          <w:noProof/>
        </w:rPr>
        <w:fldChar w:fldCharType="end"/>
      </w:r>
    </w:p>
    <w:p w14:paraId="160C56F7" w14:textId="469950C4"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6.2.12.3.2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_Toc219190562 \h </w:instrText>
      </w:r>
      <w:r>
        <w:rPr>
          <w:noProof/>
        </w:rPr>
      </w:r>
      <w:r>
        <w:rPr>
          <w:noProof/>
        </w:rPr>
        <w:fldChar w:fldCharType="separate"/>
      </w:r>
      <w:r>
        <w:rPr>
          <w:noProof/>
        </w:rPr>
        <w:t>109</w:t>
      </w:r>
      <w:r>
        <w:rPr>
          <w:noProof/>
        </w:rPr>
        <w:fldChar w:fldCharType="end"/>
      </w:r>
    </w:p>
    <w:p w14:paraId="7271046A" w14:textId="0E14081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6.2.12.3.3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_Toc219190563 \h </w:instrText>
      </w:r>
      <w:r>
        <w:rPr>
          <w:noProof/>
        </w:rPr>
      </w:r>
      <w:r>
        <w:rPr>
          <w:noProof/>
        </w:rPr>
        <w:fldChar w:fldCharType="separate"/>
      </w:r>
      <w:r>
        <w:rPr>
          <w:noProof/>
        </w:rPr>
        <w:t>109</w:t>
      </w:r>
      <w:r>
        <w:rPr>
          <w:noProof/>
        </w:rPr>
        <w:fldChar w:fldCharType="end"/>
      </w:r>
    </w:p>
    <w:p w14:paraId="74C349AB" w14:textId="4162280F"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Resource: ApplicationDataSubscriptions</w:t>
      </w:r>
      <w:r>
        <w:rPr>
          <w:noProof/>
        </w:rPr>
        <w:tab/>
      </w:r>
      <w:r>
        <w:rPr>
          <w:noProof/>
        </w:rPr>
        <w:fldChar w:fldCharType="begin" w:fldLock="1"/>
      </w:r>
      <w:r>
        <w:rPr>
          <w:noProof/>
        </w:rPr>
        <w:instrText xml:space="preserve"> PAGEREF _Toc219190564 \h </w:instrText>
      </w:r>
      <w:r>
        <w:rPr>
          <w:noProof/>
        </w:rPr>
      </w:r>
      <w:r>
        <w:rPr>
          <w:noProof/>
        </w:rPr>
        <w:fldChar w:fldCharType="separate"/>
      </w:r>
      <w:r>
        <w:rPr>
          <w:noProof/>
        </w:rPr>
        <w:t>110</w:t>
      </w:r>
      <w:r>
        <w:rPr>
          <w:noProof/>
        </w:rPr>
        <w:fldChar w:fldCharType="end"/>
      </w:r>
    </w:p>
    <w:p w14:paraId="02EE2C5F" w14:textId="51BE32B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_Toc219190565 \h </w:instrText>
      </w:r>
      <w:r>
        <w:rPr>
          <w:noProof/>
        </w:rPr>
      </w:r>
      <w:r>
        <w:rPr>
          <w:noProof/>
        </w:rPr>
        <w:fldChar w:fldCharType="separate"/>
      </w:r>
      <w:r>
        <w:rPr>
          <w:noProof/>
        </w:rPr>
        <w:t>110</w:t>
      </w:r>
      <w:r>
        <w:rPr>
          <w:noProof/>
        </w:rPr>
        <w:fldChar w:fldCharType="end"/>
      </w:r>
    </w:p>
    <w:p w14:paraId="0628E6BF" w14:textId="080B3D5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_Toc219190566 \h </w:instrText>
      </w:r>
      <w:r>
        <w:rPr>
          <w:noProof/>
        </w:rPr>
      </w:r>
      <w:r>
        <w:rPr>
          <w:noProof/>
        </w:rPr>
        <w:fldChar w:fldCharType="separate"/>
      </w:r>
      <w:r>
        <w:rPr>
          <w:noProof/>
        </w:rPr>
        <w:t>110</w:t>
      </w:r>
      <w:r>
        <w:rPr>
          <w:noProof/>
        </w:rPr>
        <w:fldChar w:fldCharType="end"/>
      </w:r>
    </w:p>
    <w:p w14:paraId="6A28E3A3" w14:textId="0D8BF60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_Toc219190567 \h </w:instrText>
      </w:r>
      <w:r>
        <w:rPr>
          <w:noProof/>
        </w:rPr>
      </w:r>
      <w:r>
        <w:rPr>
          <w:noProof/>
        </w:rPr>
        <w:fldChar w:fldCharType="separate"/>
      </w:r>
      <w:r>
        <w:rPr>
          <w:noProof/>
        </w:rPr>
        <w:t>110</w:t>
      </w:r>
      <w:r>
        <w:rPr>
          <w:noProof/>
        </w:rPr>
        <w:fldChar w:fldCharType="end"/>
      </w:r>
    </w:p>
    <w:p w14:paraId="3DB1C22B" w14:textId="2A37585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_Toc219190568 \h </w:instrText>
      </w:r>
      <w:r>
        <w:rPr>
          <w:noProof/>
        </w:rPr>
      </w:r>
      <w:r>
        <w:rPr>
          <w:noProof/>
        </w:rPr>
        <w:fldChar w:fldCharType="separate"/>
      </w:r>
      <w:r>
        <w:rPr>
          <w:noProof/>
        </w:rPr>
        <w:t>110</w:t>
      </w:r>
      <w:r>
        <w:rPr>
          <w:noProof/>
        </w:rPr>
        <w:fldChar w:fldCharType="end"/>
      </w:r>
    </w:p>
    <w:p w14:paraId="6772ADA1" w14:textId="56D68D51"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_Toc219190569 \h </w:instrText>
      </w:r>
      <w:r>
        <w:rPr>
          <w:noProof/>
        </w:rPr>
      </w:r>
      <w:r>
        <w:rPr>
          <w:noProof/>
        </w:rPr>
        <w:fldChar w:fldCharType="separate"/>
      </w:r>
      <w:r>
        <w:rPr>
          <w:noProof/>
        </w:rPr>
        <w:t>111</w:t>
      </w:r>
      <w:r>
        <w:rPr>
          <w:noProof/>
        </w:rPr>
        <w:fldChar w:fldCharType="end"/>
      </w:r>
    </w:p>
    <w:p w14:paraId="357BFAAA" w14:textId="70C51AAF"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Resource: IndividualApplicationDataSubscription</w:t>
      </w:r>
      <w:r>
        <w:rPr>
          <w:noProof/>
        </w:rPr>
        <w:tab/>
      </w:r>
      <w:r>
        <w:rPr>
          <w:noProof/>
        </w:rPr>
        <w:fldChar w:fldCharType="begin" w:fldLock="1"/>
      </w:r>
      <w:r>
        <w:rPr>
          <w:noProof/>
        </w:rPr>
        <w:instrText xml:space="preserve"> PAGEREF _Toc219190570 \h </w:instrText>
      </w:r>
      <w:r>
        <w:rPr>
          <w:noProof/>
        </w:rPr>
      </w:r>
      <w:r>
        <w:rPr>
          <w:noProof/>
        </w:rPr>
        <w:fldChar w:fldCharType="separate"/>
      </w:r>
      <w:r>
        <w:rPr>
          <w:noProof/>
        </w:rPr>
        <w:t>112</w:t>
      </w:r>
      <w:r>
        <w:rPr>
          <w:noProof/>
        </w:rPr>
        <w:fldChar w:fldCharType="end"/>
      </w:r>
    </w:p>
    <w:p w14:paraId="704C2B4A" w14:textId="3B9AF3A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_Toc219190571 \h </w:instrText>
      </w:r>
      <w:r>
        <w:rPr>
          <w:noProof/>
        </w:rPr>
      </w:r>
      <w:r>
        <w:rPr>
          <w:noProof/>
        </w:rPr>
        <w:fldChar w:fldCharType="separate"/>
      </w:r>
      <w:r>
        <w:rPr>
          <w:noProof/>
        </w:rPr>
        <w:t>112</w:t>
      </w:r>
      <w:r>
        <w:rPr>
          <w:noProof/>
        </w:rPr>
        <w:fldChar w:fldCharType="end"/>
      </w:r>
    </w:p>
    <w:p w14:paraId="3525A66D" w14:textId="2AAAAC2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_Toc219190572 \h </w:instrText>
      </w:r>
      <w:r>
        <w:rPr>
          <w:noProof/>
        </w:rPr>
      </w:r>
      <w:r>
        <w:rPr>
          <w:noProof/>
        </w:rPr>
        <w:fldChar w:fldCharType="separate"/>
      </w:r>
      <w:r>
        <w:rPr>
          <w:noProof/>
        </w:rPr>
        <w:t>112</w:t>
      </w:r>
      <w:r>
        <w:rPr>
          <w:noProof/>
        </w:rPr>
        <w:fldChar w:fldCharType="end"/>
      </w:r>
    </w:p>
    <w:p w14:paraId="006E76D9" w14:textId="762AB2C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_Toc219190573 \h </w:instrText>
      </w:r>
      <w:r>
        <w:rPr>
          <w:noProof/>
        </w:rPr>
      </w:r>
      <w:r>
        <w:rPr>
          <w:noProof/>
        </w:rPr>
        <w:fldChar w:fldCharType="separate"/>
      </w:r>
      <w:r>
        <w:rPr>
          <w:noProof/>
        </w:rPr>
        <w:t>112</w:t>
      </w:r>
      <w:r>
        <w:rPr>
          <w:noProof/>
        </w:rPr>
        <w:fldChar w:fldCharType="end"/>
      </w:r>
    </w:p>
    <w:p w14:paraId="28D20EBE" w14:textId="717352B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_Toc219190574 \h </w:instrText>
      </w:r>
      <w:r>
        <w:rPr>
          <w:noProof/>
        </w:rPr>
      </w:r>
      <w:r>
        <w:rPr>
          <w:noProof/>
        </w:rPr>
        <w:fldChar w:fldCharType="separate"/>
      </w:r>
      <w:r>
        <w:rPr>
          <w:noProof/>
        </w:rPr>
        <w:t>112</w:t>
      </w:r>
      <w:r>
        <w:rPr>
          <w:noProof/>
        </w:rPr>
        <w:fldChar w:fldCharType="end"/>
      </w:r>
    </w:p>
    <w:p w14:paraId="1D8C5370" w14:textId="0201AA2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_Toc219190575 \h </w:instrText>
      </w:r>
      <w:r>
        <w:rPr>
          <w:noProof/>
        </w:rPr>
      </w:r>
      <w:r>
        <w:rPr>
          <w:noProof/>
        </w:rPr>
        <w:fldChar w:fldCharType="separate"/>
      </w:r>
      <w:r>
        <w:rPr>
          <w:noProof/>
        </w:rPr>
        <w:t>112</w:t>
      </w:r>
      <w:r>
        <w:rPr>
          <w:noProof/>
        </w:rPr>
        <w:fldChar w:fldCharType="end"/>
      </w:r>
    </w:p>
    <w:p w14:paraId="2B69A873" w14:textId="3B02B3C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_Toc219190576 \h </w:instrText>
      </w:r>
      <w:r>
        <w:rPr>
          <w:noProof/>
        </w:rPr>
      </w:r>
      <w:r>
        <w:rPr>
          <w:noProof/>
        </w:rPr>
        <w:fldChar w:fldCharType="separate"/>
      </w:r>
      <w:r>
        <w:rPr>
          <w:noProof/>
        </w:rPr>
        <w:t>113</w:t>
      </w:r>
      <w:r>
        <w:rPr>
          <w:noProof/>
        </w:rPr>
        <w:fldChar w:fldCharType="end"/>
      </w:r>
    </w:p>
    <w:p w14:paraId="0F6FFAD1" w14:textId="0F17C4D7"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B66478">
        <w:rPr>
          <w:rFonts w:eastAsia="DengXian"/>
          <w:noProof/>
        </w:rPr>
        <w:t>Service Parameter Data</w:t>
      </w:r>
      <w:r>
        <w:rPr>
          <w:noProof/>
        </w:rPr>
        <w:tab/>
      </w:r>
      <w:r>
        <w:rPr>
          <w:noProof/>
        </w:rPr>
        <w:fldChar w:fldCharType="begin" w:fldLock="1"/>
      </w:r>
      <w:r>
        <w:rPr>
          <w:noProof/>
        </w:rPr>
        <w:instrText xml:space="preserve"> PAGEREF _Toc219190577 \h </w:instrText>
      </w:r>
      <w:r>
        <w:rPr>
          <w:noProof/>
        </w:rPr>
      </w:r>
      <w:r>
        <w:rPr>
          <w:noProof/>
        </w:rPr>
        <w:fldChar w:fldCharType="separate"/>
      </w:r>
      <w:r>
        <w:rPr>
          <w:noProof/>
        </w:rPr>
        <w:t>113</w:t>
      </w:r>
      <w:r>
        <w:rPr>
          <w:noProof/>
        </w:rPr>
        <w:fldChar w:fldCharType="end"/>
      </w:r>
    </w:p>
    <w:p w14:paraId="55F5D424" w14:textId="45B6742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_Toc219190578 \h </w:instrText>
      </w:r>
      <w:r>
        <w:rPr>
          <w:noProof/>
        </w:rPr>
      </w:r>
      <w:r>
        <w:rPr>
          <w:noProof/>
        </w:rPr>
        <w:fldChar w:fldCharType="separate"/>
      </w:r>
      <w:r>
        <w:rPr>
          <w:noProof/>
        </w:rPr>
        <w:t>113</w:t>
      </w:r>
      <w:r>
        <w:rPr>
          <w:noProof/>
        </w:rPr>
        <w:fldChar w:fldCharType="end"/>
      </w:r>
    </w:p>
    <w:p w14:paraId="52D851B7" w14:textId="5DF0AFAA"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_Toc219190579 \h </w:instrText>
      </w:r>
      <w:r>
        <w:rPr>
          <w:noProof/>
        </w:rPr>
      </w:r>
      <w:r>
        <w:rPr>
          <w:noProof/>
        </w:rPr>
        <w:fldChar w:fldCharType="separate"/>
      </w:r>
      <w:r>
        <w:rPr>
          <w:noProof/>
        </w:rPr>
        <w:t>113</w:t>
      </w:r>
      <w:r>
        <w:rPr>
          <w:noProof/>
        </w:rPr>
        <w:fldChar w:fldCharType="end"/>
      </w:r>
    </w:p>
    <w:p w14:paraId="4FC3B98A" w14:textId="30A49E2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_Toc219190580 \h </w:instrText>
      </w:r>
      <w:r>
        <w:rPr>
          <w:noProof/>
        </w:rPr>
      </w:r>
      <w:r>
        <w:rPr>
          <w:noProof/>
        </w:rPr>
        <w:fldChar w:fldCharType="separate"/>
      </w:r>
      <w:r>
        <w:rPr>
          <w:noProof/>
        </w:rPr>
        <w:t>114</w:t>
      </w:r>
      <w:r>
        <w:rPr>
          <w:noProof/>
        </w:rPr>
        <w:fldChar w:fldCharType="end"/>
      </w:r>
    </w:p>
    <w:p w14:paraId="22B1B7BB" w14:textId="7AC70E2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_Toc219190581 \h </w:instrText>
      </w:r>
      <w:r>
        <w:rPr>
          <w:noProof/>
        </w:rPr>
      </w:r>
      <w:r>
        <w:rPr>
          <w:noProof/>
        </w:rPr>
        <w:fldChar w:fldCharType="separate"/>
      </w:r>
      <w:r>
        <w:rPr>
          <w:noProof/>
        </w:rPr>
        <w:t>114</w:t>
      </w:r>
      <w:r>
        <w:rPr>
          <w:noProof/>
        </w:rPr>
        <w:fldChar w:fldCharType="end"/>
      </w:r>
    </w:p>
    <w:p w14:paraId="16E2372F" w14:textId="6DEA8F12"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6.2.16</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Parameter Data</w:t>
      </w:r>
      <w:r>
        <w:rPr>
          <w:noProof/>
        </w:rPr>
        <w:tab/>
      </w:r>
      <w:r>
        <w:rPr>
          <w:noProof/>
        </w:rPr>
        <w:fldChar w:fldCharType="begin" w:fldLock="1"/>
      </w:r>
      <w:r>
        <w:rPr>
          <w:noProof/>
        </w:rPr>
        <w:instrText xml:space="preserve"> PAGEREF _Toc219190582 \h </w:instrText>
      </w:r>
      <w:r>
        <w:rPr>
          <w:noProof/>
        </w:rPr>
      </w:r>
      <w:r>
        <w:rPr>
          <w:noProof/>
        </w:rPr>
        <w:fldChar w:fldCharType="separate"/>
      </w:r>
      <w:r>
        <w:rPr>
          <w:noProof/>
        </w:rPr>
        <w:t>117</w:t>
      </w:r>
      <w:r>
        <w:rPr>
          <w:noProof/>
        </w:rPr>
        <w:fldChar w:fldCharType="end"/>
      </w:r>
    </w:p>
    <w:p w14:paraId="7F6BCD07" w14:textId="6DC41EA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_Toc219190583 \h </w:instrText>
      </w:r>
      <w:r>
        <w:rPr>
          <w:noProof/>
        </w:rPr>
      </w:r>
      <w:r>
        <w:rPr>
          <w:noProof/>
        </w:rPr>
        <w:fldChar w:fldCharType="separate"/>
      </w:r>
      <w:r>
        <w:rPr>
          <w:noProof/>
        </w:rPr>
        <w:t>117</w:t>
      </w:r>
      <w:r>
        <w:rPr>
          <w:noProof/>
        </w:rPr>
        <w:fldChar w:fldCharType="end"/>
      </w:r>
    </w:p>
    <w:p w14:paraId="65A58645" w14:textId="0BE6B3C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_Toc219190584 \h </w:instrText>
      </w:r>
      <w:r>
        <w:rPr>
          <w:noProof/>
        </w:rPr>
      </w:r>
      <w:r>
        <w:rPr>
          <w:noProof/>
        </w:rPr>
        <w:fldChar w:fldCharType="separate"/>
      </w:r>
      <w:r>
        <w:rPr>
          <w:noProof/>
        </w:rPr>
        <w:t>117</w:t>
      </w:r>
      <w:r>
        <w:rPr>
          <w:noProof/>
        </w:rPr>
        <w:fldChar w:fldCharType="end"/>
      </w:r>
    </w:p>
    <w:p w14:paraId="1A1CE14E" w14:textId="23C0BED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_Toc219190585 \h </w:instrText>
      </w:r>
      <w:r>
        <w:rPr>
          <w:noProof/>
        </w:rPr>
      </w:r>
      <w:r>
        <w:rPr>
          <w:noProof/>
        </w:rPr>
        <w:fldChar w:fldCharType="separate"/>
      </w:r>
      <w:r>
        <w:rPr>
          <w:noProof/>
        </w:rPr>
        <w:t>118</w:t>
      </w:r>
      <w:r>
        <w:rPr>
          <w:noProof/>
        </w:rPr>
        <w:fldChar w:fldCharType="end"/>
      </w:r>
    </w:p>
    <w:p w14:paraId="60FC37D0" w14:textId="46678D80"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_Toc219190586 \h </w:instrText>
      </w:r>
      <w:r>
        <w:rPr>
          <w:noProof/>
        </w:rPr>
      </w:r>
      <w:r>
        <w:rPr>
          <w:noProof/>
        </w:rPr>
        <w:fldChar w:fldCharType="separate"/>
      </w:r>
      <w:r>
        <w:rPr>
          <w:noProof/>
        </w:rPr>
        <w:t>118</w:t>
      </w:r>
      <w:r>
        <w:rPr>
          <w:noProof/>
        </w:rPr>
        <w:fldChar w:fldCharType="end"/>
      </w:r>
    </w:p>
    <w:p w14:paraId="46F61588" w14:textId="21EF33D3"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_Toc219190587 \h </w:instrText>
      </w:r>
      <w:r>
        <w:rPr>
          <w:noProof/>
        </w:rPr>
      </w:r>
      <w:r>
        <w:rPr>
          <w:noProof/>
        </w:rPr>
        <w:fldChar w:fldCharType="separate"/>
      </w:r>
      <w:r>
        <w:rPr>
          <w:noProof/>
        </w:rPr>
        <w:t>118</w:t>
      </w:r>
      <w:r>
        <w:rPr>
          <w:noProof/>
        </w:rPr>
        <w:fldChar w:fldCharType="end"/>
      </w:r>
    </w:p>
    <w:p w14:paraId="69A4DC9E" w14:textId="5DCCBF1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_Toc219190588 \h </w:instrText>
      </w:r>
      <w:r>
        <w:rPr>
          <w:noProof/>
        </w:rPr>
      </w:r>
      <w:r>
        <w:rPr>
          <w:noProof/>
        </w:rPr>
        <w:fldChar w:fldCharType="separate"/>
      </w:r>
      <w:r>
        <w:rPr>
          <w:noProof/>
        </w:rPr>
        <w:t>119</w:t>
      </w:r>
      <w:r>
        <w:rPr>
          <w:noProof/>
        </w:rPr>
        <w:fldChar w:fldCharType="end"/>
      </w:r>
    </w:p>
    <w:p w14:paraId="74B08DE9" w14:textId="48DF8B59"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6.2.17</w:t>
      </w:r>
      <w:r>
        <w:rPr>
          <w:rFonts w:asciiTheme="minorHAnsi" w:eastAsiaTheme="minorEastAsia" w:hAnsiTheme="minorHAnsi" w:cstheme="minorBidi"/>
          <w:noProof/>
          <w:kern w:val="2"/>
          <w:sz w:val="24"/>
          <w:szCs w:val="24"/>
          <w:lang w:eastAsia="en-GB"/>
          <w14:ligatures w14:val="standardContextual"/>
        </w:rPr>
        <w:tab/>
      </w:r>
      <w:r>
        <w:rPr>
          <w:noProof/>
        </w:rPr>
        <w:t xml:space="preserve">Resource: AM </w:t>
      </w:r>
      <w:r w:rsidRPr="00B66478">
        <w:rPr>
          <w:rFonts w:eastAsia="DengXian"/>
          <w:noProof/>
        </w:rPr>
        <w:t>Influence Data</w:t>
      </w:r>
      <w:r>
        <w:rPr>
          <w:noProof/>
        </w:rPr>
        <w:tab/>
      </w:r>
      <w:r>
        <w:rPr>
          <w:noProof/>
        </w:rPr>
        <w:fldChar w:fldCharType="begin" w:fldLock="1"/>
      </w:r>
      <w:r>
        <w:rPr>
          <w:noProof/>
        </w:rPr>
        <w:instrText xml:space="preserve"> PAGEREF _Toc219190589 \h </w:instrText>
      </w:r>
      <w:r>
        <w:rPr>
          <w:noProof/>
        </w:rPr>
      </w:r>
      <w:r>
        <w:rPr>
          <w:noProof/>
        </w:rPr>
        <w:fldChar w:fldCharType="separate"/>
      </w:r>
      <w:r>
        <w:rPr>
          <w:noProof/>
        </w:rPr>
        <w:t>119</w:t>
      </w:r>
      <w:r>
        <w:rPr>
          <w:noProof/>
        </w:rPr>
        <w:fldChar w:fldCharType="end"/>
      </w:r>
    </w:p>
    <w:p w14:paraId="34410ECB" w14:textId="4AFCD22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_Toc219190590 \h </w:instrText>
      </w:r>
      <w:r>
        <w:rPr>
          <w:noProof/>
        </w:rPr>
      </w:r>
      <w:r>
        <w:rPr>
          <w:noProof/>
        </w:rPr>
        <w:fldChar w:fldCharType="separate"/>
      </w:r>
      <w:r>
        <w:rPr>
          <w:noProof/>
        </w:rPr>
        <w:t>119</w:t>
      </w:r>
      <w:r>
        <w:rPr>
          <w:noProof/>
        </w:rPr>
        <w:fldChar w:fldCharType="end"/>
      </w:r>
    </w:p>
    <w:p w14:paraId="3EE151FF" w14:textId="438805C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_Toc219190591 \h </w:instrText>
      </w:r>
      <w:r>
        <w:rPr>
          <w:noProof/>
        </w:rPr>
      </w:r>
      <w:r>
        <w:rPr>
          <w:noProof/>
        </w:rPr>
        <w:fldChar w:fldCharType="separate"/>
      </w:r>
      <w:r>
        <w:rPr>
          <w:noProof/>
        </w:rPr>
        <w:t>119</w:t>
      </w:r>
      <w:r>
        <w:rPr>
          <w:noProof/>
        </w:rPr>
        <w:fldChar w:fldCharType="end"/>
      </w:r>
    </w:p>
    <w:p w14:paraId="65136BB7" w14:textId="1D580E4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_Toc219190592 \h </w:instrText>
      </w:r>
      <w:r>
        <w:rPr>
          <w:noProof/>
        </w:rPr>
      </w:r>
      <w:r>
        <w:rPr>
          <w:noProof/>
        </w:rPr>
        <w:fldChar w:fldCharType="separate"/>
      </w:r>
      <w:r>
        <w:rPr>
          <w:noProof/>
        </w:rPr>
        <w:t>120</w:t>
      </w:r>
      <w:r>
        <w:rPr>
          <w:noProof/>
        </w:rPr>
        <w:fldChar w:fldCharType="end"/>
      </w:r>
    </w:p>
    <w:p w14:paraId="351841A5" w14:textId="62A7FEC7"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_Toc219190593 \h </w:instrText>
      </w:r>
      <w:r>
        <w:rPr>
          <w:noProof/>
        </w:rPr>
      </w:r>
      <w:r>
        <w:rPr>
          <w:noProof/>
        </w:rPr>
        <w:fldChar w:fldCharType="separate"/>
      </w:r>
      <w:r>
        <w:rPr>
          <w:noProof/>
        </w:rPr>
        <w:t>120</w:t>
      </w:r>
      <w:r>
        <w:rPr>
          <w:noProof/>
        </w:rPr>
        <w:fldChar w:fldCharType="end"/>
      </w:r>
    </w:p>
    <w:p w14:paraId="7E9B1B92" w14:textId="5180663E"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6.2.18</w:t>
      </w:r>
      <w:r>
        <w:rPr>
          <w:rFonts w:asciiTheme="minorHAnsi" w:eastAsiaTheme="minorEastAsia" w:hAnsiTheme="minorHAnsi" w:cstheme="minorBidi"/>
          <w:noProof/>
          <w:kern w:val="2"/>
          <w:sz w:val="24"/>
          <w:szCs w:val="24"/>
          <w:lang w:eastAsia="en-GB"/>
          <w14:ligatures w14:val="standardContextual"/>
        </w:rPr>
        <w:tab/>
      </w:r>
      <w:r>
        <w:rPr>
          <w:noProof/>
        </w:rPr>
        <w:t>Resource: Individual AM Influence Data</w:t>
      </w:r>
      <w:r>
        <w:rPr>
          <w:noProof/>
        </w:rPr>
        <w:tab/>
      </w:r>
      <w:r>
        <w:rPr>
          <w:noProof/>
        </w:rPr>
        <w:fldChar w:fldCharType="begin" w:fldLock="1"/>
      </w:r>
      <w:r>
        <w:rPr>
          <w:noProof/>
        </w:rPr>
        <w:instrText xml:space="preserve"> PAGEREF _Toc219190594 \h </w:instrText>
      </w:r>
      <w:r>
        <w:rPr>
          <w:noProof/>
        </w:rPr>
      </w:r>
      <w:r>
        <w:rPr>
          <w:noProof/>
        </w:rPr>
        <w:fldChar w:fldCharType="separate"/>
      </w:r>
      <w:r>
        <w:rPr>
          <w:noProof/>
        </w:rPr>
        <w:t>122</w:t>
      </w:r>
      <w:r>
        <w:rPr>
          <w:noProof/>
        </w:rPr>
        <w:fldChar w:fldCharType="end"/>
      </w:r>
    </w:p>
    <w:p w14:paraId="1F7DBEEE" w14:textId="1E626E0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_Toc219190595 \h </w:instrText>
      </w:r>
      <w:r>
        <w:rPr>
          <w:noProof/>
        </w:rPr>
      </w:r>
      <w:r>
        <w:rPr>
          <w:noProof/>
        </w:rPr>
        <w:fldChar w:fldCharType="separate"/>
      </w:r>
      <w:r>
        <w:rPr>
          <w:noProof/>
        </w:rPr>
        <w:t>122</w:t>
      </w:r>
      <w:r>
        <w:rPr>
          <w:noProof/>
        </w:rPr>
        <w:fldChar w:fldCharType="end"/>
      </w:r>
    </w:p>
    <w:p w14:paraId="361272EC" w14:textId="2F929B5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_Toc219190596 \h </w:instrText>
      </w:r>
      <w:r>
        <w:rPr>
          <w:noProof/>
        </w:rPr>
      </w:r>
      <w:r>
        <w:rPr>
          <w:noProof/>
        </w:rPr>
        <w:fldChar w:fldCharType="separate"/>
      </w:r>
      <w:r>
        <w:rPr>
          <w:noProof/>
        </w:rPr>
        <w:t>122</w:t>
      </w:r>
      <w:r>
        <w:rPr>
          <w:noProof/>
        </w:rPr>
        <w:fldChar w:fldCharType="end"/>
      </w:r>
    </w:p>
    <w:p w14:paraId="7CCFA5FE" w14:textId="2632A6FA"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_Toc219190597 \h </w:instrText>
      </w:r>
      <w:r>
        <w:rPr>
          <w:noProof/>
        </w:rPr>
      </w:r>
      <w:r>
        <w:rPr>
          <w:noProof/>
        </w:rPr>
        <w:fldChar w:fldCharType="separate"/>
      </w:r>
      <w:r>
        <w:rPr>
          <w:noProof/>
        </w:rPr>
        <w:t>123</w:t>
      </w:r>
      <w:r>
        <w:rPr>
          <w:noProof/>
        </w:rPr>
        <w:fldChar w:fldCharType="end"/>
      </w:r>
    </w:p>
    <w:p w14:paraId="451FEE72" w14:textId="2C107F93"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6.2.18.3.1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_Toc219190598 \h </w:instrText>
      </w:r>
      <w:r>
        <w:rPr>
          <w:noProof/>
        </w:rPr>
      </w:r>
      <w:r>
        <w:rPr>
          <w:noProof/>
        </w:rPr>
        <w:fldChar w:fldCharType="separate"/>
      </w:r>
      <w:r>
        <w:rPr>
          <w:noProof/>
        </w:rPr>
        <w:t>123</w:t>
      </w:r>
      <w:r>
        <w:rPr>
          <w:noProof/>
        </w:rPr>
        <w:fldChar w:fldCharType="end"/>
      </w:r>
    </w:p>
    <w:p w14:paraId="750B57EA" w14:textId="299438F7"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6.2.18.3.2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_Toc219190599 \h </w:instrText>
      </w:r>
      <w:r>
        <w:rPr>
          <w:noProof/>
        </w:rPr>
      </w:r>
      <w:r>
        <w:rPr>
          <w:noProof/>
        </w:rPr>
        <w:fldChar w:fldCharType="separate"/>
      </w:r>
      <w:r>
        <w:rPr>
          <w:noProof/>
        </w:rPr>
        <w:t>123</w:t>
      </w:r>
      <w:r>
        <w:rPr>
          <w:noProof/>
        </w:rPr>
        <w:fldChar w:fldCharType="end"/>
      </w:r>
    </w:p>
    <w:p w14:paraId="4F38974E" w14:textId="3C7E4274"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_Toc219190600 \h </w:instrText>
      </w:r>
      <w:r>
        <w:rPr>
          <w:noProof/>
        </w:rPr>
      </w:r>
      <w:r>
        <w:rPr>
          <w:noProof/>
        </w:rPr>
        <w:fldChar w:fldCharType="separate"/>
      </w:r>
      <w:r>
        <w:rPr>
          <w:noProof/>
        </w:rPr>
        <w:t>124</w:t>
      </w:r>
      <w:r>
        <w:rPr>
          <w:noProof/>
        </w:rPr>
        <w:fldChar w:fldCharType="end"/>
      </w:r>
    </w:p>
    <w:p w14:paraId="4911695F" w14:textId="6724A056"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6.2.19</w:t>
      </w:r>
      <w:r>
        <w:rPr>
          <w:rFonts w:asciiTheme="minorHAnsi" w:eastAsiaTheme="minorEastAsia" w:hAnsiTheme="minorHAnsi" w:cstheme="minorBidi"/>
          <w:noProof/>
          <w:kern w:val="2"/>
          <w:sz w:val="24"/>
          <w:szCs w:val="24"/>
          <w:lang w:eastAsia="en-GB"/>
          <w14:ligatures w14:val="standardContextual"/>
        </w:rPr>
        <w:tab/>
      </w:r>
      <w:r>
        <w:rPr>
          <w:noProof/>
        </w:rPr>
        <w:t>Resource: EAS Deployment Information Data</w:t>
      </w:r>
      <w:r>
        <w:rPr>
          <w:noProof/>
        </w:rPr>
        <w:tab/>
      </w:r>
      <w:r>
        <w:rPr>
          <w:noProof/>
        </w:rPr>
        <w:fldChar w:fldCharType="begin" w:fldLock="1"/>
      </w:r>
      <w:r>
        <w:rPr>
          <w:noProof/>
        </w:rPr>
        <w:instrText xml:space="preserve"> PAGEREF _Toc219190601 \h </w:instrText>
      </w:r>
      <w:r>
        <w:rPr>
          <w:noProof/>
        </w:rPr>
      </w:r>
      <w:r>
        <w:rPr>
          <w:noProof/>
        </w:rPr>
        <w:fldChar w:fldCharType="separate"/>
      </w:r>
      <w:r>
        <w:rPr>
          <w:noProof/>
        </w:rPr>
        <w:t>124</w:t>
      </w:r>
      <w:r>
        <w:rPr>
          <w:noProof/>
        </w:rPr>
        <w:fldChar w:fldCharType="end"/>
      </w:r>
    </w:p>
    <w:p w14:paraId="3C0439C7" w14:textId="2BE8F9D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_Toc219190602 \h </w:instrText>
      </w:r>
      <w:r>
        <w:rPr>
          <w:noProof/>
        </w:rPr>
      </w:r>
      <w:r>
        <w:rPr>
          <w:noProof/>
        </w:rPr>
        <w:fldChar w:fldCharType="separate"/>
      </w:r>
      <w:r>
        <w:rPr>
          <w:noProof/>
        </w:rPr>
        <w:t>124</w:t>
      </w:r>
      <w:r>
        <w:rPr>
          <w:noProof/>
        </w:rPr>
        <w:fldChar w:fldCharType="end"/>
      </w:r>
    </w:p>
    <w:p w14:paraId="09296016" w14:textId="63E3B62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_Toc219190603 \h </w:instrText>
      </w:r>
      <w:r>
        <w:rPr>
          <w:noProof/>
        </w:rPr>
      </w:r>
      <w:r>
        <w:rPr>
          <w:noProof/>
        </w:rPr>
        <w:fldChar w:fldCharType="separate"/>
      </w:r>
      <w:r>
        <w:rPr>
          <w:noProof/>
        </w:rPr>
        <w:t>124</w:t>
      </w:r>
      <w:r>
        <w:rPr>
          <w:noProof/>
        </w:rPr>
        <w:fldChar w:fldCharType="end"/>
      </w:r>
    </w:p>
    <w:p w14:paraId="1357E8D6" w14:textId="0B4F1B3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_Toc219190604 \h </w:instrText>
      </w:r>
      <w:r>
        <w:rPr>
          <w:noProof/>
        </w:rPr>
      </w:r>
      <w:r>
        <w:rPr>
          <w:noProof/>
        </w:rPr>
        <w:fldChar w:fldCharType="separate"/>
      </w:r>
      <w:r>
        <w:rPr>
          <w:noProof/>
        </w:rPr>
        <w:t>125</w:t>
      </w:r>
      <w:r>
        <w:rPr>
          <w:noProof/>
        </w:rPr>
        <w:fldChar w:fldCharType="end"/>
      </w:r>
    </w:p>
    <w:p w14:paraId="2E8C201A" w14:textId="6CE0D790"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_Toc219190605 \h </w:instrText>
      </w:r>
      <w:r>
        <w:rPr>
          <w:noProof/>
        </w:rPr>
      </w:r>
      <w:r>
        <w:rPr>
          <w:noProof/>
        </w:rPr>
        <w:fldChar w:fldCharType="separate"/>
      </w:r>
      <w:r>
        <w:rPr>
          <w:noProof/>
        </w:rPr>
        <w:t>125</w:t>
      </w:r>
      <w:r>
        <w:rPr>
          <w:noProof/>
        </w:rPr>
        <w:fldChar w:fldCharType="end"/>
      </w:r>
    </w:p>
    <w:p w14:paraId="50B84E6D" w14:textId="7B53FF10"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6.2.20</w:t>
      </w:r>
      <w:r>
        <w:rPr>
          <w:rFonts w:asciiTheme="minorHAnsi" w:eastAsiaTheme="minorEastAsia" w:hAnsiTheme="minorHAnsi" w:cstheme="minorBidi"/>
          <w:noProof/>
          <w:kern w:val="2"/>
          <w:sz w:val="24"/>
          <w:szCs w:val="24"/>
          <w:lang w:eastAsia="en-GB"/>
          <w14:ligatures w14:val="standardContextual"/>
        </w:rPr>
        <w:tab/>
      </w:r>
      <w:r>
        <w:rPr>
          <w:noProof/>
        </w:rPr>
        <w:t>Resource: Individual EAS Deployment Information Data</w:t>
      </w:r>
      <w:r>
        <w:rPr>
          <w:noProof/>
        </w:rPr>
        <w:tab/>
      </w:r>
      <w:r>
        <w:rPr>
          <w:noProof/>
        </w:rPr>
        <w:fldChar w:fldCharType="begin" w:fldLock="1"/>
      </w:r>
      <w:r>
        <w:rPr>
          <w:noProof/>
        </w:rPr>
        <w:instrText xml:space="preserve"> PAGEREF _Toc219190606 \h </w:instrText>
      </w:r>
      <w:r>
        <w:rPr>
          <w:noProof/>
        </w:rPr>
      </w:r>
      <w:r>
        <w:rPr>
          <w:noProof/>
        </w:rPr>
        <w:fldChar w:fldCharType="separate"/>
      </w:r>
      <w:r>
        <w:rPr>
          <w:noProof/>
        </w:rPr>
        <w:t>125</w:t>
      </w:r>
      <w:r>
        <w:rPr>
          <w:noProof/>
        </w:rPr>
        <w:fldChar w:fldCharType="end"/>
      </w:r>
    </w:p>
    <w:p w14:paraId="49A5824A" w14:textId="4EAFB64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_Toc219190607 \h </w:instrText>
      </w:r>
      <w:r>
        <w:rPr>
          <w:noProof/>
        </w:rPr>
      </w:r>
      <w:r>
        <w:rPr>
          <w:noProof/>
        </w:rPr>
        <w:fldChar w:fldCharType="separate"/>
      </w:r>
      <w:r>
        <w:rPr>
          <w:noProof/>
        </w:rPr>
        <w:t>125</w:t>
      </w:r>
      <w:r>
        <w:rPr>
          <w:noProof/>
        </w:rPr>
        <w:fldChar w:fldCharType="end"/>
      </w:r>
    </w:p>
    <w:p w14:paraId="6D8430CA" w14:textId="38B51CD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_Toc219190608 \h </w:instrText>
      </w:r>
      <w:r>
        <w:rPr>
          <w:noProof/>
        </w:rPr>
      </w:r>
      <w:r>
        <w:rPr>
          <w:noProof/>
        </w:rPr>
        <w:fldChar w:fldCharType="separate"/>
      </w:r>
      <w:r>
        <w:rPr>
          <w:noProof/>
        </w:rPr>
        <w:t>125</w:t>
      </w:r>
      <w:r>
        <w:rPr>
          <w:noProof/>
        </w:rPr>
        <w:fldChar w:fldCharType="end"/>
      </w:r>
    </w:p>
    <w:p w14:paraId="0350A268" w14:textId="6BCD244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_Toc219190609 \h </w:instrText>
      </w:r>
      <w:r>
        <w:rPr>
          <w:noProof/>
        </w:rPr>
      </w:r>
      <w:r>
        <w:rPr>
          <w:noProof/>
        </w:rPr>
        <w:fldChar w:fldCharType="separate"/>
      </w:r>
      <w:r>
        <w:rPr>
          <w:noProof/>
        </w:rPr>
        <w:t>126</w:t>
      </w:r>
      <w:r>
        <w:rPr>
          <w:noProof/>
        </w:rPr>
        <w:fldChar w:fldCharType="end"/>
      </w:r>
    </w:p>
    <w:p w14:paraId="47732E59" w14:textId="0F99E29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6.2.20.3.1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_Toc219190610 \h </w:instrText>
      </w:r>
      <w:r>
        <w:rPr>
          <w:noProof/>
        </w:rPr>
      </w:r>
      <w:r>
        <w:rPr>
          <w:noProof/>
        </w:rPr>
        <w:fldChar w:fldCharType="separate"/>
      </w:r>
      <w:r>
        <w:rPr>
          <w:noProof/>
        </w:rPr>
        <w:t>126</w:t>
      </w:r>
      <w:r>
        <w:rPr>
          <w:noProof/>
        </w:rPr>
        <w:fldChar w:fldCharType="end"/>
      </w:r>
    </w:p>
    <w:p w14:paraId="28C5D983" w14:textId="15264F2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6.2.20.3.2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_Toc219190611 \h </w:instrText>
      </w:r>
      <w:r>
        <w:rPr>
          <w:noProof/>
        </w:rPr>
      </w:r>
      <w:r>
        <w:rPr>
          <w:noProof/>
        </w:rPr>
        <w:fldChar w:fldCharType="separate"/>
      </w:r>
      <w:r>
        <w:rPr>
          <w:noProof/>
        </w:rPr>
        <w:t>126</w:t>
      </w:r>
      <w:r>
        <w:rPr>
          <w:noProof/>
        </w:rPr>
        <w:fldChar w:fldCharType="end"/>
      </w:r>
    </w:p>
    <w:p w14:paraId="49364484" w14:textId="1D0F6713"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_Toc219190612 \h </w:instrText>
      </w:r>
      <w:r>
        <w:rPr>
          <w:noProof/>
        </w:rPr>
      </w:r>
      <w:r>
        <w:rPr>
          <w:noProof/>
        </w:rPr>
        <w:fldChar w:fldCharType="separate"/>
      </w:r>
      <w:r>
        <w:rPr>
          <w:noProof/>
        </w:rPr>
        <w:t>127</w:t>
      </w:r>
      <w:r>
        <w:rPr>
          <w:noProof/>
        </w:rPr>
        <w:fldChar w:fldCharType="end"/>
      </w:r>
    </w:p>
    <w:p w14:paraId="41EF5232" w14:textId="4B15EE98"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Resource: AF Requested QoS Data Sets</w:t>
      </w:r>
      <w:r>
        <w:rPr>
          <w:noProof/>
        </w:rPr>
        <w:tab/>
      </w:r>
      <w:r>
        <w:rPr>
          <w:noProof/>
        </w:rPr>
        <w:fldChar w:fldCharType="begin" w:fldLock="1"/>
      </w:r>
      <w:r>
        <w:rPr>
          <w:noProof/>
        </w:rPr>
        <w:instrText xml:space="preserve"> PAGEREF _Toc219190613 \h </w:instrText>
      </w:r>
      <w:r>
        <w:rPr>
          <w:noProof/>
        </w:rPr>
      </w:r>
      <w:r>
        <w:rPr>
          <w:noProof/>
        </w:rPr>
        <w:fldChar w:fldCharType="separate"/>
      </w:r>
      <w:r>
        <w:rPr>
          <w:noProof/>
        </w:rPr>
        <w:t>127</w:t>
      </w:r>
      <w:r>
        <w:rPr>
          <w:noProof/>
        </w:rPr>
        <w:fldChar w:fldCharType="end"/>
      </w:r>
    </w:p>
    <w:p w14:paraId="153124A1" w14:textId="79C2D5E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_Toc219190614 \h </w:instrText>
      </w:r>
      <w:r>
        <w:rPr>
          <w:noProof/>
        </w:rPr>
      </w:r>
      <w:r>
        <w:rPr>
          <w:noProof/>
        </w:rPr>
        <w:fldChar w:fldCharType="separate"/>
      </w:r>
      <w:r>
        <w:rPr>
          <w:noProof/>
        </w:rPr>
        <w:t>127</w:t>
      </w:r>
      <w:r>
        <w:rPr>
          <w:noProof/>
        </w:rPr>
        <w:fldChar w:fldCharType="end"/>
      </w:r>
    </w:p>
    <w:p w14:paraId="1956ED83" w14:textId="3DFF49D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_Toc219190615 \h </w:instrText>
      </w:r>
      <w:r>
        <w:rPr>
          <w:noProof/>
        </w:rPr>
      </w:r>
      <w:r>
        <w:rPr>
          <w:noProof/>
        </w:rPr>
        <w:fldChar w:fldCharType="separate"/>
      </w:r>
      <w:r>
        <w:rPr>
          <w:noProof/>
        </w:rPr>
        <w:t>127</w:t>
      </w:r>
      <w:r>
        <w:rPr>
          <w:noProof/>
        </w:rPr>
        <w:fldChar w:fldCharType="end"/>
      </w:r>
    </w:p>
    <w:p w14:paraId="36E276D5" w14:textId="4E50AFB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_Toc219190616 \h </w:instrText>
      </w:r>
      <w:r>
        <w:rPr>
          <w:noProof/>
        </w:rPr>
      </w:r>
      <w:r>
        <w:rPr>
          <w:noProof/>
        </w:rPr>
        <w:fldChar w:fldCharType="separate"/>
      </w:r>
      <w:r>
        <w:rPr>
          <w:noProof/>
        </w:rPr>
        <w:t>127</w:t>
      </w:r>
      <w:r>
        <w:rPr>
          <w:noProof/>
        </w:rPr>
        <w:fldChar w:fldCharType="end"/>
      </w:r>
    </w:p>
    <w:p w14:paraId="28F5A4B8" w14:textId="6DD3B8C7"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_Toc219190617 \h </w:instrText>
      </w:r>
      <w:r>
        <w:rPr>
          <w:noProof/>
        </w:rPr>
      </w:r>
      <w:r>
        <w:rPr>
          <w:noProof/>
        </w:rPr>
        <w:fldChar w:fldCharType="separate"/>
      </w:r>
      <w:r>
        <w:rPr>
          <w:noProof/>
        </w:rPr>
        <w:t>127</w:t>
      </w:r>
      <w:r>
        <w:rPr>
          <w:noProof/>
        </w:rPr>
        <w:fldChar w:fldCharType="end"/>
      </w:r>
    </w:p>
    <w:p w14:paraId="72BCEA6D" w14:textId="23B4A0ED"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Individual AF Requested QoS Data Set</w:t>
      </w:r>
      <w:r>
        <w:rPr>
          <w:noProof/>
        </w:rPr>
        <w:tab/>
      </w:r>
      <w:r>
        <w:rPr>
          <w:noProof/>
        </w:rPr>
        <w:fldChar w:fldCharType="begin" w:fldLock="1"/>
      </w:r>
      <w:r>
        <w:rPr>
          <w:noProof/>
        </w:rPr>
        <w:instrText xml:space="preserve"> PAGEREF _Toc219190618 \h </w:instrText>
      </w:r>
      <w:r>
        <w:rPr>
          <w:noProof/>
        </w:rPr>
      </w:r>
      <w:r>
        <w:rPr>
          <w:noProof/>
        </w:rPr>
        <w:fldChar w:fldCharType="separate"/>
      </w:r>
      <w:r>
        <w:rPr>
          <w:noProof/>
        </w:rPr>
        <w:t>129</w:t>
      </w:r>
      <w:r>
        <w:rPr>
          <w:noProof/>
        </w:rPr>
        <w:fldChar w:fldCharType="end"/>
      </w:r>
    </w:p>
    <w:p w14:paraId="547A51A8" w14:textId="6B79BDC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_Toc219190619 \h </w:instrText>
      </w:r>
      <w:r>
        <w:rPr>
          <w:noProof/>
        </w:rPr>
      </w:r>
      <w:r>
        <w:rPr>
          <w:noProof/>
        </w:rPr>
        <w:fldChar w:fldCharType="separate"/>
      </w:r>
      <w:r>
        <w:rPr>
          <w:noProof/>
        </w:rPr>
        <w:t>129</w:t>
      </w:r>
      <w:r>
        <w:rPr>
          <w:noProof/>
        </w:rPr>
        <w:fldChar w:fldCharType="end"/>
      </w:r>
    </w:p>
    <w:p w14:paraId="739B6FD2" w14:textId="77BC5EB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_Toc219190620 \h </w:instrText>
      </w:r>
      <w:r>
        <w:rPr>
          <w:noProof/>
        </w:rPr>
      </w:r>
      <w:r>
        <w:rPr>
          <w:noProof/>
        </w:rPr>
        <w:fldChar w:fldCharType="separate"/>
      </w:r>
      <w:r>
        <w:rPr>
          <w:noProof/>
        </w:rPr>
        <w:t>129</w:t>
      </w:r>
      <w:r>
        <w:rPr>
          <w:noProof/>
        </w:rPr>
        <w:fldChar w:fldCharType="end"/>
      </w:r>
    </w:p>
    <w:p w14:paraId="2D1DCAAB" w14:textId="1F692AB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_Toc219190621 \h </w:instrText>
      </w:r>
      <w:r>
        <w:rPr>
          <w:noProof/>
        </w:rPr>
      </w:r>
      <w:r>
        <w:rPr>
          <w:noProof/>
        </w:rPr>
        <w:fldChar w:fldCharType="separate"/>
      </w:r>
      <w:r>
        <w:rPr>
          <w:noProof/>
        </w:rPr>
        <w:t>129</w:t>
      </w:r>
      <w:r>
        <w:rPr>
          <w:noProof/>
        </w:rPr>
        <w:fldChar w:fldCharType="end"/>
      </w:r>
    </w:p>
    <w:p w14:paraId="6AF4D3DE" w14:textId="727C4489"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_Toc219190622 \h </w:instrText>
      </w:r>
      <w:r>
        <w:rPr>
          <w:noProof/>
        </w:rPr>
      </w:r>
      <w:r>
        <w:rPr>
          <w:noProof/>
        </w:rPr>
        <w:fldChar w:fldCharType="separate"/>
      </w:r>
      <w:r>
        <w:rPr>
          <w:noProof/>
        </w:rPr>
        <w:t>129</w:t>
      </w:r>
      <w:r>
        <w:rPr>
          <w:noProof/>
        </w:rPr>
        <w:fldChar w:fldCharType="end"/>
      </w:r>
    </w:p>
    <w:p w14:paraId="4D70CC01" w14:textId="4ADF9748"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6.2.22.3.2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_Toc219190623 \h </w:instrText>
      </w:r>
      <w:r>
        <w:rPr>
          <w:noProof/>
        </w:rPr>
      </w:r>
      <w:r>
        <w:rPr>
          <w:noProof/>
        </w:rPr>
        <w:fldChar w:fldCharType="separate"/>
      </w:r>
      <w:r>
        <w:rPr>
          <w:noProof/>
        </w:rPr>
        <w:t>130</w:t>
      </w:r>
      <w:r>
        <w:rPr>
          <w:noProof/>
        </w:rPr>
        <w:fldChar w:fldCharType="end"/>
      </w:r>
    </w:p>
    <w:p w14:paraId="7B4F32FA" w14:textId="782983A5"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6.2.22.3.3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_Toc219190624 \h </w:instrText>
      </w:r>
      <w:r>
        <w:rPr>
          <w:noProof/>
        </w:rPr>
      </w:r>
      <w:r>
        <w:rPr>
          <w:noProof/>
        </w:rPr>
        <w:fldChar w:fldCharType="separate"/>
      </w:r>
      <w:r>
        <w:rPr>
          <w:noProof/>
        </w:rPr>
        <w:t>131</w:t>
      </w:r>
      <w:r>
        <w:rPr>
          <w:noProof/>
        </w:rPr>
        <w:fldChar w:fldCharType="end"/>
      </w:r>
    </w:p>
    <w:p w14:paraId="2863A140" w14:textId="4B0E1D12"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Individual DNAI EAS Mapping</w:t>
      </w:r>
      <w:r>
        <w:rPr>
          <w:noProof/>
        </w:rPr>
        <w:tab/>
      </w:r>
      <w:r>
        <w:rPr>
          <w:noProof/>
        </w:rPr>
        <w:fldChar w:fldCharType="begin" w:fldLock="1"/>
      </w:r>
      <w:r>
        <w:rPr>
          <w:noProof/>
        </w:rPr>
        <w:instrText xml:space="preserve"> PAGEREF _Toc219190625 \h </w:instrText>
      </w:r>
      <w:r>
        <w:rPr>
          <w:noProof/>
        </w:rPr>
      </w:r>
      <w:r>
        <w:rPr>
          <w:noProof/>
        </w:rPr>
        <w:fldChar w:fldCharType="separate"/>
      </w:r>
      <w:r>
        <w:rPr>
          <w:noProof/>
        </w:rPr>
        <w:t>131</w:t>
      </w:r>
      <w:r>
        <w:rPr>
          <w:noProof/>
        </w:rPr>
        <w:fldChar w:fldCharType="end"/>
      </w:r>
    </w:p>
    <w:p w14:paraId="112DD49E" w14:textId="3A32457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_Toc219190626 \h </w:instrText>
      </w:r>
      <w:r>
        <w:rPr>
          <w:noProof/>
        </w:rPr>
      </w:r>
      <w:r>
        <w:rPr>
          <w:noProof/>
        </w:rPr>
        <w:fldChar w:fldCharType="separate"/>
      </w:r>
      <w:r>
        <w:rPr>
          <w:noProof/>
        </w:rPr>
        <w:t>131</w:t>
      </w:r>
      <w:r>
        <w:rPr>
          <w:noProof/>
        </w:rPr>
        <w:fldChar w:fldCharType="end"/>
      </w:r>
    </w:p>
    <w:p w14:paraId="26426600" w14:textId="633B3F7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_Toc219190627 \h </w:instrText>
      </w:r>
      <w:r>
        <w:rPr>
          <w:noProof/>
        </w:rPr>
      </w:r>
      <w:r>
        <w:rPr>
          <w:noProof/>
        </w:rPr>
        <w:fldChar w:fldCharType="separate"/>
      </w:r>
      <w:r>
        <w:rPr>
          <w:noProof/>
        </w:rPr>
        <w:t>131</w:t>
      </w:r>
      <w:r>
        <w:rPr>
          <w:noProof/>
        </w:rPr>
        <w:fldChar w:fldCharType="end"/>
      </w:r>
    </w:p>
    <w:p w14:paraId="5C4FD51B" w14:textId="5027A4BA"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_Toc219190628 \h </w:instrText>
      </w:r>
      <w:r>
        <w:rPr>
          <w:noProof/>
        </w:rPr>
      </w:r>
      <w:r>
        <w:rPr>
          <w:noProof/>
        </w:rPr>
        <w:fldChar w:fldCharType="separate"/>
      </w:r>
      <w:r>
        <w:rPr>
          <w:noProof/>
        </w:rPr>
        <w:t>131</w:t>
      </w:r>
      <w:r>
        <w:rPr>
          <w:noProof/>
        </w:rPr>
        <w:fldChar w:fldCharType="end"/>
      </w:r>
    </w:p>
    <w:p w14:paraId="7DAF551B" w14:textId="16D8E10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_Toc219190629 \h </w:instrText>
      </w:r>
      <w:r>
        <w:rPr>
          <w:noProof/>
        </w:rPr>
      </w:r>
      <w:r>
        <w:rPr>
          <w:noProof/>
        </w:rPr>
        <w:fldChar w:fldCharType="separate"/>
      </w:r>
      <w:r>
        <w:rPr>
          <w:noProof/>
        </w:rPr>
        <w:t>131</w:t>
      </w:r>
      <w:r>
        <w:rPr>
          <w:noProof/>
        </w:rPr>
        <w:fldChar w:fldCharType="end"/>
      </w:r>
    </w:p>
    <w:p w14:paraId="4A60E704" w14:textId="12C241DD"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Resource: ECS Address Roaming Data</w:t>
      </w:r>
      <w:r>
        <w:rPr>
          <w:noProof/>
        </w:rPr>
        <w:tab/>
      </w:r>
      <w:r>
        <w:rPr>
          <w:noProof/>
        </w:rPr>
        <w:fldChar w:fldCharType="begin" w:fldLock="1"/>
      </w:r>
      <w:r>
        <w:rPr>
          <w:noProof/>
        </w:rPr>
        <w:instrText xml:space="preserve"> PAGEREF _Toc219190630 \h </w:instrText>
      </w:r>
      <w:r>
        <w:rPr>
          <w:noProof/>
        </w:rPr>
      </w:r>
      <w:r>
        <w:rPr>
          <w:noProof/>
        </w:rPr>
        <w:fldChar w:fldCharType="separate"/>
      </w:r>
      <w:r>
        <w:rPr>
          <w:noProof/>
        </w:rPr>
        <w:t>132</w:t>
      </w:r>
      <w:r>
        <w:rPr>
          <w:noProof/>
        </w:rPr>
        <w:fldChar w:fldCharType="end"/>
      </w:r>
    </w:p>
    <w:p w14:paraId="028B6830" w14:textId="6A5A0BE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_Toc219190631 \h </w:instrText>
      </w:r>
      <w:r>
        <w:rPr>
          <w:noProof/>
        </w:rPr>
      </w:r>
      <w:r>
        <w:rPr>
          <w:noProof/>
        </w:rPr>
        <w:fldChar w:fldCharType="separate"/>
      </w:r>
      <w:r>
        <w:rPr>
          <w:noProof/>
        </w:rPr>
        <w:t>132</w:t>
      </w:r>
      <w:r>
        <w:rPr>
          <w:noProof/>
        </w:rPr>
        <w:fldChar w:fldCharType="end"/>
      </w:r>
    </w:p>
    <w:p w14:paraId="3928A3D9" w14:textId="282E2B9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_Toc219190632 \h </w:instrText>
      </w:r>
      <w:r>
        <w:rPr>
          <w:noProof/>
        </w:rPr>
      </w:r>
      <w:r>
        <w:rPr>
          <w:noProof/>
        </w:rPr>
        <w:fldChar w:fldCharType="separate"/>
      </w:r>
      <w:r>
        <w:rPr>
          <w:noProof/>
        </w:rPr>
        <w:t>132</w:t>
      </w:r>
      <w:r>
        <w:rPr>
          <w:noProof/>
        </w:rPr>
        <w:fldChar w:fldCharType="end"/>
      </w:r>
    </w:p>
    <w:p w14:paraId="67228E54" w14:textId="4DFDB3C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_Toc219190633 \h </w:instrText>
      </w:r>
      <w:r>
        <w:rPr>
          <w:noProof/>
        </w:rPr>
      </w:r>
      <w:r>
        <w:rPr>
          <w:noProof/>
        </w:rPr>
        <w:fldChar w:fldCharType="separate"/>
      </w:r>
      <w:r>
        <w:rPr>
          <w:noProof/>
        </w:rPr>
        <w:t>132</w:t>
      </w:r>
      <w:r>
        <w:rPr>
          <w:noProof/>
        </w:rPr>
        <w:fldChar w:fldCharType="end"/>
      </w:r>
    </w:p>
    <w:p w14:paraId="33BB1CD6" w14:textId="538CFF2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_Toc219190634 \h </w:instrText>
      </w:r>
      <w:r>
        <w:rPr>
          <w:noProof/>
        </w:rPr>
      </w:r>
      <w:r>
        <w:rPr>
          <w:noProof/>
        </w:rPr>
        <w:fldChar w:fldCharType="separate"/>
      </w:r>
      <w:r>
        <w:rPr>
          <w:noProof/>
        </w:rPr>
        <w:t>132</w:t>
      </w:r>
      <w:r>
        <w:rPr>
          <w:noProof/>
        </w:rPr>
        <w:fldChar w:fldCharType="end"/>
      </w:r>
    </w:p>
    <w:p w14:paraId="2C4DFBEF" w14:textId="427BE80E"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Resource: Individual ECS Address Roaming Data</w:t>
      </w:r>
      <w:r>
        <w:rPr>
          <w:noProof/>
        </w:rPr>
        <w:tab/>
      </w:r>
      <w:r>
        <w:rPr>
          <w:noProof/>
        </w:rPr>
        <w:fldChar w:fldCharType="begin" w:fldLock="1"/>
      </w:r>
      <w:r>
        <w:rPr>
          <w:noProof/>
        </w:rPr>
        <w:instrText xml:space="preserve"> PAGEREF _Toc219190635 \h </w:instrText>
      </w:r>
      <w:r>
        <w:rPr>
          <w:noProof/>
        </w:rPr>
      </w:r>
      <w:r>
        <w:rPr>
          <w:noProof/>
        </w:rPr>
        <w:fldChar w:fldCharType="separate"/>
      </w:r>
      <w:r>
        <w:rPr>
          <w:noProof/>
        </w:rPr>
        <w:t>133</w:t>
      </w:r>
      <w:r>
        <w:rPr>
          <w:noProof/>
        </w:rPr>
        <w:fldChar w:fldCharType="end"/>
      </w:r>
    </w:p>
    <w:p w14:paraId="46C6D086" w14:textId="6CDC2A9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_Toc219190636 \h </w:instrText>
      </w:r>
      <w:r>
        <w:rPr>
          <w:noProof/>
        </w:rPr>
      </w:r>
      <w:r>
        <w:rPr>
          <w:noProof/>
        </w:rPr>
        <w:fldChar w:fldCharType="separate"/>
      </w:r>
      <w:r>
        <w:rPr>
          <w:noProof/>
        </w:rPr>
        <w:t>133</w:t>
      </w:r>
      <w:r>
        <w:rPr>
          <w:noProof/>
        </w:rPr>
        <w:fldChar w:fldCharType="end"/>
      </w:r>
    </w:p>
    <w:p w14:paraId="543A7035" w14:textId="3989A5D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_Toc219190637 \h </w:instrText>
      </w:r>
      <w:r>
        <w:rPr>
          <w:noProof/>
        </w:rPr>
      </w:r>
      <w:r>
        <w:rPr>
          <w:noProof/>
        </w:rPr>
        <w:fldChar w:fldCharType="separate"/>
      </w:r>
      <w:r>
        <w:rPr>
          <w:noProof/>
        </w:rPr>
        <w:t>133</w:t>
      </w:r>
      <w:r>
        <w:rPr>
          <w:noProof/>
        </w:rPr>
        <w:fldChar w:fldCharType="end"/>
      </w:r>
    </w:p>
    <w:p w14:paraId="60EF7EB0" w14:textId="16C5385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_Toc219190638 \h </w:instrText>
      </w:r>
      <w:r>
        <w:rPr>
          <w:noProof/>
        </w:rPr>
      </w:r>
      <w:r>
        <w:rPr>
          <w:noProof/>
        </w:rPr>
        <w:fldChar w:fldCharType="separate"/>
      </w:r>
      <w:r>
        <w:rPr>
          <w:noProof/>
        </w:rPr>
        <w:t>133</w:t>
      </w:r>
      <w:r>
        <w:rPr>
          <w:noProof/>
        </w:rPr>
        <w:fldChar w:fldCharType="end"/>
      </w:r>
    </w:p>
    <w:p w14:paraId="5EDC132E" w14:textId="319900C8"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_Toc219190639 \h </w:instrText>
      </w:r>
      <w:r>
        <w:rPr>
          <w:noProof/>
        </w:rPr>
      </w:r>
      <w:r>
        <w:rPr>
          <w:noProof/>
        </w:rPr>
        <w:fldChar w:fldCharType="separate"/>
      </w:r>
      <w:r>
        <w:rPr>
          <w:noProof/>
        </w:rPr>
        <w:t>133</w:t>
      </w:r>
      <w:r>
        <w:rPr>
          <w:noProof/>
        </w:rPr>
        <w:fldChar w:fldCharType="end"/>
      </w:r>
    </w:p>
    <w:p w14:paraId="3BD8C578" w14:textId="371E504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_Toc219190640 \h </w:instrText>
      </w:r>
      <w:r>
        <w:rPr>
          <w:noProof/>
        </w:rPr>
      </w:r>
      <w:r>
        <w:rPr>
          <w:noProof/>
        </w:rPr>
        <w:fldChar w:fldCharType="separate"/>
      </w:r>
      <w:r>
        <w:rPr>
          <w:noProof/>
        </w:rPr>
        <w:t>134</w:t>
      </w:r>
      <w:r>
        <w:rPr>
          <w:noProof/>
        </w:rPr>
        <w:fldChar w:fldCharType="end"/>
      </w:r>
    </w:p>
    <w:p w14:paraId="061C6CCE" w14:textId="6380CA54"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6.2.25.3.3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_Toc219190641 \h </w:instrText>
      </w:r>
      <w:r>
        <w:rPr>
          <w:noProof/>
        </w:rPr>
      </w:r>
      <w:r>
        <w:rPr>
          <w:noProof/>
        </w:rPr>
        <w:fldChar w:fldCharType="separate"/>
      </w:r>
      <w:r>
        <w:rPr>
          <w:noProof/>
        </w:rPr>
        <w:t>135</w:t>
      </w:r>
      <w:r>
        <w:rPr>
          <w:noProof/>
        </w:rPr>
        <w:fldChar w:fldCharType="end"/>
      </w:r>
    </w:p>
    <w:p w14:paraId="0B86D702" w14:textId="266F30C4"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6.2.26</w:t>
      </w:r>
      <w:r>
        <w:rPr>
          <w:rFonts w:asciiTheme="minorHAnsi" w:eastAsiaTheme="minorEastAsia" w:hAnsiTheme="minorHAnsi" w:cstheme="minorBidi"/>
          <w:noProof/>
          <w:kern w:val="2"/>
          <w:sz w:val="24"/>
          <w:szCs w:val="24"/>
          <w:lang w:eastAsia="en-GB"/>
          <w14:ligatures w14:val="standardContextual"/>
        </w:rPr>
        <w:tab/>
      </w:r>
      <w:r>
        <w:rPr>
          <w:noProof/>
        </w:rPr>
        <w:t>Resource: UE ID Mappings</w:t>
      </w:r>
      <w:r>
        <w:rPr>
          <w:noProof/>
        </w:rPr>
        <w:tab/>
      </w:r>
      <w:r>
        <w:rPr>
          <w:noProof/>
        </w:rPr>
        <w:fldChar w:fldCharType="begin" w:fldLock="1"/>
      </w:r>
      <w:r>
        <w:rPr>
          <w:noProof/>
        </w:rPr>
        <w:instrText xml:space="preserve"> PAGEREF _Toc219190642 \h </w:instrText>
      </w:r>
      <w:r>
        <w:rPr>
          <w:noProof/>
        </w:rPr>
      </w:r>
      <w:r>
        <w:rPr>
          <w:noProof/>
        </w:rPr>
        <w:fldChar w:fldCharType="separate"/>
      </w:r>
      <w:r>
        <w:rPr>
          <w:noProof/>
        </w:rPr>
        <w:t>135</w:t>
      </w:r>
      <w:r>
        <w:rPr>
          <w:noProof/>
        </w:rPr>
        <w:fldChar w:fldCharType="end"/>
      </w:r>
    </w:p>
    <w:p w14:paraId="4EF315BB" w14:textId="4E11454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_Toc219190643 \h </w:instrText>
      </w:r>
      <w:r>
        <w:rPr>
          <w:noProof/>
        </w:rPr>
      </w:r>
      <w:r>
        <w:rPr>
          <w:noProof/>
        </w:rPr>
        <w:fldChar w:fldCharType="separate"/>
      </w:r>
      <w:r>
        <w:rPr>
          <w:noProof/>
        </w:rPr>
        <w:t>135</w:t>
      </w:r>
      <w:r>
        <w:rPr>
          <w:noProof/>
        </w:rPr>
        <w:fldChar w:fldCharType="end"/>
      </w:r>
    </w:p>
    <w:p w14:paraId="5E959500" w14:textId="741DC12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_Toc219190644 \h </w:instrText>
      </w:r>
      <w:r>
        <w:rPr>
          <w:noProof/>
        </w:rPr>
      </w:r>
      <w:r>
        <w:rPr>
          <w:noProof/>
        </w:rPr>
        <w:fldChar w:fldCharType="separate"/>
      </w:r>
      <w:r>
        <w:rPr>
          <w:noProof/>
        </w:rPr>
        <w:t>135</w:t>
      </w:r>
      <w:r>
        <w:rPr>
          <w:noProof/>
        </w:rPr>
        <w:fldChar w:fldCharType="end"/>
      </w:r>
    </w:p>
    <w:p w14:paraId="2B821AAF" w14:textId="503E77A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_Toc219190645 \h </w:instrText>
      </w:r>
      <w:r>
        <w:rPr>
          <w:noProof/>
        </w:rPr>
      </w:r>
      <w:r>
        <w:rPr>
          <w:noProof/>
        </w:rPr>
        <w:fldChar w:fldCharType="separate"/>
      </w:r>
      <w:r>
        <w:rPr>
          <w:noProof/>
        </w:rPr>
        <w:t>136</w:t>
      </w:r>
      <w:r>
        <w:rPr>
          <w:noProof/>
        </w:rPr>
        <w:fldChar w:fldCharType="end"/>
      </w:r>
    </w:p>
    <w:p w14:paraId="394684D1" w14:textId="6DFAC058"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_Toc219190646 \h </w:instrText>
      </w:r>
      <w:r>
        <w:rPr>
          <w:noProof/>
        </w:rPr>
      </w:r>
      <w:r>
        <w:rPr>
          <w:noProof/>
        </w:rPr>
        <w:fldChar w:fldCharType="separate"/>
      </w:r>
      <w:r>
        <w:rPr>
          <w:noProof/>
        </w:rPr>
        <w:t>136</w:t>
      </w:r>
      <w:r>
        <w:rPr>
          <w:noProof/>
        </w:rPr>
        <w:fldChar w:fldCharType="end"/>
      </w:r>
    </w:p>
    <w:p w14:paraId="61620636" w14:textId="0B86714A"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6.2.27</w:t>
      </w:r>
      <w:r>
        <w:rPr>
          <w:rFonts w:asciiTheme="minorHAnsi" w:eastAsiaTheme="minorEastAsia" w:hAnsiTheme="minorHAnsi" w:cstheme="minorBidi"/>
          <w:noProof/>
          <w:kern w:val="2"/>
          <w:sz w:val="24"/>
          <w:szCs w:val="24"/>
          <w:lang w:eastAsia="en-GB"/>
          <w14:ligatures w14:val="standardContextual"/>
        </w:rPr>
        <w:tab/>
      </w:r>
      <w:r>
        <w:rPr>
          <w:noProof/>
        </w:rPr>
        <w:t>Resource: Individual UE ID Mapping</w:t>
      </w:r>
      <w:r>
        <w:rPr>
          <w:noProof/>
        </w:rPr>
        <w:tab/>
      </w:r>
      <w:r>
        <w:rPr>
          <w:noProof/>
        </w:rPr>
        <w:fldChar w:fldCharType="begin" w:fldLock="1"/>
      </w:r>
      <w:r>
        <w:rPr>
          <w:noProof/>
        </w:rPr>
        <w:instrText xml:space="preserve"> PAGEREF _Toc219190647 \h </w:instrText>
      </w:r>
      <w:r>
        <w:rPr>
          <w:noProof/>
        </w:rPr>
      </w:r>
      <w:r>
        <w:rPr>
          <w:noProof/>
        </w:rPr>
        <w:fldChar w:fldCharType="separate"/>
      </w:r>
      <w:r>
        <w:rPr>
          <w:noProof/>
        </w:rPr>
        <w:t>136</w:t>
      </w:r>
      <w:r>
        <w:rPr>
          <w:noProof/>
        </w:rPr>
        <w:fldChar w:fldCharType="end"/>
      </w:r>
    </w:p>
    <w:p w14:paraId="08953FFB" w14:textId="1A37B94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_Toc219190648 \h </w:instrText>
      </w:r>
      <w:r>
        <w:rPr>
          <w:noProof/>
        </w:rPr>
      </w:r>
      <w:r>
        <w:rPr>
          <w:noProof/>
        </w:rPr>
        <w:fldChar w:fldCharType="separate"/>
      </w:r>
      <w:r>
        <w:rPr>
          <w:noProof/>
        </w:rPr>
        <w:t>136</w:t>
      </w:r>
      <w:r>
        <w:rPr>
          <w:noProof/>
        </w:rPr>
        <w:fldChar w:fldCharType="end"/>
      </w:r>
    </w:p>
    <w:p w14:paraId="60C4250C" w14:textId="0D432D9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_Toc219190649 \h </w:instrText>
      </w:r>
      <w:r>
        <w:rPr>
          <w:noProof/>
        </w:rPr>
      </w:r>
      <w:r>
        <w:rPr>
          <w:noProof/>
        </w:rPr>
        <w:fldChar w:fldCharType="separate"/>
      </w:r>
      <w:r>
        <w:rPr>
          <w:noProof/>
        </w:rPr>
        <w:t>136</w:t>
      </w:r>
      <w:r>
        <w:rPr>
          <w:noProof/>
        </w:rPr>
        <w:fldChar w:fldCharType="end"/>
      </w:r>
    </w:p>
    <w:p w14:paraId="5FCE2549" w14:textId="738B2D4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_Toc219190650 \h </w:instrText>
      </w:r>
      <w:r>
        <w:rPr>
          <w:noProof/>
        </w:rPr>
      </w:r>
      <w:r>
        <w:rPr>
          <w:noProof/>
        </w:rPr>
        <w:fldChar w:fldCharType="separate"/>
      </w:r>
      <w:r>
        <w:rPr>
          <w:noProof/>
        </w:rPr>
        <w:t>137</w:t>
      </w:r>
      <w:r>
        <w:rPr>
          <w:noProof/>
        </w:rPr>
        <w:fldChar w:fldCharType="end"/>
      </w:r>
    </w:p>
    <w:p w14:paraId="027938E4" w14:textId="2EE2DDC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_Toc219190651 \h </w:instrText>
      </w:r>
      <w:r>
        <w:rPr>
          <w:noProof/>
        </w:rPr>
      </w:r>
      <w:r>
        <w:rPr>
          <w:noProof/>
        </w:rPr>
        <w:fldChar w:fldCharType="separate"/>
      </w:r>
      <w:r>
        <w:rPr>
          <w:noProof/>
        </w:rPr>
        <w:t>137</w:t>
      </w:r>
      <w:r>
        <w:rPr>
          <w:noProof/>
        </w:rPr>
        <w:fldChar w:fldCharType="end"/>
      </w:r>
    </w:p>
    <w:p w14:paraId="7F882E5C" w14:textId="27B53A9E"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6.2.27.3.2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_Toc219190652 \h </w:instrText>
      </w:r>
      <w:r>
        <w:rPr>
          <w:noProof/>
        </w:rPr>
      </w:r>
      <w:r>
        <w:rPr>
          <w:noProof/>
        </w:rPr>
        <w:fldChar w:fldCharType="separate"/>
      </w:r>
      <w:r>
        <w:rPr>
          <w:noProof/>
        </w:rPr>
        <w:t>137</w:t>
      </w:r>
      <w:r>
        <w:rPr>
          <w:noProof/>
        </w:rPr>
        <w:fldChar w:fldCharType="end"/>
      </w:r>
    </w:p>
    <w:p w14:paraId="26676DB8" w14:textId="1E1D9D67"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6.2.27.3.3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_Toc219190653 \h </w:instrText>
      </w:r>
      <w:r>
        <w:rPr>
          <w:noProof/>
        </w:rPr>
      </w:r>
      <w:r>
        <w:rPr>
          <w:noProof/>
        </w:rPr>
        <w:fldChar w:fldCharType="separate"/>
      </w:r>
      <w:r>
        <w:rPr>
          <w:noProof/>
        </w:rPr>
        <w:t>138</w:t>
      </w:r>
      <w:r>
        <w:rPr>
          <w:noProof/>
        </w:rPr>
        <w:fldChar w:fldCharType="end"/>
      </w:r>
    </w:p>
    <w:p w14:paraId="68E904C8" w14:textId="46914261"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6.2.28</w:t>
      </w:r>
      <w:r>
        <w:rPr>
          <w:rFonts w:asciiTheme="minorHAnsi" w:eastAsiaTheme="minorEastAsia" w:hAnsiTheme="minorHAnsi" w:cstheme="minorBidi"/>
          <w:noProof/>
          <w:kern w:val="2"/>
          <w:sz w:val="24"/>
          <w:szCs w:val="24"/>
          <w:lang w:eastAsia="en-GB"/>
          <w14:ligatures w14:val="standardContextual"/>
        </w:rPr>
        <w:tab/>
      </w:r>
      <w:r>
        <w:rPr>
          <w:noProof/>
        </w:rPr>
        <w:t>Resource: Non-3GPP Device Identifier Information</w:t>
      </w:r>
      <w:r>
        <w:rPr>
          <w:noProof/>
        </w:rPr>
        <w:tab/>
      </w:r>
      <w:r>
        <w:rPr>
          <w:noProof/>
        </w:rPr>
        <w:fldChar w:fldCharType="begin" w:fldLock="1"/>
      </w:r>
      <w:r>
        <w:rPr>
          <w:noProof/>
        </w:rPr>
        <w:instrText xml:space="preserve"> PAGEREF _Toc219190654 \h </w:instrText>
      </w:r>
      <w:r>
        <w:rPr>
          <w:noProof/>
        </w:rPr>
      </w:r>
      <w:r>
        <w:rPr>
          <w:noProof/>
        </w:rPr>
        <w:fldChar w:fldCharType="separate"/>
      </w:r>
      <w:r>
        <w:rPr>
          <w:noProof/>
        </w:rPr>
        <w:t>138</w:t>
      </w:r>
      <w:r>
        <w:rPr>
          <w:noProof/>
        </w:rPr>
        <w:fldChar w:fldCharType="end"/>
      </w:r>
    </w:p>
    <w:p w14:paraId="4E695DCC" w14:textId="6AE87E0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_Toc219190655 \h </w:instrText>
      </w:r>
      <w:r>
        <w:rPr>
          <w:noProof/>
        </w:rPr>
      </w:r>
      <w:r>
        <w:rPr>
          <w:noProof/>
        </w:rPr>
        <w:fldChar w:fldCharType="separate"/>
      </w:r>
      <w:r>
        <w:rPr>
          <w:noProof/>
        </w:rPr>
        <w:t>138</w:t>
      </w:r>
      <w:r>
        <w:rPr>
          <w:noProof/>
        </w:rPr>
        <w:fldChar w:fldCharType="end"/>
      </w:r>
    </w:p>
    <w:p w14:paraId="3B403F97" w14:textId="732258D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_Toc219190656 \h </w:instrText>
      </w:r>
      <w:r>
        <w:rPr>
          <w:noProof/>
        </w:rPr>
      </w:r>
      <w:r>
        <w:rPr>
          <w:noProof/>
        </w:rPr>
        <w:fldChar w:fldCharType="separate"/>
      </w:r>
      <w:r>
        <w:rPr>
          <w:noProof/>
        </w:rPr>
        <w:t>139</w:t>
      </w:r>
      <w:r>
        <w:rPr>
          <w:noProof/>
        </w:rPr>
        <w:fldChar w:fldCharType="end"/>
      </w:r>
    </w:p>
    <w:p w14:paraId="2AD44D96" w14:textId="36728E2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_Toc219190657 \h </w:instrText>
      </w:r>
      <w:r>
        <w:rPr>
          <w:noProof/>
        </w:rPr>
      </w:r>
      <w:r>
        <w:rPr>
          <w:noProof/>
        </w:rPr>
        <w:fldChar w:fldCharType="separate"/>
      </w:r>
      <w:r>
        <w:rPr>
          <w:noProof/>
        </w:rPr>
        <w:t>139</w:t>
      </w:r>
      <w:r>
        <w:rPr>
          <w:noProof/>
        </w:rPr>
        <w:fldChar w:fldCharType="end"/>
      </w:r>
    </w:p>
    <w:p w14:paraId="2DB14324" w14:textId="753A74E5"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_Toc219190658 \h </w:instrText>
      </w:r>
      <w:r>
        <w:rPr>
          <w:noProof/>
        </w:rPr>
      </w:r>
      <w:r>
        <w:rPr>
          <w:noProof/>
        </w:rPr>
        <w:fldChar w:fldCharType="separate"/>
      </w:r>
      <w:r>
        <w:rPr>
          <w:noProof/>
        </w:rPr>
        <w:t>139</w:t>
      </w:r>
      <w:r>
        <w:rPr>
          <w:noProof/>
        </w:rPr>
        <w:fldChar w:fldCharType="end"/>
      </w:r>
    </w:p>
    <w:p w14:paraId="04699925" w14:textId="40F808B6"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6.2.29</w:t>
      </w:r>
      <w:r>
        <w:rPr>
          <w:rFonts w:asciiTheme="minorHAnsi" w:eastAsiaTheme="minorEastAsia" w:hAnsiTheme="minorHAnsi" w:cstheme="minorBidi"/>
          <w:noProof/>
          <w:kern w:val="2"/>
          <w:sz w:val="24"/>
          <w:szCs w:val="24"/>
          <w:lang w:eastAsia="en-GB"/>
          <w14:ligatures w14:val="standardContextual"/>
        </w:rPr>
        <w:tab/>
      </w:r>
      <w:r>
        <w:rPr>
          <w:noProof/>
        </w:rPr>
        <w:t>Resource: Individual Non-3GPP Device Identifier Information</w:t>
      </w:r>
      <w:r>
        <w:rPr>
          <w:noProof/>
        </w:rPr>
        <w:tab/>
      </w:r>
      <w:r>
        <w:rPr>
          <w:noProof/>
        </w:rPr>
        <w:fldChar w:fldCharType="begin" w:fldLock="1"/>
      </w:r>
      <w:r>
        <w:rPr>
          <w:noProof/>
        </w:rPr>
        <w:instrText xml:space="preserve"> PAGEREF _Toc219190659 \h </w:instrText>
      </w:r>
      <w:r>
        <w:rPr>
          <w:noProof/>
        </w:rPr>
      </w:r>
      <w:r>
        <w:rPr>
          <w:noProof/>
        </w:rPr>
        <w:fldChar w:fldCharType="separate"/>
      </w:r>
      <w:r>
        <w:rPr>
          <w:noProof/>
        </w:rPr>
        <w:t>140</w:t>
      </w:r>
      <w:r>
        <w:rPr>
          <w:noProof/>
        </w:rPr>
        <w:fldChar w:fldCharType="end"/>
      </w:r>
    </w:p>
    <w:p w14:paraId="6224C47B" w14:textId="0464466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_Toc219190660 \h </w:instrText>
      </w:r>
      <w:r>
        <w:rPr>
          <w:noProof/>
        </w:rPr>
      </w:r>
      <w:r>
        <w:rPr>
          <w:noProof/>
        </w:rPr>
        <w:fldChar w:fldCharType="separate"/>
      </w:r>
      <w:r>
        <w:rPr>
          <w:noProof/>
        </w:rPr>
        <w:t>140</w:t>
      </w:r>
      <w:r>
        <w:rPr>
          <w:noProof/>
        </w:rPr>
        <w:fldChar w:fldCharType="end"/>
      </w:r>
    </w:p>
    <w:p w14:paraId="37928AAF" w14:textId="01595DF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_Toc219190661 \h </w:instrText>
      </w:r>
      <w:r>
        <w:rPr>
          <w:noProof/>
        </w:rPr>
      </w:r>
      <w:r>
        <w:rPr>
          <w:noProof/>
        </w:rPr>
        <w:fldChar w:fldCharType="separate"/>
      </w:r>
      <w:r>
        <w:rPr>
          <w:noProof/>
        </w:rPr>
        <w:t>140</w:t>
      </w:r>
      <w:r>
        <w:rPr>
          <w:noProof/>
        </w:rPr>
        <w:fldChar w:fldCharType="end"/>
      </w:r>
    </w:p>
    <w:p w14:paraId="0BDF39EA" w14:textId="6B4C596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6.2.29.3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_Toc219190662 \h </w:instrText>
      </w:r>
      <w:r>
        <w:rPr>
          <w:noProof/>
        </w:rPr>
      </w:r>
      <w:r>
        <w:rPr>
          <w:noProof/>
        </w:rPr>
        <w:fldChar w:fldCharType="separate"/>
      </w:r>
      <w:r>
        <w:rPr>
          <w:noProof/>
        </w:rPr>
        <w:t>140</w:t>
      </w:r>
      <w:r>
        <w:rPr>
          <w:noProof/>
        </w:rPr>
        <w:fldChar w:fldCharType="end"/>
      </w:r>
    </w:p>
    <w:p w14:paraId="0DBD6D6C" w14:textId="162B49F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_Toc219190663 \h </w:instrText>
      </w:r>
      <w:r>
        <w:rPr>
          <w:noProof/>
        </w:rPr>
      </w:r>
      <w:r>
        <w:rPr>
          <w:noProof/>
        </w:rPr>
        <w:fldChar w:fldCharType="separate"/>
      </w:r>
      <w:r>
        <w:rPr>
          <w:noProof/>
        </w:rPr>
        <w:t>140</w:t>
      </w:r>
      <w:r>
        <w:rPr>
          <w:noProof/>
        </w:rPr>
        <w:fldChar w:fldCharType="end"/>
      </w:r>
    </w:p>
    <w:p w14:paraId="371B908B" w14:textId="14B01728"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_Toc219190664 \h </w:instrText>
      </w:r>
      <w:r>
        <w:rPr>
          <w:noProof/>
        </w:rPr>
      </w:r>
      <w:r>
        <w:rPr>
          <w:noProof/>
        </w:rPr>
        <w:fldChar w:fldCharType="separate"/>
      </w:r>
      <w:r>
        <w:rPr>
          <w:noProof/>
        </w:rPr>
        <w:t>141</w:t>
      </w:r>
      <w:r>
        <w:rPr>
          <w:noProof/>
        </w:rPr>
        <w:fldChar w:fldCharType="end"/>
      </w:r>
    </w:p>
    <w:p w14:paraId="3784E2D6" w14:textId="2318AE04"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6.2.29.3.3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_Toc219190665 \h </w:instrText>
      </w:r>
      <w:r>
        <w:rPr>
          <w:noProof/>
        </w:rPr>
      </w:r>
      <w:r>
        <w:rPr>
          <w:noProof/>
        </w:rPr>
        <w:fldChar w:fldCharType="separate"/>
      </w:r>
      <w:r>
        <w:rPr>
          <w:noProof/>
        </w:rPr>
        <w:t>141</w:t>
      </w:r>
      <w:r>
        <w:rPr>
          <w:noProof/>
        </w:rPr>
        <w:fldChar w:fldCharType="end"/>
      </w:r>
    </w:p>
    <w:p w14:paraId="7FFF0A5F" w14:textId="04AA4D87"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6.2.29.3.4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_Toc219190666 \h </w:instrText>
      </w:r>
      <w:r>
        <w:rPr>
          <w:noProof/>
        </w:rPr>
      </w:r>
      <w:r>
        <w:rPr>
          <w:noProof/>
        </w:rPr>
        <w:fldChar w:fldCharType="separate"/>
      </w:r>
      <w:r>
        <w:rPr>
          <w:noProof/>
        </w:rPr>
        <w:t>142</w:t>
      </w:r>
      <w:r>
        <w:rPr>
          <w:noProof/>
        </w:rPr>
        <w:fldChar w:fldCharType="end"/>
      </w:r>
    </w:p>
    <w:p w14:paraId="763DEE85" w14:textId="327619EB"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_Toc219190667 \h </w:instrText>
      </w:r>
      <w:r>
        <w:rPr>
          <w:noProof/>
        </w:rPr>
      </w:r>
      <w:r>
        <w:rPr>
          <w:noProof/>
        </w:rPr>
        <w:fldChar w:fldCharType="separate"/>
      </w:r>
      <w:r>
        <w:rPr>
          <w:noProof/>
        </w:rPr>
        <w:t>143</w:t>
      </w:r>
      <w:r>
        <w:rPr>
          <w:noProof/>
        </w:rPr>
        <w:fldChar w:fldCharType="end"/>
      </w:r>
    </w:p>
    <w:p w14:paraId="40F46904" w14:textId="132603F7"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_Toc219190668 \h </w:instrText>
      </w:r>
      <w:r>
        <w:rPr>
          <w:noProof/>
        </w:rPr>
      </w:r>
      <w:r>
        <w:rPr>
          <w:noProof/>
        </w:rPr>
        <w:fldChar w:fldCharType="separate"/>
      </w:r>
      <w:r>
        <w:rPr>
          <w:noProof/>
        </w:rPr>
        <w:t>143</w:t>
      </w:r>
      <w:r>
        <w:rPr>
          <w:noProof/>
        </w:rPr>
        <w:fldChar w:fldCharType="end"/>
      </w:r>
    </w:p>
    <w:p w14:paraId="7B6D8C4D" w14:textId="365476C9"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sidRPr="00B66478">
        <w:rPr>
          <w:rFonts w:eastAsia="DengXian"/>
          <w:noProof/>
        </w:rPr>
        <w:t>Void</w:t>
      </w:r>
      <w:r>
        <w:rPr>
          <w:noProof/>
        </w:rPr>
        <w:tab/>
      </w:r>
      <w:r>
        <w:rPr>
          <w:noProof/>
        </w:rPr>
        <w:fldChar w:fldCharType="begin" w:fldLock="1"/>
      </w:r>
      <w:r>
        <w:rPr>
          <w:noProof/>
        </w:rPr>
        <w:instrText xml:space="preserve"> PAGEREF _Toc219190669 \h </w:instrText>
      </w:r>
      <w:r>
        <w:rPr>
          <w:noProof/>
        </w:rPr>
      </w:r>
      <w:r>
        <w:rPr>
          <w:noProof/>
        </w:rPr>
        <w:fldChar w:fldCharType="separate"/>
      </w:r>
      <w:r>
        <w:rPr>
          <w:noProof/>
        </w:rPr>
        <w:t>143</w:t>
      </w:r>
      <w:r>
        <w:rPr>
          <w:noProof/>
        </w:rPr>
        <w:fldChar w:fldCharType="end"/>
      </w:r>
    </w:p>
    <w:p w14:paraId="34AC5B9C" w14:textId="65E6602A"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Influence Data Update Notification</w:t>
      </w:r>
      <w:r>
        <w:rPr>
          <w:noProof/>
        </w:rPr>
        <w:tab/>
      </w:r>
      <w:r>
        <w:rPr>
          <w:noProof/>
        </w:rPr>
        <w:fldChar w:fldCharType="begin" w:fldLock="1"/>
      </w:r>
      <w:r>
        <w:rPr>
          <w:noProof/>
        </w:rPr>
        <w:instrText xml:space="preserve"> PAGEREF _Toc219190670 \h </w:instrText>
      </w:r>
      <w:r>
        <w:rPr>
          <w:noProof/>
        </w:rPr>
      </w:r>
      <w:r>
        <w:rPr>
          <w:noProof/>
        </w:rPr>
        <w:fldChar w:fldCharType="separate"/>
      </w:r>
      <w:r>
        <w:rPr>
          <w:noProof/>
        </w:rPr>
        <w:t>143</w:t>
      </w:r>
      <w:r>
        <w:rPr>
          <w:noProof/>
        </w:rPr>
        <w:fldChar w:fldCharType="end"/>
      </w:r>
    </w:p>
    <w:p w14:paraId="53435067" w14:textId="018EC76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_Toc219190671 \h </w:instrText>
      </w:r>
      <w:r>
        <w:rPr>
          <w:noProof/>
        </w:rPr>
      </w:r>
      <w:r>
        <w:rPr>
          <w:noProof/>
        </w:rPr>
        <w:fldChar w:fldCharType="separate"/>
      </w:r>
      <w:r>
        <w:rPr>
          <w:noProof/>
        </w:rPr>
        <w:t>143</w:t>
      </w:r>
      <w:r>
        <w:rPr>
          <w:noProof/>
        </w:rPr>
        <w:fldChar w:fldCharType="end"/>
      </w:r>
    </w:p>
    <w:p w14:paraId="58706C5D" w14:textId="14A7C67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_Toc219190672 \h </w:instrText>
      </w:r>
      <w:r>
        <w:rPr>
          <w:noProof/>
        </w:rPr>
      </w:r>
      <w:r>
        <w:rPr>
          <w:noProof/>
        </w:rPr>
        <w:fldChar w:fldCharType="separate"/>
      </w:r>
      <w:r>
        <w:rPr>
          <w:noProof/>
        </w:rPr>
        <w:t>143</w:t>
      </w:r>
      <w:r>
        <w:rPr>
          <w:noProof/>
        </w:rPr>
        <w:fldChar w:fldCharType="end"/>
      </w:r>
    </w:p>
    <w:p w14:paraId="6BFA09AB" w14:textId="42062647"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Application Data Change Notification</w:t>
      </w:r>
      <w:r>
        <w:rPr>
          <w:noProof/>
        </w:rPr>
        <w:tab/>
      </w:r>
      <w:r>
        <w:rPr>
          <w:noProof/>
        </w:rPr>
        <w:fldChar w:fldCharType="begin" w:fldLock="1"/>
      </w:r>
      <w:r>
        <w:rPr>
          <w:noProof/>
        </w:rPr>
        <w:instrText xml:space="preserve"> PAGEREF _Toc219190673 \h </w:instrText>
      </w:r>
      <w:r>
        <w:rPr>
          <w:noProof/>
        </w:rPr>
      </w:r>
      <w:r>
        <w:rPr>
          <w:noProof/>
        </w:rPr>
        <w:fldChar w:fldCharType="separate"/>
      </w:r>
      <w:r>
        <w:rPr>
          <w:noProof/>
        </w:rPr>
        <w:t>144</w:t>
      </w:r>
      <w:r>
        <w:rPr>
          <w:noProof/>
        </w:rPr>
        <w:fldChar w:fldCharType="end"/>
      </w:r>
    </w:p>
    <w:p w14:paraId="7251D5CF" w14:textId="28710ACB"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_Toc219190674 \h </w:instrText>
      </w:r>
      <w:r>
        <w:rPr>
          <w:noProof/>
        </w:rPr>
      </w:r>
      <w:r>
        <w:rPr>
          <w:noProof/>
        </w:rPr>
        <w:fldChar w:fldCharType="separate"/>
      </w:r>
      <w:r>
        <w:rPr>
          <w:noProof/>
        </w:rPr>
        <w:t>144</w:t>
      </w:r>
      <w:r>
        <w:rPr>
          <w:noProof/>
        </w:rPr>
        <w:fldChar w:fldCharType="end"/>
      </w:r>
    </w:p>
    <w:p w14:paraId="48846D98" w14:textId="1133A30F"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_Toc219190675 \h </w:instrText>
      </w:r>
      <w:r>
        <w:rPr>
          <w:noProof/>
        </w:rPr>
      </w:r>
      <w:r>
        <w:rPr>
          <w:noProof/>
        </w:rPr>
        <w:fldChar w:fldCharType="separate"/>
      </w:r>
      <w:r>
        <w:rPr>
          <w:noProof/>
        </w:rPr>
        <w:t>144</w:t>
      </w:r>
      <w:r>
        <w:rPr>
          <w:noProof/>
        </w:rPr>
        <w:fldChar w:fldCharType="end"/>
      </w:r>
    </w:p>
    <w:p w14:paraId="1B6D42C1" w14:textId="63A77F23"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_Toc219190676 \h </w:instrText>
      </w:r>
      <w:r>
        <w:rPr>
          <w:noProof/>
        </w:rPr>
      </w:r>
      <w:r>
        <w:rPr>
          <w:noProof/>
        </w:rPr>
        <w:fldChar w:fldCharType="separate"/>
      </w:r>
      <w:r>
        <w:rPr>
          <w:noProof/>
        </w:rPr>
        <w:t>151</w:t>
      </w:r>
      <w:r>
        <w:rPr>
          <w:noProof/>
        </w:rPr>
        <w:fldChar w:fldCharType="end"/>
      </w:r>
    </w:p>
    <w:p w14:paraId="49A6941E" w14:textId="4AE1DD4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_Toc219190677 \h </w:instrText>
      </w:r>
      <w:r>
        <w:rPr>
          <w:noProof/>
        </w:rPr>
      </w:r>
      <w:r>
        <w:rPr>
          <w:noProof/>
        </w:rPr>
        <w:fldChar w:fldCharType="separate"/>
      </w:r>
      <w:r>
        <w:rPr>
          <w:noProof/>
        </w:rPr>
        <w:t>151</w:t>
      </w:r>
      <w:r>
        <w:rPr>
          <w:noProof/>
        </w:rPr>
        <w:fldChar w:fldCharType="end"/>
      </w:r>
    </w:p>
    <w:p w14:paraId="168D30F9" w14:textId="3E1C72B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66478">
        <w:rPr>
          <w:rFonts w:eastAsia="DengXian"/>
          <w:noProof/>
        </w:rPr>
        <w:t>TrafficInfluData</w:t>
      </w:r>
      <w:r>
        <w:rPr>
          <w:noProof/>
        </w:rPr>
        <w:tab/>
      </w:r>
      <w:r>
        <w:rPr>
          <w:noProof/>
        </w:rPr>
        <w:fldChar w:fldCharType="begin" w:fldLock="1"/>
      </w:r>
      <w:r>
        <w:rPr>
          <w:noProof/>
        </w:rPr>
        <w:instrText xml:space="preserve"> PAGEREF _Toc219190678 \h </w:instrText>
      </w:r>
      <w:r>
        <w:rPr>
          <w:noProof/>
        </w:rPr>
      </w:r>
      <w:r>
        <w:rPr>
          <w:noProof/>
        </w:rPr>
        <w:fldChar w:fldCharType="separate"/>
      </w:r>
      <w:r>
        <w:rPr>
          <w:noProof/>
        </w:rPr>
        <w:t>152</w:t>
      </w:r>
      <w:r>
        <w:rPr>
          <w:noProof/>
        </w:rPr>
        <w:fldChar w:fldCharType="end"/>
      </w:r>
    </w:p>
    <w:p w14:paraId="419C6D6A" w14:textId="372D71C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_Toc219190679 \h </w:instrText>
      </w:r>
      <w:r>
        <w:rPr>
          <w:noProof/>
        </w:rPr>
      </w:r>
      <w:r>
        <w:rPr>
          <w:noProof/>
        </w:rPr>
        <w:fldChar w:fldCharType="separate"/>
      </w:r>
      <w:r>
        <w:rPr>
          <w:noProof/>
        </w:rPr>
        <w:t>162</w:t>
      </w:r>
      <w:r>
        <w:rPr>
          <w:noProof/>
        </w:rPr>
        <w:fldChar w:fldCharType="end"/>
      </w:r>
    </w:p>
    <w:p w14:paraId="291E54C0" w14:textId="7838D87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66478">
        <w:rPr>
          <w:noProof/>
          <w:lang w:val="en-US" w:eastAsia="zh-CN"/>
        </w:rPr>
        <w:t>PfdDataForAppExt</w:t>
      </w:r>
      <w:r>
        <w:rPr>
          <w:noProof/>
        </w:rPr>
        <w:tab/>
      </w:r>
      <w:r>
        <w:rPr>
          <w:noProof/>
        </w:rPr>
        <w:fldChar w:fldCharType="begin" w:fldLock="1"/>
      </w:r>
      <w:r>
        <w:rPr>
          <w:noProof/>
        </w:rPr>
        <w:instrText xml:space="preserve"> PAGEREF _Toc219190680 \h </w:instrText>
      </w:r>
      <w:r>
        <w:rPr>
          <w:noProof/>
        </w:rPr>
      </w:r>
      <w:r>
        <w:rPr>
          <w:noProof/>
        </w:rPr>
        <w:fldChar w:fldCharType="separate"/>
      </w:r>
      <w:r>
        <w:rPr>
          <w:noProof/>
        </w:rPr>
        <w:t>162</w:t>
      </w:r>
      <w:r>
        <w:rPr>
          <w:noProof/>
        </w:rPr>
        <w:fldChar w:fldCharType="end"/>
      </w:r>
    </w:p>
    <w:p w14:paraId="0BA60A0B" w14:textId="68B84F4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66478">
        <w:rPr>
          <w:rFonts w:eastAsia="DengXian"/>
          <w:noProof/>
        </w:rPr>
        <w:t>BdtPolicyData</w:t>
      </w:r>
      <w:r>
        <w:rPr>
          <w:noProof/>
        </w:rPr>
        <w:tab/>
      </w:r>
      <w:r>
        <w:rPr>
          <w:noProof/>
        </w:rPr>
        <w:fldChar w:fldCharType="begin" w:fldLock="1"/>
      </w:r>
      <w:r>
        <w:rPr>
          <w:noProof/>
        </w:rPr>
        <w:instrText xml:space="preserve"> PAGEREF _Toc219190681 \h </w:instrText>
      </w:r>
      <w:r>
        <w:rPr>
          <w:noProof/>
        </w:rPr>
      </w:r>
      <w:r>
        <w:rPr>
          <w:noProof/>
        </w:rPr>
        <w:fldChar w:fldCharType="separate"/>
      </w:r>
      <w:r>
        <w:rPr>
          <w:noProof/>
        </w:rPr>
        <w:t>163</w:t>
      </w:r>
      <w:r>
        <w:rPr>
          <w:noProof/>
        </w:rPr>
        <w:fldChar w:fldCharType="end"/>
      </w:r>
    </w:p>
    <w:p w14:paraId="7BDBF5A0" w14:textId="5C8CB0E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Type IptvConfigData</w:t>
      </w:r>
      <w:r>
        <w:rPr>
          <w:noProof/>
        </w:rPr>
        <w:tab/>
      </w:r>
      <w:r>
        <w:rPr>
          <w:noProof/>
        </w:rPr>
        <w:fldChar w:fldCharType="begin" w:fldLock="1"/>
      </w:r>
      <w:r>
        <w:rPr>
          <w:noProof/>
        </w:rPr>
        <w:instrText xml:space="preserve"> PAGEREF _Toc219190682 \h </w:instrText>
      </w:r>
      <w:r>
        <w:rPr>
          <w:noProof/>
        </w:rPr>
      </w:r>
      <w:r>
        <w:rPr>
          <w:noProof/>
        </w:rPr>
        <w:fldChar w:fldCharType="separate"/>
      </w:r>
      <w:r>
        <w:rPr>
          <w:noProof/>
        </w:rPr>
        <w:t>163</w:t>
      </w:r>
      <w:r>
        <w:rPr>
          <w:noProof/>
        </w:rPr>
        <w:fldChar w:fldCharType="end"/>
      </w:r>
    </w:p>
    <w:p w14:paraId="406AECB7" w14:textId="6DEBDFB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6.4.2.10</w:t>
      </w:r>
      <w:r>
        <w:rPr>
          <w:rFonts w:asciiTheme="minorHAnsi" w:eastAsiaTheme="minorEastAsia" w:hAnsiTheme="minorHAnsi" w:cstheme="minorBidi"/>
          <w:noProof/>
          <w:kern w:val="2"/>
          <w:sz w:val="24"/>
          <w:szCs w:val="24"/>
          <w:lang w:eastAsia="en-GB"/>
          <w14:ligatures w14:val="standardContextual"/>
        </w:rPr>
        <w:tab/>
      </w:r>
      <w:r>
        <w:rPr>
          <w:noProof/>
        </w:rPr>
        <w:t>Type ApplicationDataSubs</w:t>
      </w:r>
      <w:r>
        <w:rPr>
          <w:noProof/>
        </w:rPr>
        <w:tab/>
      </w:r>
      <w:r>
        <w:rPr>
          <w:noProof/>
        </w:rPr>
        <w:fldChar w:fldCharType="begin" w:fldLock="1"/>
      </w:r>
      <w:r>
        <w:rPr>
          <w:noProof/>
        </w:rPr>
        <w:instrText xml:space="preserve"> PAGEREF _Toc219190683 \h </w:instrText>
      </w:r>
      <w:r>
        <w:rPr>
          <w:noProof/>
        </w:rPr>
      </w:r>
      <w:r>
        <w:rPr>
          <w:noProof/>
        </w:rPr>
        <w:fldChar w:fldCharType="separate"/>
      </w:r>
      <w:r>
        <w:rPr>
          <w:noProof/>
        </w:rPr>
        <w:t>165</w:t>
      </w:r>
      <w:r>
        <w:rPr>
          <w:noProof/>
        </w:rPr>
        <w:fldChar w:fldCharType="end"/>
      </w:r>
    </w:p>
    <w:p w14:paraId="61081068" w14:textId="3D5403D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ApplicationDataChangeNotif</w:t>
      </w:r>
      <w:r>
        <w:rPr>
          <w:noProof/>
        </w:rPr>
        <w:tab/>
      </w:r>
      <w:r>
        <w:rPr>
          <w:noProof/>
        </w:rPr>
        <w:fldChar w:fldCharType="begin" w:fldLock="1"/>
      </w:r>
      <w:r>
        <w:rPr>
          <w:noProof/>
        </w:rPr>
        <w:instrText xml:space="preserve"> PAGEREF _Toc219190684 \h </w:instrText>
      </w:r>
      <w:r>
        <w:rPr>
          <w:noProof/>
        </w:rPr>
      </w:r>
      <w:r>
        <w:rPr>
          <w:noProof/>
        </w:rPr>
        <w:fldChar w:fldCharType="separate"/>
      </w:r>
      <w:r>
        <w:rPr>
          <w:noProof/>
        </w:rPr>
        <w:t>167</w:t>
      </w:r>
      <w:r>
        <w:rPr>
          <w:noProof/>
        </w:rPr>
        <w:fldChar w:fldCharType="end"/>
      </w:r>
    </w:p>
    <w:p w14:paraId="0D6A3D27" w14:textId="301C885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6.4.2.12</w:t>
      </w:r>
      <w:r>
        <w:rPr>
          <w:rFonts w:asciiTheme="minorHAnsi" w:eastAsiaTheme="minorEastAsia" w:hAnsiTheme="minorHAnsi" w:cstheme="minorBidi"/>
          <w:noProof/>
          <w:kern w:val="2"/>
          <w:sz w:val="24"/>
          <w:szCs w:val="24"/>
          <w:lang w:eastAsia="en-GB"/>
          <w14:ligatures w14:val="standardContextual"/>
        </w:rPr>
        <w:tab/>
      </w:r>
      <w:r>
        <w:rPr>
          <w:noProof/>
        </w:rPr>
        <w:t>Type DataFilter</w:t>
      </w:r>
      <w:r>
        <w:rPr>
          <w:noProof/>
        </w:rPr>
        <w:tab/>
      </w:r>
      <w:r>
        <w:rPr>
          <w:noProof/>
        </w:rPr>
        <w:fldChar w:fldCharType="begin" w:fldLock="1"/>
      </w:r>
      <w:r>
        <w:rPr>
          <w:noProof/>
        </w:rPr>
        <w:instrText xml:space="preserve"> PAGEREF _Toc219190685 \h </w:instrText>
      </w:r>
      <w:r>
        <w:rPr>
          <w:noProof/>
        </w:rPr>
      </w:r>
      <w:r>
        <w:rPr>
          <w:noProof/>
        </w:rPr>
        <w:fldChar w:fldCharType="separate"/>
      </w:r>
      <w:r>
        <w:rPr>
          <w:noProof/>
        </w:rPr>
        <w:t>168</w:t>
      </w:r>
      <w:r>
        <w:rPr>
          <w:noProof/>
        </w:rPr>
        <w:fldChar w:fldCharType="end"/>
      </w:r>
    </w:p>
    <w:p w14:paraId="3FB8ACB4" w14:textId="43162D2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_Toc219190686 \h </w:instrText>
      </w:r>
      <w:r>
        <w:rPr>
          <w:noProof/>
        </w:rPr>
      </w:r>
      <w:r>
        <w:rPr>
          <w:noProof/>
        </w:rPr>
        <w:fldChar w:fldCharType="separate"/>
      </w:r>
      <w:r>
        <w:rPr>
          <w:noProof/>
        </w:rPr>
        <w:t>173</w:t>
      </w:r>
      <w:r>
        <w:rPr>
          <w:noProof/>
        </w:rPr>
        <w:fldChar w:fldCharType="end"/>
      </w:r>
    </w:p>
    <w:p w14:paraId="2AC63D53" w14:textId="457E7A5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Type TrafficInfluDataNotif</w:t>
      </w:r>
      <w:r>
        <w:rPr>
          <w:noProof/>
        </w:rPr>
        <w:tab/>
      </w:r>
      <w:r>
        <w:rPr>
          <w:noProof/>
        </w:rPr>
        <w:fldChar w:fldCharType="begin" w:fldLock="1"/>
      </w:r>
      <w:r>
        <w:rPr>
          <w:noProof/>
        </w:rPr>
        <w:instrText xml:space="preserve"> PAGEREF _Toc219190687 \h </w:instrText>
      </w:r>
      <w:r>
        <w:rPr>
          <w:noProof/>
        </w:rPr>
      </w:r>
      <w:r>
        <w:rPr>
          <w:noProof/>
        </w:rPr>
        <w:fldChar w:fldCharType="separate"/>
      </w:r>
      <w:r>
        <w:rPr>
          <w:noProof/>
        </w:rPr>
        <w:t>173</w:t>
      </w:r>
      <w:r>
        <w:rPr>
          <w:noProof/>
        </w:rPr>
        <w:fldChar w:fldCharType="end"/>
      </w:r>
    </w:p>
    <w:p w14:paraId="122B5B04" w14:textId="46F24A6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6.4.2.15</w:t>
      </w:r>
      <w:r>
        <w:rPr>
          <w:rFonts w:asciiTheme="minorHAnsi" w:eastAsiaTheme="minorEastAsia" w:hAnsiTheme="minorHAnsi" w:cstheme="minorBidi"/>
          <w:noProof/>
          <w:kern w:val="2"/>
          <w:sz w:val="24"/>
          <w:szCs w:val="24"/>
          <w:lang w:eastAsia="en-GB"/>
          <w14:ligatures w14:val="standardContextual"/>
        </w:rPr>
        <w:tab/>
      </w:r>
      <w:r>
        <w:rPr>
          <w:noProof/>
        </w:rPr>
        <w:t>Type ServiceParameterData</w:t>
      </w:r>
      <w:r>
        <w:rPr>
          <w:noProof/>
        </w:rPr>
        <w:tab/>
      </w:r>
      <w:r>
        <w:rPr>
          <w:noProof/>
        </w:rPr>
        <w:fldChar w:fldCharType="begin" w:fldLock="1"/>
      </w:r>
      <w:r>
        <w:rPr>
          <w:noProof/>
        </w:rPr>
        <w:instrText xml:space="preserve"> PAGEREF _Toc219190688 \h </w:instrText>
      </w:r>
      <w:r>
        <w:rPr>
          <w:noProof/>
        </w:rPr>
      </w:r>
      <w:r>
        <w:rPr>
          <w:noProof/>
        </w:rPr>
        <w:fldChar w:fldCharType="separate"/>
      </w:r>
      <w:r>
        <w:rPr>
          <w:noProof/>
        </w:rPr>
        <w:t>174</w:t>
      </w:r>
      <w:r>
        <w:rPr>
          <w:noProof/>
        </w:rPr>
        <w:fldChar w:fldCharType="end"/>
      </w:r>
    </w:p>
    <w:p w14:paraId="244F7555" w14:textId="6ADEC78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6.4.2.15A</w:t>
      </w:r>
      <w:r>
        <w:rPr>
          <w:rFonts w:asciiTheme="minorHAnsi" w:eastAsiaTheme="minorEastAsia" w:hAnsiTheme="minorHAnsi" w:cstheme="minorBidi"/>
          <w:noProof/>
          <w:kern w:val="2"/>
          <w:sz w:val="24"/>
          <w:szCs w:val="24"/>
          <w:lang w:eastAsia="en-GB"/>
          <w14:ligatures w14:val="standardContextual"/>
        </w:rPr>
        <w:tab/>
      </w:r>
      <w:r>
        <w:rPr>
          <w:noProof/>
        </w:rPr>
        <w:t>Type ServiceParameterDataPatch</w:t>
      </w:r>
      <w:r>
        <w:rPr>
          <w:noProof/>
        </w:rPr>
        <w:tab/>
      </w:r>
      <w:r>
        <w:rPr>
          <w:noProof/>
        </w:rPr>
        <w:fldChar w:fldCharType="begin" w:fldLock="1"/>
      </w:r>
      <w:r>
        <w:rPr>
          <w:noProof/>
        </w:rPr>
        <w:instrText xml:space="preserve"> PAGEREF _Toc219190689 \h </w:instrText>
      </w:r>
      <w:r>
        <w:rPr>
          <w:noProof/>
        </w:rPr>
      </w:r>
      <w:r>
        <w:rPr>
          <w:noProof/>
        </w:rPr>
        <w:fldChar w:fldCharType="separate"/>
      </w:r>
      <w:r>
        <w:rPr>
          <w:noProof/>
        </w:rPr>
        <w:t>178</w:t>
      </w:r>
      <w:r>
        <w:rPr>
          <w:noProof/>
        </w:rPr>
        <w:fldChar w:fldCharType="end"/>
      </w:r>
    </w:p>
    <w:p w14:paraId="1754FF4B" w14:textId="55DBD1EA"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66478">
        <w:rPr>
          <w:rFonts w:eastAsia="DengXian"/>
          <w:noProof/>
        </w:rPr>
        <w:t>AmInfluData</w:t>
      </w:r>
      <w:r>
        <w:rPr>
          <w:noProof/>
        </w:rPr>
        <w:tab/>
      </w:r>
      <w:r>
        <w:rPr>
          <w:noProof/>
        </w:rPr>
        <w:fldChar w:fldCharType="begin" w:fldLock="1"/>
      </w:r>
      <w:r>
        <w:rPr>
          <w:noProof/>
        </w:rPr>
        <w:instrText xml:space="preserve"> PAGEREF _Toc219190690 \h </w:instrText>
      </w:r>
      <w:r>
        <w:rPr>
          <w:noProof/>
        </w:rPr>
      </w:r>
      <w:r>
        <w:rPr>
          <w:noProof/>
        </w:rPr>
        <w:fldChar w:fldCharType="separate"/>
      </w:r>
      <w:r>
        <w:rPr>
          <w:noProof/>
        </w:rPr>
        <w:t>182</w:t>
      </w:r>
      <w:r>
        <w:rPr>
          <w:noProof/>
        </w:rPr>
        <w:fldChar w:fldCharType="end"/>
      </w:r>
    </w:p>
    <w:p w14:paraId="32D2A9AD" w14:textId="3CF2D1F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66478">
        <w:rPr>
          <w:rFonts w:eastAsia="DengXian"/>
          <w:noProof/>
        </w:rPr>
        <w:t>AmInfluDataPatch</w:t>
      </w:r>
      <w:r>
        <w:rPr>
          <w:noProof/>
        </w:rPr>
        <w:tab/>
      </w:r>
      <w:r>
        <w:rPr>
          <w:noProof/>
        </w:rPr>
        <w:fldChar w:fldCharType="begin" w:fldLock="1"/>
      </w:r>
      <w:r>
        <w:rPr>
          <w:noProof/>
        </w:rPr>
        <w:instrText xml:space="preserve"> PAGEREF _Toc219190691 \h </w:instrText>
      </w:r>
      <w:r>
        <w:rPr>
          <w:noProof/>
        </w:rPr>
      </w:r>
      <w:r>
        <w:rPr>
          <w:noProof/>
        </w:rPr>
        <w:fldChar w:fldCharType="separate"/>
      </w:r>
      <w:r>
        <w:rPr>
          <w:noProof/>
        </w:rPr>
        <w:t>184</w:t>
      </w:r>
      <w:r>
        <w:rPr>
          <w:noProof/>
        </w:rPr>
        <w:fldChar w:fldCharType="end"/>
      </w:r>
    </w:p>
    <w:p w14:paraId="56C42BFC" w14:textId="58C02C0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66478">
        <w:rPr>
          <w:rFonts w:eastAsia="DengXian"/>
          <w:noProof/>
        </w:rPr>
        <w:t>AfRequestedQosData</w:t>
      </w:r>
      <w:r>
        <w:rPr>
          <w:noProof/>
        </w:rPr>
        <w:tab/>
      </w:r>
      <w:r>
        <w:rPr>
          <w:noProof/>
        </w:rPr>
        <w:fldChar w:fldCharType="begin" w:fldLock="1"/>
      </w:r>
      <w:r>
        <w:rPr>
          <w:noProof/>
        </w:rPr>
        <w:instrText xml:space="preserve"> PAGEREF _Toc219190692 \h </w:instrText>
      </w:r>
      <w:r>
        <w:rPr>
          <w:noProof/>
        </w:rPr>
      </w:r>
      <w:r>
        <w:rPr>
          <w:noProof/>
        </w:rPr>
        <w:fldChar w:fldCharType="separate"/>
      </w:r>
      <w:r>
        <w:rPr>
          <w:noProof/>
        </w:rPr>
        <w:t>185</w:t>
      </w:r>
      <w:r>
        <w:rPr>
          <w:noProof/>
        </w:rPr>
        <w:fldChar w:fldCharType="end"/>
      </w:r>
    </w:p>
    <w:p w14:paraId="3ED85018" w14:textId="0B058A7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66478">
        <w:rPr>
          <w:rFonts w:eastAsia="DengXian"/>
          <w:noProof/>
        </w:rPr>
        <w:t>AfRequestedQosDataPatch</w:t>
      </w:r>
      <w:r>
        <w:rPr>
          <w:noProof/>
        </w:rPr>
        <w:tab/>
      </w:r>
      <w:r>
        <w:rPr>
          <w:noProof/>
        </w:rPr>
        <w:fldChar w:fldCharType="begin" w:fldLock="1"/>
      </w:r>
      <w:r>
        <w:rPr>
          <w:noProof/>
        </w:rPr>
        <w:instrText xml:space="preserve"> PAGEREF _Toc219190693 \h </w:instrText>
      </w:r>
      <w:r>
        <w:rPr>
          <w:noProof/>
        </w:rPr>
      </w:r>
      <w:r>
        <w:rPr>
          <w:noProof/>
        </w:rPr>
        <w:fldChar w:fldCharType="separate"/>
      </w:r>
      <w:r>
        <w:rPr>
          <w:noProof/>
        </w:rPr>
        <w:t>188</w:t>
      </w:r>
      <w:r>
        <w:rPr>
          <w:noProof/>
        </w:rPr>
        <w:fldChar w:fldCharType="end"/>
      </w:r>
    </w:p>
    <w:p w14:paraId="0B8571A1" w14:textId="482B3042"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6.4.2.20</w:t>
      </w:r>
      <w:r>
        <w:rPr>
          <w:rFonts w:asciiTheme="minorHAnsi" w:eastAsiaTheme="minorEastAsia" w:hAnsiTheme="minorHAnsi" w:cstheme="minorBidi"/>
          <w:noProof/>
          <w:kern w:val="2"/>
          <w:sz w:val="24"/>
          <w:szCs w:val="24"/>
          <w:lang w:eastAsia="en-GB"/>
          <w14:ligatures w14:val="standardContextual"/>
        </w:rPr>
        <w:tab/>
      </w:r>
      <w:r>
        <w:rPr>
          <w:noProof/>
        </w:rPr>
        <w:t>Type TrafficCorrelationInfo</w:t>
      </w:r>
      <w:r>
        <w:rPr>
          <w:noProof/>
        </w:rPr>
        <w:tab/>
      </w:r>
      <w:r>
        <w:rPr>
          <w:noProof/>
        </w:rPr>
        <w:fldChar w:fldCharType="begin" w:fldLock="1"/>
      </w:r>
      <w:r>
        <w:rPr>
          <w:noProof/>
        </w:rPr>
        <w:instrText xml:space="preserve"> PAGEREF _Toc219190694 \h </w:instrText>
      </w:r>
      <w:r>
        <w:rPr>
          <w:noProof/>
        </w:rPr>
      </w:r>
      <w:r>
        <w:rPr>
          <w:noProof/>
        </w:rPr>
        <w:fldChar w:fldCharType="separate"/>
      </w:r>
      <w:r>
        <w:rPr>
          <w:noProof/>
        </w:rPr>
        <w:t>189</w:t>
      </w:r>
      <w:r>
        <w:rPr>
          <w:noProof/>
        </w:rPr>
        <w:fldChar w:fldCharType="end"/>
      </w:r>
    </w:p>
    <w:p w14:paraId="1964D6DA" w14:textId="2D378F3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6.4.2.21</w:t>
      </w:r>
      <w:r>
        <w:rPr>
          <w:rFonts w:asciiTheme="minorHAnsi" w:eastAsiaTheme="minorEastAsia" w:hAnsiTheme="minorHAnsi" w:cstheme="minorBidi"/>
          <w:noProof/>
          <w:kern w:val="2"/>
          <w:sz w:val="24"/>
          <w:szCs w:val="24"/>
          <w:lang w:eastAsia="en-GB"/>
          <w14:ligatures w14:val="standardContextual"/>
        </w:rPr>
        <w:tab/>
      </w:r>
      <w:r>
        <w:rPr>
          <w:noProof/>
        </w:rPr>
        <w:t>Type DnaiEasMapping</w:t>
      </w:r>
      <w:r>
        <w:rPr>
          <w:noProof/>
        </w:rPr>
        <w:tab/>
      </w:r>
      <w:r>
        <w:rPr>
          <w:noProof/>
        </w:rPr>
        <w:fldChar w:fldCharType="begin" w:fldLock="1"/>
      </w:r>
      <w:r>
        <w:rPr>
          <w:noProof/>
        </w:rPr>
        <w:instrText xml:space="preserve"> PAGEREF _Toc219190695 \h </w:instrText>
      </w:r>
      <w:r>
        <w:rPr>
          <w:noProof/>
        </w:rPr>
      </w:r>
      <w:r>
        <w:rPr>
          <w:noProof/>
        </w:rPr>
        <w:fldChar w:fldCharType="separate"/>
      </w:r>
      <w:r>
        <w:rPr>
          <w:noProof/>
        </w:rPr>
        <w:t>189</w:t>
      </w:r>
      <w:r>
        <w:rPr>
          <w:noProof/>
        </w:rPr>
        <w:fldChar w:fldCharType="end"/>
      </w:r>
    </w:p>
    <w:p w14:paraId="4C9326DC" w14:textId="51D24B7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6.4.2.22</w:t>
      </w:r>
      <w:r>
        <w:rPr>
          <w:rFonts w:asciiTheme="minorHAnsi" w:eastAsiaTheme="minorEastAsia" w:hAnsiTheme="minorHAnsi" w:cstheme="minorBidi"/>
          <w:noProof/>
          <w:kern w:val="2"/>
          <w:sz w:val="24"/>
          <w:szCs w:val="24"/>
          <w:lang w:eastAsia="en-GB"/>
          <w14:ligatures w14:val="standardContextual"/>
        </w:rPr>
        <w:tab/>
      </w:r>
      <w:r>
        <w:rPr>
          <w:noProof/>
        </w:rPr>
        <w:t>Type DnaiEasInfo</w:t>
      </w:r>
      <w:r>
        <w:rPr>
          <w:noProof/>
        </w:rPr>
        <w:tab/>
      </w:r>
      <w:r>
        <w:rPr>
          <w:noProof/>
        </w:rPr>
        <w:fldChar w:fldCharType="begin" w:fldLock="1"/>
      </w:r>
      <w:r>
        <w:rPr>
          <w:noProof/>
        </w:rPr>
        <w:instrText xml:space="preserve"> PAGEREF _Toc219190696 \h </w:instrText>
      </w:r>
      <w:r>
        <w:rPr>
          <w:noProof/>
        </w:rPr>
      </w:r>
      <w:r>
        <w:rPr>
          <w:noProof/>
        </w:rPr>
        <w:fldChar w:fldCharType="separate"/>
      </w:r>
      <w:r>
        <w:rPr>
          <w:noProof/>
        </w:rPr>
        <w:t>190</w:t>
      </w:r>
      <w:r>
        <w:rPr>
          <w:noProof/>
        </w:rPr>
        <w:fldChar w:fldCharType="end"/>
      </w:r>
    </w:p>
    <w:p w14:paraId="4446B291" w14:textId="138F38F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6.4.2.23</w:t>
      </w:r>
      <w:r>
        <w:rPr>
          <w:rFonts w:asciiTheme="minorHAnsi" w:eastAsiaTheme="minorEastAsia" w:hAnsiTheme="minorHAnsi" w:cstheme="minorBidi"/>
          <w:noProof/>
          <w:kern w:val="2"/>
          <w:sz w:val="24"/>
          <w:szCs w:val="24"/>
          <w:lang w:eastAsia="en-GB"/>
          <w14:ligatures w14:val="standardContextual"/>
        </w:rPr>
        <w:tab/>
      </w:r>
      <w:r>
        <w:rPr>
          <w:noProof/>
        </w:rPr>
        <w:t>Type EcsAddrData</w:t>
      </w:r>
      <w:r>
        <w:rPr>
          <w:noProof/>
        </w:rPr>
        <w:tab/>
      </w:r>
      <w:r>
        <w:rPr>
          <w:noProof/>
        </w:rPr>
        <w:fldChar w:fldCharType="begin" w:fldLock="1"/>
      </w:r>
      <w:r>
        <w:rPr>
          <w:noProof/>
        </w:rPr>
        <w:instrText xml:space="preserve"> PAGEREF _Toc219190697 \h </w:instrText>
      </w:r>
      <w:r>
        <w:rPr>
          <w:noProof/>
        </w:rPr>
      </w:r>
      <w:r>
        <w:rPr>
          <w:noProof/>
        </w:rPr>
        <w:fldChar w:fldCharType="separate"/>
      </w:r>
      <w:r>
        <w:rPr>
          <w:noProof/>
        </w:rPr>
        <w:t>190</w:t>
      </w:r>
      <w:r>
        <w:rPr>
          <w:noProof/>
        </w:rPr>
        <w:fldChar w:fldCharType="end"/>
      </w:r>
    </w:p>
    <w:p w14:paraId="673D4D0C" w14:textId="43B929A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w:t>
      </w:r>
      <w:r>
        <w:rPr>
          <w:noProof/>
        </w:rPr>
        <w:tab/>
      </w:r>
      <w:r>
        <w:rPr>
          <w:noProof/>
        </w:rPr>
        <w:fldChar w:fldCharType="begin" w:fldLock="1"/>
      </w:r>
      <w:r>
        <w:rPr>
          <w:noProof/>
        </w:rPr>
        <w:instrText xml:space="preserve"> PAGEREF _Toc219190698 \h </w:instrText>
      </w:r>
      <w:r>
        <w:rPr>
          <w:noProof/>
        </w:rPr>
      </w:r>
      <w:r>
        <w:rPr>
          <w:noProof/>
        </w:rPr>
        <w:fldChar w:fldCharType="separate"/>
      </w:r>
      <w:r>
        <w:rPr>
          <w:noProof/>
        </w:rPr>
        <w:t>191</w:t>
      </w:r>
      <w:r>
        <w:rPr>
          <w:noProof/>
        </w:rPr>
        <w:fldChar w:fldCharType="end"/>
      </w:r>
    </w:p>
    <w:p w14:paraId="35C1C689" w14:textId="634BC74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QosRequirementsRm</w:t>
      </w:r>
      <w:r>
        <w:rPr>
          <w:noProof/>
        </w:rPr>
        <w:tab/>
      </w:r>
      <w:r>
        <w:rPr>
          <w:noProof/>
        </w:rPr>
        <w:fldChar w:fldCharType="begin" w:fldLock="1"/>
      </w:r>
      <w:r>
        <w:rPr>
          <w:noProof/>
        </w:rPr>
        <w:instrText xml:space="preserve"> PAGEREF _Toc219190699 \h </w:instrText>
      </w:r>
      <w:r>
        <w:rPr>
          <w:noProof/>
        </w:rPr>
      </w:r>
      <w:r>
        <w:rPr>
          <w:noProof/>
        </w:rPr>
        <w:fldChar w:fldCharType="separate"/>
      </w:r>
      <w:r>
        <w:rPr>
          <w:noProof/>
        </w:rPr>
        <w:t>191</w:t>
      </w:r>
      <w:r>
        <w:rPr>
          <w:noProof/>
        </w:rPr>
        <w:fldChar w:fldCharType="end"/>
      </w:r>
    </w:p>
    <w:p w14:paraId="65EA554D" w14:textId="421E27DF"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w:t>
      </w:r>
      <w:r>
        <w:rPr>
          <w:noProof/>
        </w:rPr>
        <w:tab/>
      </w:r>
      <w:r>
        <w:rPr>
          <w:noProof/>
        </w:rPr>
        <w:fldChar w:fldCharType="begin" w:fldLock="1"/>
      </w:r>
      <w:r>
        <w:rPr>
          <w:noProof/>
        </w:rPr>
        <w:instrText xml:space="preserve"> PAGEREF _Toc219190700 \h </w:instrText>
      </w:r>
      <w:r>
        <w:rPr>
          <w:noProof/>
        </w:rPr>
      </w:r>
      <w:r>
        <w:rPr>
          <w:noProof/>
        </w:rPr>
        <w:fldChar w:fldCharType="separate"/>
      </w:r>
      <w:r>
        <w:rPr>
          <w:noProof/>
        </w:rPr>
        <w:t>192</w:t>
      </w:r>
      <w:r>
        <w:rPr>
          <w:noProof/>
        </w:rPr>
        <w:fldChar w:fldCharType="end"/>
      </w:r>
    </w:p>
    <w:p w14:paraId="69D75B83" w14:textId="1E80506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Non3gppDevInfoPatch</w:t>
      </w:r>
      <w:r>
        <w:rPr>
          <w:noProof/>
        </w:rPr>
        <w:tab/>
      </w:r>
      <w:r>
        <w:rPr>
          <w:noProof/>
        </w:rPr>
        <w:fldChar w:fldCharType="begin" w:fldLock="1"/>
      </w:r>
      <w:r>
        <w:rPr>
          <w:noProof/>
        </w:rPr>
        <w:instrText xml:space="preserve"> PAGEREF _Toc219190701 \h </w:instrText>
      </w:r>
      <w:r>
        <w:rPr>
          <w:noProof/>
        </w:rPr>
      </w:r>
      <w:r>
        <w:rPr>
          <w:noProof/>
        </w:rPr>
        <w:fldChar w:fldCharType="separate"/>
      </w:r>
      <w:r>
        <w:rPr>
          <w:noProof/>
        </w:rPr>
        <w:t>192</w:t>
      </w:r>
      <w:r>
        <w:rPr>
          <w:noProof/>
        </w:rPr>
        <w:fldChar w:fldCharType="end"/>
      </w:r>
    </w:p>
    <w:p w14:paraId="05DEAA0D" w14:textId="6AAA7A0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6.4.2.28</w:t>
      </w:r>
      <w:r>
        <w:rPr>
          <w:rFonts w:asciiTheme="minorHAnsi" w:eastAsiaTheme="minorEastAsia" w:hAnsiTheme="minorHAnsi" w:cstheme="minorBidi"/>
          <w:noProof/>
          <w:kern w:val="2"/>
          <w:sz w:val="24"/>
          <w:szCs w:val="24"/>
          <w:lang w:eastAsia="en-GB"/>
          <w14:ligatures w14:val="standardContextual"/>
        </w:rPr>
        <w:tab/>
      </w:r>
      <w:r>
        <w:rPr>
          <w:noProof/>
        </w:rPr>
        <w:t>Type: SliceReplReqInfoRm</w:t>
      </w:r>
      <w:r>
        <w:rPr>
          <w:noProof/>
        </w:rPr>
        <w:tab/>
      </w:r>
      <w:r>
        <w:rPr>
          <w:noProof/>
        </w:rPr>
        <w:fldChar w:fldCharType="begin" w:fldLock="1"/>
      </w:r>
      <w:r>
        <w:rPr>
          <w:noProof/>
        </w:rPr>
        <w:instrText xml:space="preserve"> PAGEREF _Toc219190702 \h </w:instrText>
      </w:r>
      <w:r>
        <w:rPr>
          <w:noProof/>
        </w:rPr>
      </w:r>
      <w:r>
        <w:rPr>
          <w:noProof/>
        </w:rPr>
        <w:fldChar w:fldCharType="separate"/>
      </w:r>
      <w:r>
        <w:rPr>
          <w:noProof/>
        </w:rPr>
        <w:t>192</w:t>
      </w:r>
      <w:r>
        <w:rPr>
          <w:noProof/>
        </w:rPr>
        <w:fldChar w:fldCharType="end"/>
      </w:r>
    </w:p>
    <w:p w14:paraId="4A2E790F" w14:textId="3DF68E33"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_Toc219190703 \h </w:instrText>
      </w:r>
      <w:r>
        <w:rPr>
          <w:noProof/>
        </w:rPr>
      </w:r>
      <w:r>
        <w:rPr>
          <w:noProof/>
        </w:rPr>
        <w:fldChar w:fldCharType="separate"/>
      </w:r>
      <w:r>
        <w:rPr>
          <w:noProof/>
        </w:rPr>
        <w:t>192</w:t>
      </w:r>
      <w:r>
        <w:rPr>
          <w:noProof/>
        </w:rPr>
        <w:fldChar w:fldCharType="end"/>
      </w:r>
    </w:p>
    <w:p w14:paraId="73E70119" w14:textId="1B9AEC9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_Toc219190704 \h </w:instrText>
      </w:r>
      <w:r>
        <w:rPr>
          <w:noProof/>
        </w:rPr>
      </w:r>
      <w:r>
        <w:rPr>
          <w:noProof/>
        </w:rPr>
        <w:fldChar w:fldCharType="separate"/>
      </w:r>
      <w:r>
        <w:rPr>
          <w:noProof/>
        </w:rPr>
        <w:t>192</w:t>
      </w:r>
      <w:r>
        <w:rPr>
          <w:noProof/>
        </w:rPr>
        <w:fldChar w:fldCharType="end"/>
      </w:r>
    </w:p>
    <w:p w14:paraId="00221552" w14:textId="65693038"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_Toc219190705 \h </w:instrText>
      </w:r>
      <w:r>
        <w:rPr>
          <w:noProof/>
        </w:rPr>
      </w:r>
      <w:r>
        <w:rPr>
          <w:noProof/>
        </w:rPr>
        <w:fldChar w:fldCharType="separate"/>
      </w:r>
      <w:r>
        <w:rPr>
          <w:noProof/>
        </w:rPr>
        <w:t>192</w:t>
      </w:r>
      <w:r>
        <w:rPr>
          <w:noProof/>
        </w:rPr>
        <w:fldChar w:fldCharType="end"/>
      </w:r>
    </w:p>
    <w:p w14:paraId="36989A5F" w14:textId="32144697"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Enumeration: DataInd</w:t>
      </w:r>
      <w:r>
        <w:rPr>
          <w:noProof/>
        </w:rPr>
        <w:tab/>
      </w:r>
      <w:r>
        <w:rPr>
          <w:noProof/>
        </w:rPr>
        <w:fldChar w:fldCharType="begin" w:fldLock="1"/>
      </w:r>
      <w:r>
        <w:rPr>
          <w:noProof/>
        </w:rPr>
        <w:instrText xml:space="preserve"> PAGEREF _Toc219190706 \h </w:instrText>
      </w:r>
      <w:r>
        <w:rPr>
          <w:noProof/>
        </w:rPr>
      </w:r>
      <w:r>
        <w:rPr>
          <w:noProof/>
        </w:rPr>
        <w:fldChar w:fldCharType="separate"/>
      </w:r>
      <w:r>
        <w:rPr>
          <w:noProof/>
        </w:rPr>
        <w:t>193</w:t>
      </w:r>
      <w:r>
        <w:rPr>
          <w:noProof/>
        </w:rPr>
        <w:fldChar w:fldCharType="end"/>
      </w:r>
    </w:p>
    <w:p w14:paraId="1766EF1B" w14:textId="3E1ECD9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Enumeration: CorrelationType</w:t>
      </w:r>
      <w:r>
        <w:rPr>
          <w:noProof/>
        </w:rPr>
        <w:tab/>
      </w:r>
      <w:r>
        <w:rPr>
          <w:noProof/>
        </w:rPr>
        <w:fldChar w:fldCharType="begin" w:fldLock="1"/>
      </w:r>
      <w:r>
        <w:rPr>
          <w:noProof/>
        </w:rPr>
        <w:instrText xml:space="preserve"> PAGEREF _Toc219190707 \h </w:instrText>
      </w:r>
      <w:r>
        <w:rPr>
          <w:noProof/>
        </w:rPr>
      </w:r>
      <w:r>
        <w:rPr>
          <w:noProof/>
        </w:rPr>
        <w:fldChar w:fldCharType="separate"/>
      </w:r>
      <w:r>
        <w:rPr>
          <w:noProof/>
        </w:rPr>
        <w:t>193</w:t>
      </w:r>
      <w:r>
        <w:rPr>
          <w:noProof/>
        </w:rPr>
        <w:fldChar w:fldCharType="end"/>
      </w:r>
    </w:p>
    <w:p w14:paraId="62EF9056" w14:textId="20754BB9"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_Toc219190708 \h </w:instrText>
      </w:r>
      <w:r>
        <w:rPr>
          <w:noProof/>
        </w:rPr>
      </w:r>
      <w:r>
        <w:rPr>
          <w:noProof/>
        </w:rPr>
        <w:fldChar w:fldCharType="separate"/>
      </w:r>
      <w:r>
        <w:rPr>
          <w:noProof/>
        </w:rPr>
        <w:t>193</w:t>
      </w:r>
      <w:r>
        <w:rPr>
          <w:noProof/>
        </w:rPr>
        <w:fldChar w:fldCharType="end"/>
      </w:r>
    </w:p>
    <w:p w14:paraId="1B810F8E" w14:textId="06C77709"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_Toc219190709 \h </w:instrText>
      </w:r>
      <w:r>
        <w:rPr>
          <w:noProof/>
        </w:rPr>
      </w:r>
      <w:r>
        <w:rPr>
          <w:noProof/>
        </w:rPr>
        <w:fldChar w:fldCharType="separate"/>
      </w:r>
      <w:r>
        <w:rPr>
          <w:noProof/>
        </w:rPr>
        <w:t>193</w:t>
      </w:r>
      <w:r>
        <w:rPr>
          <w:noProof/>
        </w:rPr>
        <w:fldChar w:fldCharType="end"/>
      </w:r>
    </w:p>
    <w:p w14:paraId="413E8C09" w14:textId="66185E50"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_Toc219190710 \h </w:instrText>
      </w:r>
      <w:r>
        <w:rPr>
          <w:noProof/>
        </w:rPr>
      </w:r>
      <w:r>
        <w:rPr>
          <w:noProof/>
        </w:rPr>
        <w:fldChar w:fldCharType="separate"/>
      </w:r>
      <w:r>
        <w:rPr>
          <w:noProof/>
        </w:rPr>
        <w:t>193</w:t>
      </w:r>
      <w:r>
        <w:rPr>
          <w:noProof/>
        </w:rPr>
        <w:fldChar w:fldCharType="end"/>
      </w:r>
    </w:p>
    <w:p w14:paraId="178EF9C2" w14:textId="6D1EE8F7"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_Toc219190711 \h </w:instrText>
      </w:r>
      <w:r>
        <w:rPr>
          <w:noProof/>
        </w:rPr>
      </w:r>
      <w:r>
        <w:rPr>
          <w:noProof/>
        </w:rPr>
        <w:fldChar w:fldCharType="separate"/>
      </w:r>
      <w:r>
        <w:rPr>
          <w:noProof/>
        </w:rPr>
        <w:t>193</w:t>
      </w:r>
      <w:r>
        <w:rPr>
          <w:noProof/>
        </w:rPr>
        <w:fldChar w:fldCharType="end"/>
      </w:r>
    </w:p>
    <w:p w14:paraId="63103BB3" w14:textId="7C96C162"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_Toc219190712 \h </w:instrText>
      </w:r>
      <w:r>
        <w:rPr>
          <w:noProof/>
        </w:rPr>
      </w:r>
      <w:r>
        <w:rPr>
          <w:noProof/>
        </w:rPr>
        <w:fldChar w:fldCharType="separate"/>
      </w:r>
      <w:r>
        <w:rPr>
          <w:noProof/>
        </w:rPr>
        <w:t>194</w:t>
      </w:r>
      <w:r>
        <w:rPr>
          <w:noProof/>
        </w:rPr>
        <w:fldChar w:fldCharType="end"/>
      </w:r>
    </w:p>
    <w:p w14:paraId="00CF3306" w14:textId="2BBBC748"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sidRPr="00B66478">
        <w:rPr>
          <w:rFonts w:eastAsia="Times New Roman"/>
          <w:noProof/>
        </w:rPr>
        <w:t>7</w:t>
      </w:r>
      <w:r>
        <w:rPr>
          <w:rFonts w:asciiTheme="minorHAnsi" w:eastAsiaTheme="minorEastAsia" w:hAnsiTheme="minorHAnsi" w:cstheme="minorBidi"/>
          <w:noProof/>
          <w:kern w:val="2"/>
          <w:sz w:val="24"/>
          <w:szCs w:val="24"/>
          <w:lang w:eastAsia="en-GB"/>
          <w14:ligatures w14:val="standardContextual"/>
        </w:rPr>
        <w:tab/>
      </w:r>
      <w:r w:rsidRPr="00B66478">
        <w:rPr>
          <w:rFonts w:eastAsia="Times New Roman"/>
          <w:noProof/>
        </w:rPr>
        <w:t>Usage of Nudr_DataRepository Service API for Structured Data for Exposure</w:t>
      </w:r>
      <w:r>
        <w:rPr>
          <w:noProof/>
        </w:rPr>
        <w:tab/>
      </w:r>
      <w:r>
        <w:rPr>
          <w:noProof/>
        </w:rPr>
        <w:fldChar w:fldCharType="begin" w:fldLock="1"/>
      </w:r>
      <w:r>
        <w:rPr>
          <w:noProof/>
        </w:rPr>
        <w:instrText xml:space="preserve"> PAGEREF _Toc219190713 \h </w:instrText>
      </w:r>
      <w:r>
        <w:rPr>
          <w:noProof/>
        </w:rPr>
      </w:r>
      <w:r>
        <w:rPr>
          <w:noProof/>
        </w:rPr>
        <w:fldChar w:fldCharType="separate"/>
      </w:r>
      <w:r>
        <w:rPr>
          <w:noProof/>
        </w:rPr>
        <w:t>194</w:t>
      </w:r>
      <w:r>
        <w:rPr>
          <w:noProof/>
        </w:rPr>
        <w:fldChar w:fldCharType="end"/>
      </w:r>
    </w:p>
    <w:p w14:paraId="27E51D5C" w14:textId="61E051A6"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_Toc219190714 \h </w:instrText>
      </w:r>
      <w:r>
        <w:rPr>
          <w:noProof/>
        </w:rPr>
      </w:r>
      <w:r>
        <w:rPr>
          <w:noProof/>
        </w:rPr>
        <w:fldChar w:fldCharType="separate"/>
      </w:r>
      <w:r>
        <w:rPr>
          <w:noProof/>
        </w:rPr>
        <w:t>194</w:t>
      </w:r>
      <w:r>
        <w:rPr>
          <w:noProof/>
        </w:rPr>
        <w:fldChar w:fldCharType="end"/>
      </w:r>
    </w:p>
    <w:p w14:paraId="1BA42466" w14:textId="78F5BE14"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_Toc219190715 \h </w:instrText>
      </w:r>
      <w:r>
        <w:rPr>
          <w:noProof/>
        </w:rPr>
      </w:r>
      <w:r>
        <w:rPr>
          <w:noProof/>
        </w:rPr>
        <w:fldChar w:fldCharType="separate"/>
      </w:r>
      <w:r>
        <w:rPr>
          <w:noProof/>
        </w:rPr>
        <w:t>194</w:t>
      </w:r>
      <w:r>
        <w:rPr>
          <w:noProof/>
        </w:rPr>
        <w:fldChar w:fldCharType="end"/>
      </w:r>
    </w:p>
    <w:p w14:paraId="03151119" w14:textId="7873992A"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_Toc219190716 \h </w:instrText>
      </w:r>
      <w:r>
        <w:rPr>
          <w:noProof/>
        </w:rPr>
      </w:r>
      <w:r>
        <w:rPr>
          <w:noProof/>
        </w:rPr>
        <w:fldChar w:fldCharType="separate"/>
      </w:r>
      <w:r>
        <w:rPr>
          <w:noProof/>
        </w:rPr>
        <w:t>194</w:t>
      </w:r>
      <w:r>
        <w:rPr>
          <w:noProof/>
        </w:rPr>
        <w:fldChar w:fldCharType="end"/>
      </w:r>
    </w:p>
    <w:p w14:paraId="5A3D921B" w14:textId="5F400918"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_Toc219190717 \h </w:instrText>
      </w:r>
      <w:r>
        <w:rPr>
          <w:noProof/>
        </w:rPr>
      </w:r>
      <w:r>
        <w:rPr>
          <w:noProof/>
        </w:rPr>
        <w:fldChar w:fldCharType="separate"/>
      </w:r>
      <w:r>
        <w:rPr>
          <w:noProof/>
        </w:rPr>
        <w:t>194</w:t>
      </w:r>
      <w:r>
        <w:rPr>
          <w:noProof/>
        </w:rPr>
        <w:fldChar w:fldCharType="end"/>
      </w:r>
    </w:p>
    <w:p w14:paraId="071B09D7" w14:textId="29DF4482"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AccessAndMobilityData</w:t>
      </w:r>
      <w:r>
        <w:rPr>
          <w:noProof/>
        </w:rPr>
        <w:tab/>
      </w:r>
      <w:r>
        <w:rPr>
          <w:noProof/>
        </w:rPr>
        <w:fldChar w:fldCharType="begin" w:fldLock="1"/>
      </w:r>
      <w:r>
        <w:rPr>
          <w:noProof/>
        </w:rPr>
        <w:instrText xml:space="preserve"> PAGEREF _Toc219190718 \h </w:instrText>
      </w:r>
      <w:r>
        <w:rPr>
          <w:noProof/>
        </w:rPr>
      </w:r>
      <w:r>
        <w:rPr>
          <w:noProof/>
        </w:rPr>
        <w:fldChar w:fldCharType="separate"/>
      </w:r>
      <w:r>
        <w:rPr>
          <w:noProof/>
        </w:rPr>
        <w:t>196</w:t>
      </w:r>
      <w:r>
        <w:rPr>
          <w:noProof/>
        </w:rPr>
        <w:fldChar w:fldCharType="end"/>
      </w:r>
    </w:p>
    <w:p w14:paraId="33553EBE" w14:textId="31BC1C1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_Toc219190719 \h </w:instrText>
      </w:r>
      <w:r>
        <w:rPr>
          <w:noProof/>
        </w:rPr>
      </w:r>
      <w:r>
        <w:rPr>
          <w:noProof/>
        </w:rPr>
        <w:fldChar w:fldCharType="separate"/>
      </w:r>
      <w:r>
        <w:rPr>
          <w:noProof/>
        </w:rPr>
        <w:t>196</w:t>
      </w:r>
      <w:r>
        <w:rPr>
          <w:noProof/>
        </w:rPr>
        <w:fldChar w:fldCharType="end"/>
      </w:r>
    </w:p>
    <w:p w14:paraId="6854DD5B" w14:textId="09CB7944"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_Toc219190720 \h </w:instrText>
      </w:r>
      <w:r>
        <w:rPr>
          <w:noProof/>
        </w:rPr>
      </w:r>
      <w:r>
        <w:rPr>
          <w:noProof/>
        </w:rPr>
        <w:fldChar w:fldCharType="separate"/>
      </w:r>
      <w:r>
        <w:rPr>
          <w:noProof/>
        </w:rPr>
        <w:t>196</w:t>
      </w:r>
      <w:r>
        <w:rPr>
          <w:noProof/>
        </w:rPr>
        <w:fldChar w:fldCharType="end"/>
      </w:r>
    </w:p>
    <w:p w14:paraId="1ABCE033" w14:textId="0AC62F3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_Toc219190721 \h </w:instrText>
      </w:r>
      <w:r>
        <w:rPr>
          <w:noProof/>
        </w:rPr>
      </w:r>
      <w:r>
        <w:rPr>
          <w:noProof/>
        </w:rPr>
        <w:fldChar w:fldCharType="separate"/>
      </w:r>
      <w:r>
        <w:rPr>
          <w:noProof/>
        </w:rPr>
        <w:t>196</w:t>
      </w:r>
      <w:r>
        <w:rPr>
          <w:noProof/>
        </w:rPr>
        <w:fldChar w:fldCharType="end"/>
      </w:r>
    </w:p>
    <w:p w14:paraId="5AF1CCD5" w14:textId="4596B5B4"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_Toc219190722 \h </w:instrText>
      </w:r>
      <w:r>
        <w:rPr>
          <w:noProof/>
        </w:rPr>
      </w:r>
      <w:r>
        <w:rPr>
          <w:noProof/>
        </w:rPr>
        <w:fldChar w:fldCharType="separate"/>
      </w:r>
      <w:r>
        <w:rPr>
          <w:noProof/>
        </w:rPr>
        <w:t>196</w:t>
      </w:r>
      <w:r>
        <w:rPr>
          <w:noProof/>
        </w:rPr>
        <w:fldChar w:fldCharType="end"/>
      </w:r>
    </w:p>
    <w:p w14:paraId="094BEC16" w14:textId="51AC85EF"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_Toc219190723 \h </w:instrText>
      </w:r>
      <w:r>
        <w:rPr>
          <w:noProof/>
        </w:rPr>
      </w:r>
      <w:r>
        <w:rPr>
          <w:noProof/>
        </w:rPr>
        <w:fldChar w:fldCharType="separate"/>
      </w:r>
      <w:r>
        <w:rPr>
          <w:noProof/>
        </w:rPr>
        <w:t>197</w:t>
      </w:r>
      <w:r>
        <w:rPr>
          <w:noProof/>
        </w:rPr>
        <w:fldChar w:fldCharType="end"/>
      </w:r>
    </w:p>
    <w:p w14:paraId="40ACC043" w14:textId="723C11D2"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_Toc219190724 \h </w:instrText>
      </w:r>
      <w:r>
        <w:rPr>
          <w:noProof/>
        </w:rPr>
      </w:r>
      <w:r>
        <w:rPr>
          <w:noProof/>
        </w:rPr>
        <w:fldChar w:fldCharType="separate"/>
      </w:r>
      <w:r>
        <w:rPr>
          <w:noProof/>
        </w:rPr>
        <w:t>197</w:t>
      </w:r>
      <w:r>
        <w:rPr>
          <w:noProof/>
        </w:rPr>
        <w:fldChar w:fldCharType="end"/>
      </w:r>
    </w:p>
    <w:p w14:paraId="3E58B3FD" w14:textId="488955AA"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7.2.3.3.4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_Toc219190725 \h </w:instrText>
      </w:r>
      <w:r>
        <w:rPr>
          <w:noProof/>
        </w:rPr>
      </w:r>
      <w:r>
        <w:rPr>
          <w:noProof/>
        </w:rPr>
        <w:fldChar w:fldCharType="separate"/>
      </w:r>
      <w:r>
        <w:rPr>
          <w:noProof/>
        </w:rPr>
        <w:t>198</w:t>
      </w:r>
      <w:r>
        <w:rPr>
          <w:noProof/>
        </w:rPr>
        <w:fldChar w:fldCharType="end"/>
      </w:r>
    </w:p>
    <w:p w14:paraId="6BFDCF18" w14:textId="6AE843E6"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Resource: PduSessionManagementData</w:t>
      </w:r>
      <w:r>
        <w:rPr>
          <w:noProof/>
        </w:rPr>
        <w:tab/>
      </w:r>
      <w:r>
        <w:rPr>
          <w:noProof/>
        </w:rPr>
        <w:fldChar w:fldCharType="begin" w:fldLock="1"/>
      </w:r>
      <w:r>
        <w:rPr>
          <w:noProof/>
        </w:rPr>
        <w:instrText xml:space="preserve"> PAGEREF _Toc219190726 \h </w:instrText>
      </w:r>
      <w:r>
        <w:rPr>
          <w:noProof/>
        </w:rPr>
      </w:r>
      <w:r>
        <w:rPr>
          <w:noProof/>
        </w:rPr>
        <w:fldChar w:fldCharType="separate"/>
      </w:r>
      <w:r>
        <w:rPr>
          <w:noProof/>
        </w:rPr>
        <w:t>198</w:t>
      </w:r>
      <w:r>
        <w:rPr>
          <w:noProof/>
        </w:rPr>
        <w:fldChar w:fldCharType="end"/>
      </w:r>
    </w:p>
    <w:p w14:paraId="02FEB1ED" w14:textId="6B2B399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_Toc219190727 \h </w:instrText>
      </w:r>
      <w:r>
        <w:rPr>
          <w:noProof/>
        </w:rPr>
      </w:r>
      <w:r>
        <w:rPr>
          <w:noProof/>
        </w:rPr>
        <w:fldChar w:fldCharType="separate"/>
      </w:r>
      <w:r>
        <w:rPr>
          <w:noProof/>
        </w:rPr>
        <w:t>198</w:t>
      </w:r>
      <w:r>
        <w:rPr>
          <w:noProof/>
        </w:rPr>
        <w:fldChar w:fldCharType="end"/>
      </w:r>
    </w:p>
    <w:p w14:paraId="7FFC7B47" w14:textId="39B6941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_Toc219190728 \h </w:instrText>
      </w:r>
      <w:r>
        <w:rPr>
          <w:noProof/>
        </w:rPr>
      </w:r>
      <w:r>
        <w:rPr>
          <w:noProof/>
        </w:rPr>
        <w:fldChar w:fldCharType="separate"/>
      </w:r>
      <w:r>
        <w:rPr>
          <w:noProof/>
        </w:rPr>
        <w:t>198</w:t>
      </w:r>
      <w:r>
        <w:rPr>
          <w:noProof/>
        </w:rPr>
        <w:fldChar w:fldCharType="end"/>
      </w:r>
    </w:p>
    <w:p w14:paraId="14125D1E" w14:textId="3ABEEE4E"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_Toc219190729 \h </w:instrText>
      </w:r>
      <w:r>
        <w:rPr>
          <w:noProof/>
        </w:rPr>
      </w:r>
      <w:r>
        <w:rPr>
          <w:noProof/>
        </w:rPr>
        <w:fldChar w:fldCharType="separate"/>
      </w:r>
      <w:r>
        <w:rPr>
          <w:noProof/>
        </w:rPr>
        <w:t>199</w:t>
      </w:r>
      <w:r>
        <w:rPr>
          <w:noProof/>
        </w:rPr>
        <w:fldChar w:fldCharType="end"/>
      </w:r>
    </w:p>
    <w:p w14:paraId="1F8AF7EE" w14:textId="3FD6477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_Toc219190730 \h </w:instrText>
      </w:r>
      <w:r>
        <w:rPr>
          <w:noProof/>
        </w:rPr>
      </w:r>
      <w:r>
        <w:rPr>
          <w:noProof/>
        </w:rPr>
        <w:fldChar w:fldCharType="separate"/>
      </w:r>
      <w:r>
        <w:rPr>
          <w:noProof/>
        </w:rPr>
        <w:t>199</w:t>
      </w:r>
      <w:r>
        <w:rPr>
          <w:noProof/>
        </w:rPr>
        <w:fldChar w:fldCharType="end"/>
      </w:r>
    </w:p>
    <w:p w14:paraId="3156297F" w14:textId="6A0111DC"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7.2.4.3.2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_Toc219190731 \h </w:instrText>
      </w:r>
      <w:r>
        <w:rPr>
          <w:noProof/>
        </w:rPr>
      </w:r>
      <w:r>
        <w:rPr>
          <w:noProof/>
        </w:rPr>
        <w:fldChar w:fldCharType="separate"/>
      </w:r>
      <w:r>
        <w:rPr>
          <w:noProof/>
        </w:rPr>
        <w:t>199</w:t>
      </w:r>
      <w:r>
        <w:rPr>
          <w:noProof/>
        </w:rPr>
        <w:fldChar w:fldCharType="end"/>
      </w:r>
    </w:p>
    <w:p w14:paraId="5182C447" w14:textId="7E856A7D"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7.2.4.3.3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_Toc219190732 \h </w:instrText>
      </w:r>
      <w:r>
        <w:rPr>
          <w:noProof/>
        </w:rPr>
      </w:r>
      <w:r>
        <w:rPr>
          <w:noProof/>
        </w:rPr>
        <w:fldChar w:fldCharType="separate"/>
      </w:r>
      <w:r>
        <w:rPr>
          <w:noProof/>
        </w:rPr>
        <w:t>200</w:t>
      </w:r>
      <w:r>
        <w:rPr>
          <w:noProof/>
        </w:rPr>
        <w:fldChar w:fldCharType="end"/>
      </w:r>
    </w:p>
    <w:p w14:paraId="20B0BB26" w14:textId="1405A91A"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Resource: ExposureDataSubscriptions</w:t>
      </w:r>
      <w:r>
        <w:rPr>
          <w:noProof/>
        </w:rPr>
        <w:tab/>
      </w:r>
      <w:r>
        <w:rPr>
          <w:noProof/>
        </w:rPr>
        <w:fldChar w:fldCharType="begin" w:fldLock="1"/>
      </w:r>
      <w:r>
        <w:rPr>
          <w:noProof/>
        </w:rPr>
        <w:instrText xml:space="preserve"> PAGEREF _Toc219190733 \h </w:instrText>
      </w:r>
      <w:r>
        <w:rPr>
          <w:noProof/>
        </w:rPr>
      </w:r>
      <w:r>
        <w:rPr>
          <w:noProof/>
        </w:rPr>
        <w:fldChar w:fldCharType="separate"/>
      </w:r>
      <w:r>
        <w:rPr>
          <w:noProof/>
        </w:rPr>
        <w:t>201</w:t>
      </w:r>
      <w:r>
        <w:rPr>
          <w:noProof/>
        </w:rPr>
        <w:fldChar w:fldCharType="end"/>
      </w:r>
    </w:p>
    <w:p w14:paraId="3708751A" w14:textId="62FE43EA"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_Toc219190734 \h </w:instrText>
      </w:r>
      <w:r>
        <w:rPr>
          <w:noProof/>
        </w:rPr>
      </w:r>
      <w:r>
        <w:rPr>
          <w:noProof/>
        </w:rPr>
        <w:fldChar w:fldCharType="separate"/>
      </w:r>
      <w:r>
        <w:rPr>
          <w:noProof/>
        </w:rPr>
        <w:t>201</w:t>
      </w:r>
      <w:r>
        <w:rPr>
          <w:noProof/>
        </w:rPr>
        <w:fldChar w:fldCharType="end"/>
      </w:r>
    </w:p>
    <w:p w14:paraId="5A81272F" w14:textId="0992AF2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_Toc219190735 \h </w:instrText>
      </w:r>
      <w:r>
        <w:rPr>
          <w:noProof/>
        </w:rPr>
      </w:r>
      <w:r>
        <w:rPr>
          <w:noProof/>
        </w:rPr>
        <w:fldChar w:fldCharType="separate"/>
      </w:r>
      <w:r>
        <w:rPr>
          <w:noProof/>
        </w:rPr>
        <w:t>201</w:t>
      </w:r>
      <w:r>
        <w:rPr>
          <w:noProof/>
        </w:rPr>
        <w:fldChar w:fldCharType="end"/>
      </w:r>
    </w:p>
    <w:p w14:paraId="27C90D84" w14:textId="27BF15D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_Toc219190736 \h </w:instrText>
      </w:r>
      <w:r>
        <w:rPr>
          <w:noProof/>
        </w:rPr>
      </w:r>
      <w:r>
        <w:rPr>
          <w:noProof/>
        </w:rPr>
        <w:fldChar w:fldCharType="separate"/>
      </w:r>
      <w:r>
        <w:rPr>
          <w:noProof/>
        </w:rPr>
        <w:t>201</w:t>
      </w:r>
      <w:r>
        <w:rPr>
          <w:noProof/>
        </w:rPr>
        <w:fldChar w:fldCharType="end"/>
      </w:r>
    </w:p>
    <w:p w14:paraId="671859D1" w14:textId="7A31B79B"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7.2.5.3.1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_Toc219190737 \h </w:instrText>
      </w:r>
      <w:r>
        <w:rPr>
          <w:noProof/>
        </w:rPr>
      </w:r>
      <w:r>
        <w:rPr>
          <w:noProof/>
        </w:rPr>
        <w:fldChar w:fldCharType="separate"/>
      </w:r>
      <w:r>
        <w:rPr>
          <w:noProof/>
        </w:rPr>
        <w:t>201</w:t>
      </w:r>
      <w:r>
        <w:rPr>
          <w:noProof/>
        </w:rPr>
        <w:fldChar w:fldCharType="end"/>
      </w:r>
    </w:p>
    <w:p w14:paraId="2C3A911A" w14:textId="057C5AC1"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Resource: IndividualExposureDataSubscription</w:t>
      </w:r>
      <w:r>
        <w:rPr>
          <w:noProof/>
        </w:rPr>
        <w:tab/>
      </w:r>
      <w:r>
        <w:rPr>
          <w:noProof/>
        </w:rPr>
        <w:fldChar w:fldCharType="begin" w:fldLock="1"/>
      </w:r>
      <w:r>
        <w:rPr>
          <w:noProof/>
        </w:rPr>
        <w:instrText xml:space="preserve"> PAGEREF _Toc219190738 \h </w:instrText>
      </w:r>
      <w:r>
        <w:rPr>
          <w:noProof/>
        </w:rPr>
      </w:r>
      <w:r>
        <w:rPr>
          <w:noProof/>
        </w:rPr>
        <w:fldChar w:fldCharType="separate"/>
      </w:r>
      <w:r>
        <w:rPr>
          <w:noProof/>
        </w:rPr>
        <w:t>202</w:t>
      </w:r>
      <w:r>
        <w:rPr>
          <w:noProof/>
        </w:rPr>
        <w:fldChar w:fldCharType="end"/>
      </w:r>
    </w:p>
    <w:p w14:paraId="5DDD54AE" w14:textId="67BA9901"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_Toc219190739 \h </w:instrText>
      </w:r>
      <w:r>
        <w:rPr>
          <w:noProof/>
        </w:rPr>
      </w:r>
      <w:r>
        <w:rPr>
          <w:noProof/>
        </w:rPr>
        <w:fldChar w:fldCharType="separate"/>
      </w:r>
      <w:r>
        <w:rPr>
          <w:noProof/>
        </w:rPr>
        <w:t>202</w:t>
      </w:r>
      <w:r>
        <w:rPr>
          <w:noProof/>
        </w:rPr>
        <w:fldChar w:fldCharType="end"/>
      </w:r>
    </w:p>
    <w:p w14:paraId="0F0686EF" w14:textId="3922139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_Toc219190740 \h </w:instrText>
      </w:r>
      <w:r>
        <w:rPr>
          <w:noProof/>
        </w:rPr>
      </w:r>
      <w:r>
        <w:rPr>
          <w:noProof/>
        </w:rPr>
        <w:fldChar w:fldCharType="separate"/>
      </w:r>
      <w:r>
        <w:rPr>
          <w:noProof/>
        </w:rPr>
        <w:t>202</w:t>
      </w:r>
      <w:r>
        <w:rPr>
          <w:noProof/>
        </w:rPr>
        <w:fldChar w:fldCharType="end"/>
      </w:r>
    </w:p>
    <w:p w14:paraId="08732BA3" w14:textId="014FC51B"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_Toc219190741 \h </w:instrText>
      </w:r>
      <w:r>
        <w:rPr>
          <w:noProof/>
        </w:rPr>
      </w:r>
      <w:r>
        <w:rPr>
          <w:noProof/>
        </w:rPr>
        <w:fldChar w:fldCharType="separate"/>
      </w:r>
      <w:r>
        <w:rPr>
          <w:noProof/>
        </w:rPr>
        <w:t>202</w:t>
      </w:r>
      <w:r>
        <w:rPr>
          <w:noProof/>
        </w:rPr>
        <w:fldChar w:fldCharType="end"/>
      </w:r>
    </w:p>
    <w:p w14:paraId="455DB128" w14:textId="508075E3"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_Toc219190742 \h </w:instrText>
      </w:r>
      <w:r>
        <w:rPr>
          <w:noProof/>
        </w:rPr>
      </w:r>
      <w:r>
        <w:rPr>
          <w:noProof/>
        </w:rPr>
        <w:fldChar w:fldCharType="separate"/>
      </w:r>
      <w:r>
        <w:rPr>
          <w:noProof/>
        </w:rPr>
        <w:t>202</w:t>
      </w:r>
      <w:r>
        <w:rPr>
          <w:noProof/>
        </w:rPr>
        <w:fldChar w:fldCharType="end"/>
      </w:r>
    </w:p>
    <w:p w14:paraId="36621410" w14:textId="45F40925" w:rsidR="00213AAA" w:rsidRDefault="00213AAA">
      <w:pPr>
        <w:pStyle w:val="TOC5"/>
        <w:rPr>
          <w:rFonts w:asciiTheme="minorHAnsi" w:eastAsiaTheme="minorEastAsia" w:hAnsiTheme="minorHAnsi" w:cstheme="minorBidi"/>
          <w:noProof/>
          <w:kern w:val="2"/>
          <w:sz w:val="24"/>
          <w:szCs w:val="24"/>
          <w:lang w:eastAsia="en-GB"/>
          <w14:ligatures w14:val="standardContextual"/>
        </w:rPr>
      </w:pPr>
      <w:r>
        <w:rPr>
          <w:noProof/>
        </w:rPr>
        <w:t>7.2.6.3.2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_Toc219190743 \h </w:instrText>
      </w:r>
      <w:r>
        <w:rPr>
          <w:noProof/>
        </w:rPr>
      </w:r>
      <w:r>
        <w:rPr>
          <w:noProof/>
        </w:rPr>
        <w:fldChar w:fldCharType="separate"/>
      </w:r>
      <w:r>
        <w:rPr>
          <w:noProof/>
        </w:rPr>
        <w:t>202</w:t>
      </w:r>
      <w:r>
        <w:rPr>
          <w:noProof/>
        </w:rPr>
        <w:fldChar w:fldCharType="end"/>
      </w:r>
    </w:p>
    <w:p w14:paraId="6BA87D0E" w14:textId="7C7CC15F"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_Toc219190744 \h </w:instrText>
      </w:r>
      <w:r>
        <w:rPr>
          <w:noProof/>
        </w:rPr>
      </w:r>
      <w:r>
        <w:rPr>
          <w:noProof/>
        </w:rPr>
        <w:fldChar w:fldCharType="separate"/>
      </w:r>
      <w:r>
        <w:rPr>
          <w:noProof/>
        </w:rPr>
        <w:t>203</w:t>
      </w:r>
      <w:r>
        <w:rPr>
          <w:noProof/>
        </w:rPr>
        <w:fldChar w:fldCharType="end"/>
      </w:r>
    </w:p>
    <w:p w14:paraId="39D27AB9" w14:textId="5870BBB0"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_Toc219190745 \h </w:instrText>
      </w:r>
      <w:r>
        <w:rPr>
          <w:noProof/>
        </w:rPr>
      </w:r>
      <w:r>
        <w:rPr>
          <w:noProof/>
        </w:rPr>
        <w:fldChar w:fldCharType="separate"/>
      </w:r>
      <w:r>
        <w:rPr>
          <w:noProof/>
        </w:rPr>
        <w:t>203</w:t>
      </w:r>
      <w:r>
        <w:rPr>
          <w:noProof/>
        </w:rPr>
        <w:fldChar w:fldCharType="end"/>
      </w:r>
    </w:p>
    <w:p w14:paraId="5ABACFC4" w14:textId="7E0162F7"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_Toc219190746 \h </w:instrText>
      </w:r>
      <w:r>
        <w:rPr>
          <w:noProof/>
        </w:rPr>
      </w:r>
      <w:r>
        <w:rPr>
          <w:noProof/>
        </w:rPr>
        <w:fldChar w:fldCharType="separate"/>
      </w:r>
      <w:r>
        <w:rPr>
          <w:noProof/>
        </w:rPr>
        <w:t>204</w:t>
      </w:r>
      <w:r>
        <w:rPr>
          <w:noProof/>
        </w:rPr>
        <w:fldChar w:fldCharType="end"/>
      </w:r>
    </w:p>
    <w:p w14:paraId="4BC173C2" w14:textId="7AE1AFB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_Toc219190747 \h </w:instrText>
      </w:r>
      <w:r>
        <w:rPr>
          <w:noProof/>
        </w:rPr>
      </w:r>
      <w:r>
        <w:rPr>
          <w:noProof/>
        </w:rPr>
        <w:fldChar w:fldCharType="separate"/>
      </w:r>
      <w:r>
        <w:rPr>
          <w:noProof/>
        </w:rPr>
        <w:t>204</w:t>
      </w:r>
      <w:r>
        <w:rPr>
          <w:noProof/>
        </w:rPr>
        <w:fldChar w:fldCharType="end"/>
      </w:r>
    </w:p>
    <w:p w14:paraId="5782C659" w14:textId="15826CD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Type AccessAndMobilityData</w:t>
      </w:r>
      <w:r>
        <w:rPr>
          <w:noProof/>
        </w:rPr>
        <w:tab/>
      </w:r>
      <w:r>
        <w:rPr>
          <w:noProof/>
        </w:rPr>
        <w:fldChar w:fldCharType="begin" w:fldLock="1"/>
      </w:r>
      <w:r>
        <w:rPr>
          <w:noProof/>
        </w:rPr>
        <w:instrText xml:space="preserve"> PAGEREF _Toc219190748 \h </w:instrText>
      </w:r>
      <w:r>
        <w:rPr>
          <w:noProof/>
        </w:rPr>
      </w:r>
      <w:r>
        <w:rPr>
          <w:noProof/>
        </w:rPr>
        <w:fldChar w:fldCharType="separate"/>
      </w:r>
      <w:r>
        <w:rPr>
          <w:noProof/>
        </w:rPr>
        <w:t>205</w:t>
      </w:r>
      <w:r>
        <w:rPr>
          <w:noProof/>
        </w:rPr>
        <w:fldChar w:fldCharType="end"/>
      </w:r>
    </w:p>
    <w:p w14:paraId="4F001B40" w14:textId="4F26FD69"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Type PduSessionManagementData</w:t>
      </w:r>
      <w:r>
        <w:rPr>
          <w:noProof/>
        </w:rPr>
        <w:tab/>
      </w:r>
      <w:r>
        <w:rPr>
          <w:noProof/>
        </w:rPr>
        <w:fldChar w:fldCharType="begin" w:fldLock="1"/>
      </w:r>
      <w:r>
        <w:rPr>
          <w:noProof/>
        </w:rPr>
        <w:instrText xml:space="preserve"> PAGEREF _Toc219190749 \h </w:instrText>
      </w:r>
      <w:r>
        <w:rPr>
          <w:noProof/>
        </w:rPr>
      </w:r>
      <w:r>
        <w:rPr>
          <w:noProof/>
        </w:rPr>
        <w:fldChar w:fldCharType="separate"/>
      </w:r>
      <w:r>
        <w:rPr>
          <w:noProof/>
        </w:rPr>
        <w:t>206</w:t>
      </w:r>
      <w:r>
        <w:rPr>
          <w:noProof/>
        </w:rPr>
        <w:fldChar w:fldCharType="end"/>
      </w:r>
    </w:p>
    <w:p w14:paraId="522234B3" w14:textId="64B0B45D"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Type ExposureDataSubscription</w:t>
      </w:r>
      <w:r>
        <w:rPr>
          <w:noProof/>
        </w:rPr>
        <w:tab/>
      </w:r>
      <w:r>
        <w:rPr>
          <w:noProof/>
        </w:rPr>
        <w:fldChar w:fldCharType="begin" w:fldLock="1"/>
      </w:r>
      <w:r>
        <w:rPr>
          <w:noProof/>
        </w:rPr>
        <w:instrText xml:space="preserve"> PAGEREF _Toc219190750 \h </w:instrText>
      </w:r>
      <w:r>
        <w:rPr>
          <w:noProof/>
        </w:rPr>
      </w:r>
      <w:r>
        <w:rPr>
          <w:noProof/>
        </w:rPr>
        <w:fldChar w:fldCharType="separate"/>
      </w:r>
      <w:r>
        <w:rPr>
          <w:noProof/>
        </w:rPr>
        <w:t>207</w:t>
      </w:r>
      <w:r>
        <w:rPr>
          <w:noProof/>
        </w:rPr>
        <w:fldChar w:fldCharType="end"/>
      </w:r>
    </w:p>
    <w:p w14:paraId="054C97B0" w14:textId="3F093145"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ExposureDataChangeNotification</w:t>
      </w:r>
      <w:r>
        <w:rPr>
          <w:noProof/>
        </w:rPr>
        <w:tab/>
      </w:r>
      <w:r>
        <w:rPr>
          <w:noProof/>
        </w:rPr>
        <w:fldChar w:fldCharType="begin" w:fldLock="1"/>
      </w:r>
      <w:r>
        <w:rPr>
          <w:noProof/>
        </w:rPr>
        <w:instrText xml:space="preserve"> PAGEREF _Toc219190751 \h </w:instrText>
      </w:r>
      <w:r>
        <w:rPr>
          <w:noProof/>
        </w:rPr>
      </w:r>
      <w:r>
        <w:rPr>
          <w:noProof/>
        </w:rPr>
        <w:fldChar w:fldCharType="separate"/>
      </w:r>
      <w:r>
        <w:rPr>
          <w:noProof/>
        </w:rPr>
        <w:t>209</w:t>
      </w:r>
      <w:r>
        <w:rPr>
          <w:noProof/>
        </w:rPr>
        <w:fldChar w:fldCharType="end"/>
      </w:r>
    </w:p>
    <w:p w14:paraId="6663FA8D" w14:textId="38CA6E58"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_Toc219190752 \h </w:instrText>
      </w:r>
      <w:r>
        <w:rPr>
          <w:noProof/>
        </w:rPr>
      </w:r>
      <w:r>
        <w:rPr>
          <w:noProof/>
        </w:rPr>
        <w:fldChar w:fldCharType="separate"/>
      </w:r>
      <w:r>
        <w:rPr>
          <w:noProof/>
        </w:rPr>
        <w:t>209</w:t>
      </w:r>
      <w:r>
        <w:rPr>
          <w:noProof/>
        </w:rPr>
        <w:fldChar w:fldCharType="end"/>
      </w:r>
    </w:p>
    <w:p w14:paraId="248FD53B" w14:textId="6BCD2900"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_Toc219190753 \h </w:instrText>
      </w:r>
      <w:r>
        <w:rPr>
          <w:noProof/>
        </w:rPr>
      </w:r>
      <w:r>
        <w:rPr>
          <w:noProof/>
        </w:rPr>
        <w:fldChar w:fldCharType="separate"/>
      </w:r>
      <w:r>
        <w:rPr>
          <w:noProof/>
        </w:rPr>
        <w:t>209</w:t>
      </w:r>
      <w:r>
        <w:rPr>
          <w:noProof/>
        </w:rPr>
        <w:fldChar w:fldCharType="end"/>
      </w:r>
    </w:p>
    <w:p w14:paraId="3CF40263" w14:textId="0C9B4AEC"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_Toc219190754 \h </w:instrText>
      </w:r>
      <w:r>
        <w:rPr>
          <w:noProof/>
        </w:rPr>
      </w:r>
      <w:r>
        <w:rPr>
          <w:noProof/>
        </w:rPr>
        <w:fldChar w:fldCharType="separate"/>
      </w:r>
      <w:r>
        <w:rPr>
          <w:noProof/>
        </w:rPr>
        <w:t>209</w:t>
      </w:r>
      <w:r>
        <w:rPr>
          <w:noProof/>
        </w:rPr>
        <w:fldChar w:fldCharType="end"/>
      </w:r>
    </w:p>
    <w:p w14:paraId="780C7484" w14:textId="61C53796"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fldLock="1"/>
      </w:r>
      <w:r>
        <w:rPr>
          <w:noProof/>
        </w:rPr>
        <w:instrText xml:space="preserve"> PAGEREF _Toc219190755 \h </w:instrText>
      </w:r>
      <w:r>
        <w:rPr>
          <w:noProof/>
        </w:rPr>
      </w:r>
      <w:r>
        <w:rPr>
          <w:noProof/>
        </w:rPr>
        <w:fldChar w:fldCharType="separate"/>
      </w:r>
      <w:r>
        <w:rPr>
          <w:noProof/>
        </w:rPr>
        <w:t>209</w:t>
      </w:r>
      <w:r>
        <w:rPr>
          <w:noProof/>
        </w:rPr>
        <w:fldChar w:fldCharType="end"/>
      </w:r>
    </w:p>
    <w:p w14:paraId="10DEE304" w14:textId="1E8F0263" w:rsidR="00213AAA" w:rsidRDefault="00213AAA">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Enumeration: SmsSupport</w:t>
      </w:r>
      <w:r>
        <w:rPr>
          <w:noProof/>
        </w:rPr>
        <w:tab/>
      </w:r>
      <w:r>
        <w:rPr>
          <w:noProof/>
        </w:rPr>
        <w:fldChar w:fldCharType="begin" w:fldLock="1"/>
      </w:r>
      <w:r>
        <w:rPr>
          <w:noProof/>
        </w:rPr>
        <w:instrText xml:space="preserve"> PAGEREF _Toc219190756 \h </w:instrText>
      </w:r>
      <w:r>
        <w:rPr>
          <w:noProof/>
        </w:rPr>
      </w:r>
      <w:r>
        <w:rPr>
          <w:noProof/>
        </w:rPr>
        <w:fldChar w:fldCharType="separate"/>
      </w:r>
      <w:r>
        <w:rPr>
          <w:noProof/>
        </w:rPr>
        <w:t>210</w:t>
      </w:r>
      <w:r>
        <w:rPr>
          <w:noProof/>
        </w:rPr>
        <w:fldChar w:fldCharType="end"/>
      </w:r>
    </w:p>
    <w:p w14:paraId="51B7DC0E" w14:textId="1BC9B121"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_Toc219190757 \h </w:instrText>
      </w:r>
      <w:r>
        <w:rPr>
          <w:noProof/>
        </w:rPr>
      </w:r>
      <w:r>
        <w:rPr>
          <w:noProof/>
        </w:rPr>
        <w:fldChar w:fldCharType="separate"/>
      </w:r>
      <w:r>
        <w:rPr>
          <w:noProof/>
        </w:rPr>
        <w:t>210</w:t>
      </w:r>
      <w:r>
        <w:rPr>
          <w:noProof/>
        </w:rPr>
        <w:fldChar w:fldCharType="end"/>
      </w:r>
    </w:p>
    <w:p w14:paraId="1581E97E" w14:textId="59FFAF05"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_Toc219190758 \h </w:instrText>
      </w:r>
      <w:r>
        <w:rPr>
          <w:noProof/>
        </w:rPr>
      </w:r>
      <w:r>
        <w:rPr>
          <w:noProof/>
        </w:rPr>
        <w:fldChar w:fldCharType="separate"/>
      </w:r>
      <w:r>
        <w:rPr>
          <w:noProof/>
        </w:rPr>
        <w:t>210</w:t>
      </w:r>
      <w:r>
        <w:rPr>
          <w:noProof/>
        </w:rPr>
        <w:fldChar w:fldCharType="end"/>
      </w:r>
    </w:p>
    <w:p w14:paraId="33E74989" w14:textId="71DA050C"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_Toc219190759 \h </w:instrText>
      </w:r>
      <w:r>
        <w:rPr>
          <w:noProof/>
        </w:rPr>
      </w:r>
      <w:r>
        <w:rPr>
          <w:noProof/>
        </w:rPr>
        <w:fldChar w:fldCharType="separate"/>
      </w:r>
      <w:r>
        <w:rPr>
          <w:noProof/>
        </w:rPr>
        <w:t>210</w:t>
      </w:r>
      <w:r>
        <w:rPr>
          <w:noProof/>
        </w:rPr>
        <w:fldChar w:fldCharType="end"/>
      </w:r>
    </w:p>
    <w:p w14:paraId="4AFCE08A" w14:textId="34424ABC"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_Toc219190760 \h </w:instrText>
      </w:r>
      <w:r>
        <w:rPr>
          <w:noProof/>
        </w:rPr>
      </w:r>
      <w:r>
        <w:rPr>
          <w:noProof/>
        </w:rPr>
        <w:fldChar w:fldCharType="separate"/>
      </w:r>
      <w:r>
        <w:rPr>
          <w:noProof/>
        </w:rPr>
        <w:t>210</w:t>
      </w:r>
      <w:r>
        <w:rPr>
          <w:noProof/>
        </w:rPr>
        <w:fldChar w:fldCharType="end"/>
      </w:r>
    </w:p>
    <w:p w14:paraId="623EEAD1" w14:textId="3F742DE9"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_Toc219190761 \h </w:instrText>
      </w:r>
      <w:r>
        <w:rPr>
          <w:noProof/>
        </w:rPr>
      </w:r>
      <w:r>
        <w:rPr>
          <w:noProof/>
        </w:rPr>
        <w:fldChar w:fldCharType="separate"/>
      </w:r>
      <w:r>
        <w:rPr>
          <w:noProof/>
        </w:rPr>
        <w:t>210</w:t>
      </w:r>
      <w:r>
        <w:rPr>
          <w:noProof/>
        </w:rPr>
        <w:fldChar w:fldCharType="end"/>
      </w:r>
    </w:p>
    <w:p w14:paraId="22C34837" w14:textId="3EAB5C94" w:rsidR="00213AAA" w:rsidRDefault="00213AAA">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_Toc219190762 \h </w:instrText>
      </w:r>
      <w:r>
        <w:rPr>
          <w:noProof/>
        </w:rPr>
      </w:r>
      <w:r>
        <w:rPr>
          <w:noProof/>
        </w:rPr>
        <w:fldChar w:fldCharType="separate"/>
      </w:r>
      <w:r>
        <w:rPr>
          <w:noProof/>
        </w:rPr>
        <w:t>210</w:t>
      </w:r>
      <w:r>
        <w:rPr>
          <w:noProof/>
        </w:rPr>
        <w:fldChar w:fldCharType="end"/>
      </w:r>
    </w:p>
    <w:p w14:paraId="38B63C39" w14:textId="05E30D09"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_Toc219190763 \h </w:instrText>
      </w:r>
      <w:r>
        <w:rPr>
          <w:noProof/>
        </w:rPr>
      </w:r>
      <w:r>
        <w:rPr>
          <w:noProof/>
        </w:rPr>
        <w:fldChar w:fldCharType="separate"/>
      </w:r>
      <w:r>
        <w:rPr>
          <w:noProof/>
        </w:rPr>
        <w:t>210</w:t>
      </w:r>
      <w:r>
        <w:rPr>
          <w:noProof/>
        </w:rPr>
        <w:fldChar w:fldCharType="end"/>
      </w:r>
    </w:p>
    <w:p w14:paraId="4231332B" w14:textId="782EFEF4" w:rsidR="00213AAA" w:rsidRDefault="00213AAA">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Exposure Data Change Notification</w:t>
      </w:r>
      <w:r>
        <w:rPr>
          <w:noProof/>
        </w:rPr>
        <w:tab/>
      </w:r>
      <w:r>
        <w:rPr>
          <w:noProof/>
        </w:rPr>
        <w:fldChar w:fldCharType="begin" w:fldLock="1"/>
      </w:r>
      <w:r>
        <w:rPr>
          <w:noProof/>
        </w:rPr>
        <w:instrText xml:space="preserve"> PAGEREF _Toc219190764 \h </w:instrText>
      </w:r>
      <w:r>
        <w:rPr>
          <w:noProof/>
        </w:rPr>
      </w:r>
      <w:r>
        <w:rPr>
          <w:noProof/>
        </w:rPr>
        <w:fldChar w:fldCharType="separate"/>
      </w:r>
      <w:r>
        <w:rPr>
          <w:noProof/>
        </w:rPr>
        <w:t>211</w:t>
      </w:r>
      <w:r>
        <w:rPr>
          <w:noProof/>
        </w:rPr>
        <w:fldChar w:fldCharType="end"/>
      </w:r>
    </w:p>
    <w:p w14:paraId="7484D800" w14:textId="2C72BC28" w:rsidR="00213AAA" w:rsidRDefault="00213AA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_Toc219190765 \h </w:instrText>
      </w:r>
      <w:r>
        <w:rPr>
          <w:noProof/>
        </w:rPr>
      </w:r>
      <w:r>
        <w:rPr>
          <w:noProof/>
        </w:rPr>
        <w:fldChar w:fldCharType="separate"/>
      </w:r>
      <w:r>
        <w:rPr>
          <w:noProof/>
        </w:rPr>
        <w:t>211</w:t>
      </w:r>
      <w:r>
        <w:rPr>
          <w:noProof/>
        </w:rPr>
        <w:fldChar w:fldCharType="end"/>
      </w:r>
    </w:p>
    <w:p w14:paraId="275F80F9" w14:textId="70BD9AE1"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_Toc219190766 \h </w:instrText>
      </w:r>
      <w:r>
        <w:rPr>
          <w:noProof/>
        </w:rPr>
      </w:r>
      <w:r>
        <w:rPr>
          <w:noProof/>
        </w:rPr>
        <w:fldChar w:fldCharType="separate"/>
      </w:r>
      <w:r>
        <w:rPr>
          <w:noProof/>
        </w:rPr>
        <w:t>211</w:t>
      </w:r>
      <w:r>
        <w:rPr>
          <w:noProof/>
        </w:rPr>
        <w:fldChar w:fldCharType="end"/>
      </w:r>
    </w:p>
    <w:p w14:paraId="15E3856F" w14:textId="4B2EEA69"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B66478">
        <w:rPr>
          <w:rFonts w:eastAsia="Times New Roman"/>
          <w:noProof/>
        </w:rPr>
        <w:t>Nudr_DataRepository</w:t>
      </w:r>
      <w:r>
        <w:rPr>
          <w:noProof/>
        </w:rPr>
        <w:t xml:space="preserve"> API for Policy Data</w:t>
      </w:r>
      <w:r>
        <w:rPr>
          <w:noProof/>
        </w:rPr>
        <w:tab/>
      </w:r>
      <w:r>
        <w:rPr>
          <w:noProof/>
        </w:rPr>
        <w:fldChar w:fldCharType="begin" w:fldLock="1"/>
      </w:r>
      <w:r>
        <w:rPr>
          <w:noProof/>
        </w:rPr>
        <w:instrText xml:space="preserve"> PAGEREF _Toc219190767 \h </w:instrText>
      </w:r>
      <w:r>
        <w:rPr>
          <w:noProof/>
        </w:rPr>
      </w:r>
      <w:r>
        <w:rPr>
          <w:noProof/>
        </w:rPr>
        <w:fldChar w:fldCharType="separate"/>
      </w:r>
      <w:r>
        <w:rPr>
          <w:noProof/>
        </w:rPr>
        <w:t>212</w:t>
      </w:r>
      <w:r>
        <w:rPr>
          <w:noProof/>
        </w:rPr>
        <w:fldChar w:fldCharType="end"/>
      </w:r>
    </w:p>
    <w:p w14:paraId="5482B6E9" w14:textId="73479058"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B66478">
        <w:rPr>
          <w:rFonts w:eastAsia="Times New Roman"/>
          <w:noProof/>
        </w:rPr>
        <w:t>Nudr_DataRepository</w:t>
      </w:r>
      <w:r>
        <w:rPr>
          <w:noProof/>
        </w:rPr>
        <w:t xml:space="preserve"> API for Application Data</w:t>
      </w:r>
      <w:r>
        <w:rPr>
          <w:noProof/>
        </w:rPr>
        <w:tab/>
      </w:r>
      <w:r>
        <w:rPr>
          <w:noProof/>
        </w:rPr>
        <w:fldChar w:fldCharType="begin" w:fldLock="1"/>
      </w:r>
      <w:r>
        <w:rPr>
          <w:noProof/>
        </w:rPr>
        <w:instrText xml:space="preserve"> PAGEREF _Toc219190768 \h </w:instrText>
      </w:r>
      <w:r>
        <w:rPr>
          <w:noProof/>
        </w:rPr>
      </w:r>
      <w:r>
        <w:rPr>
          <w:noProof/>
        </w:rPr>
        <w:fldChar w:fldCharType="separate"/>
      </w:r>
      <w:r>
        <w:rPr>
          <w:noProof/>
        </w:rPr>
        <w:t>256</w:t>
      </w:r>
      <w:r>
        <w:rPr>
          <w:noProof/>
        </w:rPr>
        <w:fldChar w:fldCharType="end"/>
      </w:r>
    </w:p>
    <w:p w14:paraId="35AFDC57" w14:textId="1FC3C352" w:rsidR="00213AAA" w:rsidRDefault="00213AAA">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sidRPr="00B66478">
        <w:rPr>
          <w:rFonts w:eastAsia="Times New Roman"/>
          <w:noProof/>
        </w:rPr>
        <w:t>Nudr_DataRepository</w:t>
      </w:r>
      <w:r>
        <w:rPr>
          <w:noProof/>
        </w:rPr>
        <w:t xml:space="preserve"> API for Exposure Data</w:t>
      </w:r>
      <w:r>
        <w:rPr>
          <w:noProof/>
        </w:rPr>
        <w:tab/>
      </w:r>
      <w:r>
        <w:rPr>
          <w:noProof/>
        </w:rPr>
        <w:fldChar w:fldCharType="begin" w:fldLock="1"/>
      </w:r>
      <w:r>
        <w:rPr>
          <w:noProof/>
        </w:rPr>
        <w:instrText xml:space="preserve"> PAGEREF _Toc219190769 \h </w:instrText>
      </w:r>
      <w:r>
        <w:rPr>
          <w:noProof/>
        </w:rPr>
      </w:r>
      <w:r>
        <w:rPr>
          <w:noProof/>
        </w:rPr>
        <w:fldChar w:fldCharType="separate"/>
      </w:r>
      <w:r>
        <w:rPr>
          <w:noProof/>
        </w:rPr>
        <w:t>326</w:t>
      </w:r>
      <w:r>
        <w:rPr>
          <w:noProof/>
        </w:rPr>
        <w:fldChar w:fldCharType="end"/>
      </w:r>
    </w:p>
    <w:p w14:paraId="36A4CB53" w14:textId="19783E1F" w:rsidR="00213AAA" w:rsidRDefault="00213AA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_Toc219190770 \h </w:instrText>
      </w:r>
      <w:r>
        <w:rPr>
          <w:noProof/>
        </w:rPr>
      </w:r>
      <w:r>
        <w:rPr>
          <w:noProof/>
        </w:rPr>
        <w:fldChar w:fldCharType="separate"/>
      </w:r>
      <w:r>
        <w:rPr>
          <w:noProof/>
        </w:rPr>
        <w:t>338</w:t>
      </w:r>
      <w:r>
        <w:rPr>
          <w:noProof/>
        </w:rPr>
        <w:fldChar w:fldCharType="end"/>
      </w:r>
    </w:p>
    <w:p w14:paraId="75FDEF15" w14:textId="6B190132" w:rsidR="00AB0E5F" w:rsidRDefault="006F3D36" w:rsidP="00AB0E5F">
      <w:r>
        <w:rPr>
          <w:noProof/>
          <w:sz w:val="22"/>
        </w:rPr>
        <w:fldChar w:fldCharType="end"/>
      </w:r>
    </w:p>
    <w:p w14:paraId="29C9F8D5" w14:textId="77777777" w:rsidR="006672A0" w:rsidRDefault="00AB0E5F">
      <w:pPr>
        <w:pStyle w:val="Heading1"/>
      </w:pPr>
      <w:r>
        <w:br w:type="page"/>
      </w:r>
      <w:bookmarkStart w:id="33" w:name="_Toc185515796"/>
      <w:bookmarkStart w:id="34" w:name="_Toc219190327"/>
      <w:r w:rsidR="006672A0">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Heading1"/>
      </w:pPr>
      <w:r>
        <w:br w:type="page"/>
      </w:r>
      <w:bookmarkStart w:id="35" w:name="_Toc28012598"/>
      <w:bookmarkStart w:id="36" w:name="_Toc36038870"/>
      <w:bookmarkStart w:id="37" w:name="_Toc44688286"/>
      <w:bookmarkStart w:id="38" w:name="_Toc45133702"/>
      <w:bookmarkStart w:id="39" w:name="_Toc49931382"/>
      <w:bookmarkStart w:id="40" w:name="_Toc51762640"/>
      <w:bookmarkStart w:id="41" w:name="_Toc58848267"/>
      <w:bookmarkStart w:id="42" w:name="_Toc59017305"/>
      <w:bookmarkStart w:id="43" w:name="_Toc66279294"/>
      <w:bookmarkStart w:id="44" w:name="_Toc68168316"/>
      <w:bookmarkStart w:id="45" w:name="_Toc83232761"/>
      <w:bookmarkStart w:id="46" w:name="_Toc85549727"/>
      <w:bookmarkStart w:id="47" w:name="_Toc90655209"/>
      <w:bookmarkStart w:id="48" w:name="_Toc105600085"/>
      <w:bookmarkStart w:id="49" w:name="_Toc122114085"/>
      <w:bookmarkStart w:id="50" w:name="_Toc153788931"/>
      <w:bookmarkStart w:id="51" w:name="_Toc185515797"/>
      <w:bookmarkStart w:id="52" w:name="_Toc219190328"/>
      <w:r>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Heading1"/>
      </w:pPr>
      <w:bookmarkStart w:id="53" w:name="_Toc28012599"/>
      <w:bookmarkStart w:id="54" w:name="_Toc36038871"/>
      <w:bookmarkStart w:id="55" w:name="_Toc44688287"/>
      <w:bookmarkStart w:id="56" w:name="_Toc45133703"/>
      <w:bookmarkStart w:id="57" w:name="_Toc49931383"/>
      <w:bookmarkStart w:id="58" w:name="_Toc51762641"/>
      <w:bookmarkStart w:id="59" w:name="_Toc58848268"/>
      <w:bookmarkStart w:id="60" w:name="_Toc59017306"/>
      <w:bookmarkStart w:id="61" w:name="_Toc66279295"/>
      <w:bookmarkStart w:id="62" w:name="_Toc68168317"/>
      <w:bookmarkStart w:id="63" w:name="_Toc83232762"/>
      <w:bookmarkStart w:id="64" w:name="_Toc85549728"/>
      <w:bookmarkStart w:id="65" w:name="_Toc90655210"/>
      <w:bookmarkStart w:id="66" w:name="_Toc105600086"/>
      <w:bookmarkStart w:id="67" w:name="_Toc122114086"/>
      <w:bookmarkStart w:id="68" w:name="_Toc153788932"/>
      <w:bookmarkStart w:id="69" w:name="_Toc185515798"/>
      <w:bookmarkStart w:id="70" w:name="_Toc219190329"/>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Hyperlink"/>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DengXian"/>
        </w:rPr>
      </w:pPr>
      <w:r>
        <w:rPr>
          <w:rFonts w:eastAsia="DengXian"/>
        </w:rPr>
        <w:t>[9]</w:t>
      </w:r>
      <w:r>
        <w:rPr>
          <w:rFonts w:eastAsia="DengXian"/>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1" w:name="_Toc28012600"/>
      <w:bookmarkStart w:id="72" w:name="_Toc36038872"/>
      <w:bookmarkStart w:id="73" w:name="_Toc44688288"/>
      <w:bookmarkStart w:id="74" w:name="_Toc45133704"/>
      <w:bookmarkStart w:id="75" w:name="_Toc49931384"/>
      <w:bookmarkStart w:id="76" w:name="_Toc51762642"/>
      <w:bookmarkStart w:id="77" w:name="_Toc58848269"/>
      <w:bookmarkStart w:id="78" w:name="_Toc59017307"/>
      <w:bookmarkStart w:id="79" w:name="_Toc66279296"/>
      <w:bookmarkStart w:id="80" w:name="_Toc68168318"/>
      <w:bookmarkStart w:id="81" w:name="_Toc83232763"/>
      <w:bookmarkStart w:id="82" w:name="_Toc85549729"/>
      <w:bookmarkStart w:id="83" w:name="_Toc90655211"/>
      <w:bookmarkStart w:id="84" w:name="_Toc105600087"/>
      <w:bookmarkStart w:id="85" w:name="_Toc122114087"/>
      <w:bookmarkStart w:id="86"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Heading1"/>
      </w:pPr>
      <w:bookmarkStart w:id="87" w:name="_Toc185515799"/>
      <w:bookmarkStart w:id="88" w:name="_Toc219190330"/>
      <w:r>
        <w:t>3</w:t>
      </w:r>
      <w:r>
        <w:tab/>
        <w:t>Definitions</w:t>
      </w:r>
      <w:r>
        <w:rPr>
          <w:lang w:eastAsia="zh-CN"/>
        </w:rPr>
        <w:t xml:space="preserve"> </w:t>
      </w:r>
      <w:r>
        <w:t>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D7A90C7" w14:textId="77777777" w:rsidR="006672A0" w:rsidRDefault="006672A0">
      <w:pPr>
        <w:pStyle w:val="Heading2"/>
      </w:pPr>
      <w:bookmarkStart w:id="89" w:name="_Toc28012601"/>
      <w:bookmarkStart w:id="90" w:name="_Toc36038873"/>
      <w:bookmarkStart w:id="91" w:name="_Toc44688289"/>
      <w:bookmarkStart w:id="92" w:name="_Toc45133705"/>
      <w:bookmarkStart w:id="93" w:name="_Toc49931385"/>
      <w:bookmarkStart w:id="94" w:name="_Toc51762643"/>
      <w:bookmarkStart w:id="95" w:name="_Toc58848270"/>
      <w:bookmarkStart w:id="96" w:name="_Toc59017308"/>
      <w:bookmarkStart w:id="97" w:name="_Toc66279297"/>
      <w:bookmarkStart w:id="98" w:name="_Toc68168319"/>
      <w:bookmarkStart w:id="99" w:name="_Toc83232764"/>
      <w:bookmarkStart w:id="100" w:name="_Toc85549730"/>
      <w:bookmarkStart w:id="101" w:name="_Toc90655212"/>
      <w:bookmarkStart w:id="102" w:name="_Toc105600088"/>
      <w:bookmarkStart w:id="103" w:name="_Toc122114088"/>
      <w:bookmarkStart w:id="104" w:name="_Toc153788934"/>
      <w:bookmarkStart w:id="105" w:name="_Toc185515800"/>
      <w:bookmarkStart w:id="106" w:name="_Toc219190331"/>
      <w:r>
        <w:t>3.1</w:t>
      </w:r>
      <w:r>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Heading2"/>
      </w:pPr>
      <w:bookmarkStart w:id="107" w:name="_Toc28012602"/>
      <w:bookmarkStart w:id="108" w:name="_Toc36038874"/>
      <w:bookmarkStart w:id="109" w:name="_Toc44688290"/>
      <w:bookmarkStart w:id="110" w:name="_Toc45133706"/>
      <w:bookmarkStart w:id="111" w:name="_Toc49931386"/>
      <w:bookmarkStart w:id="112" w:name="_Toc51762644"/>
      <w:bookmarkStart w:id="113" w:name="_Toc58848271"/>
      <w:bookmarkStart w:id="114" w:name="_Toc59017309"/>
      <w:bookmarkStart w:id="115" w:name="_Toc66279298"/>
      <w:bookmarkStart w:id="116" w:name="_Toc68168320"/>
      <w:bookmarkStart w:id="117" w:name="_Toc83232765"/>
      <w:bookmarkStart w:id="118" w:name="_Toc85549731"/>
      <w:bookmarkStart w:id="119" w:name="_Toc90655213"/>
      <w:bookmarkStart w:id="120" w:name="_Toc105600089"/>
      <w:bookmarkStart w:id="121" w:name="_Toc122114089"/>
      <w:bookmarkStart w:id="122" w:name="_Toc153788935"/>
      <w:bookmarkStart w:id="123" w:name="_Toc185515801"/>
      <w:bookmarkStart w:id="124" w:name="_Toc219190332"/>
      <w:r>
        <w:t>3.2</w:t>
      </w:r>
      <w: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Heading1"/>
      </w:pPr>
      <w:bookmarkStart w:id="125" w:name="_Toc28012603"/>
      <w:bookmarkStart w:id="126" w:name="_Toc36038875"/>
      <w:bookmarkStart w:id="127" w:name="_Toc44688291"/>
      <w:bookmarkStart w:id="128" w:name="_Toc45133707"/>
      <w:bookmarkStart w:id="129" w:name="_Toc49931387"/>
      <w:bookmarkStart w:id="130" w:name="_Toc51762645"/>
      <w:bookmarkStart w:id="131" w:name="_Toc58848272"/>
      <w:bookmarkStart w:id="132" w:name="_Toc59017310"/>
      <w:bookmarkStart w:id="133" w:name="_Toc66279299"/>
      <w:bookmarkStart w:id="134" w:name="_Toc68168321"/>
      <w:bookmarkStart w:id="135" w:name="_Toc83232766"/>
      <w:bookmarkStart w:id="136" w:name="_Toc85549732"/>
      <w:bookmarkStart w:id="137" w:name="_Toc90655214"/>
      <w:bookmarkStart w:id="138" w:name="_Toc105600090"/>
      <w:bookmarkStart w:id="139" w:name="_Toc122114090"/>
      <w:bookmarkStart w:id="140" w:name="_Toc153788936"/>
      <w:bookmarkStart w:id="141" w:name="_Toc185515802"/>
      <w:bookmarkStart w:id="142" w:name="_Toc219190333"/>
      <w:r>
        <w:rPr>
          <w:rFonts w:eastAsia="Times New Roman"/>
        </w:rPr>
        <w:t>4</w:t>
      </w:r>
      <w:r>
        <w:rPr>
          <w:rFonts w:eastAsia="Times New Roman"/>
        </w:rPr>
        <w:tab/>
        <w:t>Overview</w:t>
      </w:r>
      <w:bookmarkStart w:id="143" w:name="historyclause"/>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Heading1"/>
        <w:rPr>
          <w:lang w:eastAsia="zh-CN"/>
        </w:rPr>
      </w:pPr>
      <w:bookmarkStart w:id="144" w:name="_Toc28012604"/>
      <w:bookmarkStart w:id="145" w:name="_Toc36038876"/>
      <w:bookmarkStart w:id="146" w:name="_Toc44688292"/>
      <w:bookmarkStart w:id="147" w:name="_Toc45133708"/>
      <w:bookmarkStart w:id="148" w:name="_Toc49931388"/>
      <w:bookmarkStart w:id="149" w:name="_Toc51762646"/>
      <w:bookmarkStart w:id="150" w:name="_Toc58848273"/>
      <w:bookmarkStart w:id="151" w:name="_Toc59017311"/>
      <w:bookmarkStart w:id="152" w:name="_Toc66279300"/>
      <w:bookmarkStart w:id="153" w:name="_Toc68168322"/>
      <w:bookmarkStart w:id="154" w:name="_Toc83232767"/>
      <w:bookmarkStart w:id="155" w:name="_Toc85549733"/>
      <w:bookmarkStart w:id="156" w:name="_Toc90655215"/>
      <w:bookmarkStart w:id="157" w:name="_Toc105600091"/>
      <w:bookmarkStart w:id="158" w:name="_Toc122114091"/>
      <w:bookmarkStart w:id="159" w:name="_Toc153788937"/>
      <w:bookmarkStart w:id="160" w:name="_Toc185515803"/>
      <w:bookmarkStart w:id="161" w:name="_Toc219190334"/>
      <w:r>
        <w:rPr>
          <w:lang w:eastAsia="zh-CN"/>
        </w:rPr>
        <w:t>5</w:t>
      </w:r>
      <w:r>
        <w:tab/>
        <w:t>Usage of Nudr_DataRepository</w:t>
      </w:r>
      <w:r>
        <w:rPr>
          <w:lang w:eastAsia="zh-CN"/>
        </w:rPr>
        <w:t xml:space="preserve"> Service API for Policy 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97E8A7C" w14:textId="77777777" w:rsidR="006672A0" w:rsidRDefault="006672A0">
      <w:pPr>
        <w:pStyle w:val="Heading2"/>
      </w:pPr>
      <w:bookmarkStart w:id="162" w:name="_Toc28012605"/>
      <w:bookmarkStart w:id="163" w:name="_Toc36038877"/>
      <w:bookmarkStart w:id="164" w:name="_Toc44688293"/>
      <w:bookmarkStart w:id="165" w:name="_Toc45133709"/>
      <w:bookmarkStart w:id="166" w:name="_Toc49931389"/>
      <w:bookmarkStart w:id="167" w:name="_Toc51762647"/>
      <w:bookmarkStart w:id="168" w:name="_Toc58848274"/>
      <w:bookmarkStart w:id="169" w:name="_Toc59017312"/>
      <w:bookmarkStart w:id="170" w:name="_Toc66279301"/>
      <w:bookmarkStart w:id="171" w:name="_Toc68168323"/>
      <w:bookmarkStart w:id="172" w:name="_Toc83232768"/>
      <w:bookmarkStart w:id="173" w:name="_Toc85549734"/>
      <w:bookmarkStart w:id="174" w:name="_Toc90655216"/>
      <w:bookmarkStart w:id="175" w:name="_Toc105600092"/>
      <w:bookmarkStart w:id="176" w:name="_Toc122114092"/>
      <w:bookmarkStart w:id="177" w:name="_Toc153788938"/>
      <w:bookmarkStart w:id="178" w:name="_Toc185515804"/>
      <w:bookmarkStart w:id="179" w:name="_Toc219190335"/>
      <w:r>
        <w:t>5.1</w:t>
      </w:r>
      <w: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Heading2"/>
      </w:pPr>
      <w:bookmarkStart w:id="180" w:name="_Toc28012606"/>
      <w:bookmarkStart w:id="181" w:name="_Toc36038878"/>
      <w:bookmarkStart w:id="182" w:name="_Toc44688294"/>
      <w:bookmarkStart w:id="183" w:name="_Toc45133710"/>
      <w:bookmarkStart w:id="184" w:name="_Toc49931390"/>
      <w:bookmarkStart w:id="185" w:name="_Toc51762648"/>
      <w:bookmarkStart w:id="186" w:name="_Toc58848275"/>
      <w:bookmarkStart w:id="187" w:name="_Toc59017313"/>
      <w:bookmarkStart w:id="188" w:name="_Toc66279302"/>
      <w:bookmarkStart w:id="189" w:name="_Toc68168324"/>
      <w:bookmarkStart w:id="190" w:name="_Toc83232769"/>
      <w:bookmarkStart w:id="191" w:name="_Toc85549735"/>
      <w:bookmarkStart w:id="192" w:name="_Toc90655217"/>
      <w:bookmarkStart w:id="193" w:name="_Toc105600093"/>
      <w:bookmarkStart w:id="194" w:name="_Toc122114093"/>
      <w:bookmarkStart w:id="195" w:name="_Toc153788939"/>
      <w:bookmarkStart w:id="196" w:name="_Toc185515805"/>
      <w:bookmarkStart w:id="197" w:name="_Toc219190336"/>
      <w:r>
        <w:t>5.2</w:t>
      </w:r>
      <w:r>
        <w:tab/>
        <w:t>Resources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DED5484" w14:textId="77777777" w:rsidR="006672A0" w:rsidRDefault="006672A0">
      <w:pPr>
        <w:pStyle w:val="Heading3"/>
      </w:pPr>
      <w:bookmarkStart w:id="198" w:name="_Toc28012607"/>
      <w:bookmarkStart w:id="199" w:name="_Toc36038879"/>
      <w:bookmarkStart w:id="200" w:name="_Toc44688295"/>
      <w:bookmarkStart w:id="201" w:name="_Toc45133711"/>
      <w:bookmarkStart w:id="202" w:name="_Toc49931391"/>
      <w:bookmarkStart w:id="203" w:name="_Toc51762649"/>
      <w:bookmarkStart w:id="204" w:name="_Toc58848276"/>
      <w:bookmarkStart w:id="205" w:name="_Toc59017314"/>
      <w:bookmarkStart w:id="206" w:name="_Toc66279303"/>
      <w:bookmarkStart w:id="207" w:name="_Toc68168325"/>
      <w:bookmarkStart w:id="208" w:name="_Toc83232770"/>
      <w:bookmarkStart w:id="209" w:name="_Toc85549736"/>
      <w:bookmarkStart w:id="210" w:name="_Toc90655218"/>
      <w:bookmarkStart w:id="211" w:name="_Toc105600094"/>
      <w:bookmarkStart w:id="212" w:name="_Toc122114094"/>
      <w:bookmarkStart w:id="213" w:name="_Toc153788940"/>
      <w:bookmarkStart w:id="214" w:name="_Toc185515806"/>
      <w:bookmarkStart w:id="215" w:name="_Toc219190337"/>
      <w:r>
        <w:t>5.2.1</w:t>
      </w:r>
      <w:r>
        <w:tab/>
        <w:t>Overview</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Heading3"/>
      </w:pPr>
      <w:bookmarkStart w:id="216" w:name="_Toc28012608"/>
      <w:bookmarkStart w:id="217" w:name="_Toc36038880"/>
      <w:bookmarkStart w:id="218" w:name="_Toc44688296"/>
      <w:bookmarkStart w:id="219" w:name="_Toc45133712"/>
      <w:bookmarkStart w:id="220" w:name="_Toc49931392"/>
      <w:bookmarkStart w:id="221" w:name="_Toc51762650"/>
      <w:bookmarkStart w:id="222" w:name="_Toc58848277"/>
      <w:bookmarkStart w:id="223" w:name="_Toc59017315"/>
      <w:bookmarkStart w:id="224" w:name="_Toc66279304"/>
      <w:bookmarkStart w:id="225" w:name="_Toc68168326"/>
      <w:bookmarkStart w:id="226" w:name="_Toc83232771"/>
      <w:bookmarkStart w:id="227" w:name="_Toc85549737"/>
      <w:bookmarkStart w:id="228" w:name="_Toc90655219"/>
      <w:bookmarkStart w:id="229" w:name="_Toc105600095"/>
      <w:bookmarkStart w:id="230" w:name="_Toc122114095"/>
      <w:bookmarkStart w:id="231" w:name="_Toc153788941"/>
      <w:bookmarkStart w:id="232" w:name="_Toc185515807"/>
      <w:bookmarkStart w:id="233" w:name="_Toc219190338"/>
      <w:r>
        <w:t>5.2.2</w:t>
      </w:r>
      <w:r>
        <w:tab/>
        <w:t>Resource Structure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3pt;height:791.6pt" o:ole="">
            <v:imagedata r:id="rId13" o:title=""/>
          </v:shape>
          <o:OLEObject Type="Embed" ProgID="Visio.Drawing.15" ShapeID="_x0000_i1026" DrawAspect="Content" ObjectID="_1829803344" r:id="rId14"/>
        </w:object>
      </w:r>
    </w:p>
    <w:p w14:paraId="3E4E8ACB" w14:textId="77777777" w:rsidR="00F77B9F" w:rsidRDefault="00F77B9F" w:rsidP="00F77B9F">
      <w:pPr>
        <w:pStyle w:val="TF"/>
      </w:pPr>
      <w:r>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DengXian"/>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DengXian"/>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4" w:name="_Hlk131691127"/>
            <w:r>
              <w:t>intGroupId</w:t>
            </w:r>
            <w:bookmarkEnd w:id="234"/>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DengXian"/>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DengXian"/>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Heading3"/>
      </w:pPr>
      <w:bookmarkStart w:id="235" w:name="_Toc28012609"/>
      <w:bookmarkStart w:id="236" w:name="_Toc36038881"/>
      <w:bookmarkStart w:id="237" w:name="_Toc44688297"/>
      <w:bookmarkStart w:id="238" w:name="_Toc45133713"/>
      <w:bookmarkStart w:id="239" w:name="_Toc49931393"/>
      <w:bookmarkStart w:id="240" w:name="_Toc51762651"/>
      <w:bookmarkStart w:id="241" w:name="_Toc58848278"/>
      <w:bookmarkStart w:id="242" w:name="_Toc59017316"/>
      <w:bookmarkStart w:id="243" w:name="_Toc66279305"/>
      <w:bookmarkStart w:id="244" w:name="_Toc68168327"/>
      <w:bookmarkStart w:id="245" w:name="_Toc83232772"/>
      <w:bookmarkStart w:id="246" w:name="_Toc85549738"/>
      <w:bookmarkStart w:id="247" w:name="_Toc90655220"/>
      <w:bookmarkStart w:id="248" w:name="_Toc105600096"/>
      <w:bookmarkStart w:id="249" w:name="_Toc122114096"/>
      <w:bookmarkStart w:id="250" w:name="_Toc153788942"/>
      <w:bookmarkStart w:id="251" w:name="_Toc185515808"/>
      <w:bookmarkStart w:id="252" w:name="_Toc219190339"/>
      <w:r>
        <w:t>5.2.3</w:t>
      </w:r>
      <w:r>
        <w:tab/>
        <w:t>Resource: AccessAndMobilityPolicyData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3C15BBC" w14:textId="77777777" w:rsidR="006672A0" w:rsidRDefault="006672A0">
      <w:pPr>
        <w:pStyle w:val="Heading4"/>
      </w:pPr>
      <w:bookmarkStart w:id="253" w:name="_Toc28012610"/>
      <w:bookmarkStart w:id="254" w:name="_Toc36038882"/>
      <w:bookmarkStart w:id="255" w:name="_Toc44688298"/>
      <w:bookmarkStart w:id="256" w:name="_Toc45133714"/>
      <w:bookmarkStart w:id="257" w:name="_Toc49931394"/>
      <w:bookmarkStart w:id="258" w:name="_Toc51762652"/>
      <w:bookmarkStart w:id="259" w:name="_Toc58848279"/>
      <w:bookmarkStart w:id="260" w:name="_Toc59017317"/>
      <w:bookmarkStart w:id="261" w:name="_Toc66279306"/>
      <w:bookmarkStart w:id="262" w:name="_Toc68168328"/>
      <w:bookmarkStart w:id="263" w:name="_Toc83232773"/>
      <w:bookmarkStart w:id="264" w:name="_Toc85549739"/>
      <w:bookmarkStart w:id="265" w:name="_Toc90655221"/>
      <w:bookmarkStart w:id="266" w:name="_Toc105600097"/>
      <w:bookmarkStart w:id="267" w:name="_Toc122114097"/>
      <w:bookmarkStart w:id="268" w:name="_Toc153788943"/>
      <w:bookmarkStart w:id="269" w:name="_Toc185515809"/>
      <w:bookmarkStart w:id="270" w:name="_Toc219190340"/>
      <w:r>
        <w:t>5.2.3.1</w:t>
      </w:r>
      <w:r>
        <w:tab/>
        <w:t>Description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Heading4"/>
      </w:pPr>
      <w:bookmarkStart w:id="271" w:name="_Toc28012611"/>
      <w:bookmarkStart w:id="272" w:name="_Toc36038883"/>
      <w:bookmarkStart w:id="273" w:name="_Toc44688299"/>
      <w:bookmarkStart w:id="274" w:name="_Toc45133715"/>
      <w:bookmarkStart w:id="275" w:name="_Toc49931395"/>
      <w:bookmarkStart w:id="276" w:name="_Toc51762653"/>
      <w:bookmarkStart w:id="277" w:name="_Toc58848280"/>
      <w:bookmarkStart w:id="278" w:name="_Toc59017318"/>
      <w:bookmarkStart w:id="279" w:name="_Toc66279307"/>
      <w:bookmarkStart w:id="280" w:name="_Toc68168329"/>
      <w:bookmarkStart w:id="281" w:name="_Toc83232774"/>
      <w:bookmarkStart w:id="282" w:name="_Toc85549740"/>
      <w:bookmarkStart w:id="283" w:name="_Toc90655222"/>
      <w:bookmarkStart w:id="284" w:name="_Toc105600098"/>
      <w:bookmarkStart w:id="285" w:name="_Toc122114098"/>
      <w:bookmarkStart w:id="286" w:name="_Toc153788944"/>
      <w:bookmarkStart w:id="287" w:name="_Toc185515810"/>
      <w:bookmarkStart w:id="288" w:name="_Toc219190341"/>
      <w:r>
        <w:t>5.2.3.2</w:t>
      </w:r>
      <w:r>
        <w:tab/>
        <w:t>Resource definition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Heading4"/>
      </w:pPr>
      <w:bookmarkStart w:id="289" w:name="_Toc28012612"/>
      <w:bookmarkStart w:id="290" w:name="_Toc36038884"/>
      <w:bookmarkStart w:id="291" w:name="_Toc44688300"/>
      <w:bookmarkStart w:id="292" w:name="_Toc45133716"/>
      <w:bookmarkStart w:id="293" w:name="_Toc49931396"/>
      <w:bookmarkStart w:id="294" w:name="_Toc51762654"/>
      <w:bookmarkStart w:id="295" w:name="_Toc58848281"/>
      <w:bookmarkStart w:id="296" w:name="_Toc59017319"/>
      <w:bookmarkStart w:id="297" w:name="_Toc66279308"/>
      <w:bookmarkStart w:id="298" w:name="_Toc68168330"/>
      <w:bookmarkStart w:id="299" w:name="_Toc83232775"/>
      <w:bookmarkStart w:id="300" w:name="_Toc85549741"/>
      <w:bookmarkStart w:id="301" w:name="_Toc90655223"/>
      <w:bookmarkStart w:id="302" w:name="_Toc105600099"/>
      <w:bookmarkStart w:id="303" w:name="_Toc122114099"/>
      <w:bookmarkStart w:id="304" w:name="_Toc153788945"/>
      <w:bookmarkStart w:id="305" w:name="_Toc185515811"/>
      <w:bookmarkStart w:id="306" w:name="_Toc219190342"/>
      <w:r>
        <w:t>5.2.3.3</w:t>
      </w:r>
      <w:r>
        <w:tab/>
        <w:t>Resource Standard Methods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E804DFB" w14:textId="77777777" w:rsidR="006672A0" w:rsidRDefault="006672A0">
      <w:pPr>
        <w:pStyle w:val="Heading5"/>
      </w:pPr>
      <w:bookmarkStart w:id="307" w:name="_Toc28012613"/>
      <w:bookmarkStart w:id="308" w:name="_Toc36038885"/>
      <w:bookmarkStart w:id="309" w:name="_Toc44688301"/>
      <w:bookmarkStart w:id="310" w:name="_Toc45133717"/>
      <w:bookmarkStart w:id="311" w:name="_Toc49931397"/>
      <w:bookmarkStart w:id="312" w:name="_Toc51762655"/>
      <w:bookmarkStart w:id="313" w:name="_Toc58848282"/>
      <w:bookmarkStart w:id="314" w:name="_Toc59017320"/>
      <w:bookmarkStart w:id="315" w:name="_Toc66279309"/>
      <w:bookmarkStart w:id="316" w:name="_Toc68168331"/>
      <w:bookmarkStart w:id="317" w:name="_Toc83232776"/>
      <w:bookmarkStart w:id="318" w:name="_Toc85549742"/>
      <w:bookmarkStart w:id="319" w:name="_Toc90655224"/>
      <w:bookmarkStart w:id="320" w:name="_Toc105600100"/>
      <w:bookmarkStart w:id="321" w:name="_Toc122114100"/>
      <w:bookmarkStart w:id="322" w:name="_Toc153788946"/>
      <w:bookmarkStart w:id="323" w:name="_Toc185515812"/>
      <w:bookmarkStart w:id="324" w:name="_Toc219190343"/>
      <w:r>
        <w:t>5.2.3.3.1</w:t>
      </w:r>
      <w:r>
        <w:tab/>
        <w:t>GET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Heading5"/>
      </w:pPr>
      <w:bookmarkStart w:id="325" w:name="_Toc185515813"/>
      <w:bookmarkStart w:id="326" w:name="_Toc219190344"/>
      <w:r>
        <w:t>5.2.</w:t>
      </w:r>
      <w:r w:rsidRPr="00C84825">
        <w:t>3.3.2</w:t>
      </w:r>
      <w:r w:rsidRPr="00C84825">
        <w:tab/>
        <w:t>PATCH</w:t>
      </w:r>
      <w:bookmarkEnd w:id="325"/>
      <w:bookmarkEnd w:id="326"/>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r>
              <w:rPr>
                <w:rFonts w:eastAsia="Times New Roman"/>
              </w:rPr>
              <w:t>AccessAndMobilityPolicyDataModify</w:t>
            </w:r>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AmPolicyData</w:t>
            </w:r>
            <w:r>
              <w:rPr>
                <w:rFonts w:hint="eastAsia"/>
                <w:lang w:val="en-US" w:eastAsia="zh-CN"/>
              </w:rPr>
              <w:t>.</w:t>
            </w:r>
          </w:p>
        </w:tc>
      </w:tr>
    </w:tbl>
    <w:p w14:paraId="3CCB656A" w14:textId="77777777" w:rsidR="00C84825" w:rsidRDefault="00C84825"/>
    <w:p w14:paraId="61FE72AA" w14:textId="77777777" w:rsidR="006672A0" w:rsidRDefault="006672A0">
      <w:pPr>
        <w:pStyle w:val="Heading3"/>
      </w:pPr>
      <w:bookmarkStart w:id="327" w:name="_Toc28012614"/>
      <w:bookmarkStart w:id="328" w:name="_Toc36038886"/>
      <w:bookmarkStart w:id="329" w:name="_Toc44688302"/>
      <w:bookmarkStart w:id="330" w:name="_Toc45133718"/>
      <w:bookmarkStart w:id="331" w:name="_Toc49931398"/>
      <w:bookmarkStart w:id="332" w:name="_Toc51762656"/>
      <w:bookmarkStart w:id="333" w:name="_Toc58848283"/>
      <w:bookmarkStart w:id="334" w:name="_Toc59017321"/>
      <w:bookmarkStart w:id="335" w:name="_Toc66279310"/>
      <w:bookmarkStart w:id="336" w:name="_Toc68168332"/>
      <w:bookmarkStart w:id="337" w:name="_Toc83232777"/>
      <w:bookmarkStart w:id="338" w:name="_Toc85549743"/>
      <w:bookmarkStart w:id="339" w:name="_Toc90655225"/>
      <w:bookmarkStart w:id="340" w:name="_Toc105600101"/>
      <w:bookmarkStart w:id="341" w:name="_Toc122114101"/>
      <w:bookmarkStart w:id="342" w:name="_Toc153788947"/>
      <w:bookmarkStart w:id="343" w:name="_Toc185515814"/>
      <w:bookmarkStart w:id="344" w:name="_Toc219190345"/>
      <w:r>
        <w:t>5.2.4</w:t>
      </w:r>
      <w:r>
        <w:tab/>
        <w:t>Resource: UEPolicySet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981D7D2" w14:textId="77777777" w:rsidR="006672A0" w:rsidRDefault="006672A0">
      <w:pPr>
        <w:pStyle w:val="Heading4"/>
      </w:pPr>
      <w:bookmarkStart w:id="345" w:name="_Toc28012615"/>
      <w:bookmarkStart w:id="346" w:name="_Toc36038887"/>
      <w:bookmarkStart w:id="347" w:name="_Toc44688303"/>
      <w:bookmarkStart w:id="348" w:name="_Toc45133719"/>
      <w:bookmarkStart w:id="349" w:name="_Toc49931399"/>
      <w:bookmarkStart w:id="350" w:name="_Toc51762657"/>
      <w:bookmarkStart w:id="351" w:name="_Toc58848284"/>
      <w:bookmarkStart w:id="352" w:name="_Toc59017322"/>
      <w:bookmarkStart w:id="353" w:name="_Toc66279311"/>
      <w:bookmarkStart w:id="354" w:name="_Toc68168333"/>
      <w:bookmarkStart w:id="355" w:name="_Toc83232778"/>
      <w:bookmarkStart w:id="356" w:name="_Toc85549744"/>
      <w:bookmarkStart w:id="357" w:name="_Toc90655226"/>
      <w:bookmarkStart w:id="358" w:name="_Toc105600102"/>
      <w:bookmarkStart w:id="359" w:name="_Toc122114102"/>
      <w:bookmarkStart w:id="360" w:name="_Toc153788948"/>
      <w:bookmarkStart w:id="361" w:name="_Toc185515815"/>
      <w:bookmarkStart w:id="362" w:name="_Toc219190346"/>
      <w:r>
        <w:t>5.2.4.1</w:t>
      </w:r>
      <w:r>
        <w:tab/>
        <w:t>Description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5417AFE" w14:textId="77777777" w:rsidR="006672A0" w:rsidRDefault="006672A0">
      <w:r>
        <w:t>The resource represents UE policy set for a given "ueId" stored in the UDR of the H-PLMN.</w:t>
      </w:r>
    </w:p>
    <w:p w14:paraId="3C1824BC" w14:textId="77777777" w:rsidR="006672A0" w:rsidRDefault="006672A0">
      <w:pPr>
        <w:pStyle w:val="Heading4"/>
      </w:pPr>
      <w:bookmarkStart w:id="363" w:name="_Toc28012616"/>
      <w:bookmarkStart w:id="364" w:name="_Toc36038888"/>
      <w:bookmarkStart w:id="365" w:name="_Toc44688304"/>
      <w:bookmarkStart w:id="366" w:name="_Toc45133720"/>
      <w:bookmarkStart w:id="367" w:name="_Toc49931400"/>
      <w:bookmarkStart w:id="368" w:name="_Toc51762658"/>
      <w:bookmarkStart w:id="369" w:name="_Toc58848285"/>
      <w:bookmarkStart w:id="370" w:name="_Toc59017323"/>
      <w:bookmarkStart w:id="371" w:name="_Toc66279312"/>
      <w:bookmarkStart w:id="372" w:name="_Toc68168334"/>
      <w:bookmarkStart w:id="373" w:name="_Toc83232779"/>
      <w:bookmarkStart w:id="374" w:name="_Toc85549745"/>
      <w:bookmarkStart w:id="375" w:name="_Toc90655227"/>
      <w:bookmarkStart w:id="376" w:name="_Toc105600103"/>
      <w:bookmarkStart w:id="377" w:name="_Toc122114103"/>
      <w:bookmarkStart w:id="378" w:name="_Toc153788949"/>
      <w:bookmarkStart w:id="379" w:name="_Toc185515816"/>
      <w:bookmarkStart w:id="380" w:name="_Toc219190347"/>
      <w:r>
        <w:t>5.2.4.2</w:t>
      </w:r>
      <w:r>
        <w:tab/>
        <w:t>Resource definition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Heading4"/>
      </w:pPr>
      <w:bookmarkStart w:id="381" w:name="_Toc28012617"/>
      <w:bookmarkStart w:id="382" w:name="_Toc36038889"/>
      <w:bookmarkStart w:id="383" w:name="_Toc44688305"/>
      <w:bookmarkStart w:id="384" w:name="_Toc45133721"/>
      <w:bookmarkStart w:id="385" w:name="_Toc49931401"/>
      <w:bookmarkStart w:id="386" w:name="_Toc51762659"/>
      <w:bookmarkStart w:id="387" w:name="_Toc58848286"/>
      <w:bookmarkStart w:id="388" w:name="_Toc59017324"/>
      <w:bookmarkStart w:id="389" w:name="_Toc66279313"/>
      <w:bookmarkStart w:id="390" w:name="_Toc68168335"/>
      <w:bookmarkStart w:id="391" w:name="_Toc83232780"/>
      <w:bookmarkStart w:id="392" w:name="_Toc85549746"/>
      <w:bookmarkStart w:id="393" w:name="_Toc90655228"/>
      <w:bookmarkStart w:id="394" w:name="_Toc105600104"/>
      <w:bookmarkStart w:id="395" w:name="_Toc122114104"/>
      <w:bookmarkStart w:id="396" w:name="_Toc153788950"/>
      <w:bookmarkStart w:id="397" w:name="_Toc185515817"/>
      <w:bookmarkStart w:id="398" w:name="_Toc219190348"/>
      <w:r>
        <w:t>5.2.4.3</w:t>
      </w:r>
      <w: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C93B677" w14:textId="77777777" w:rsidR="006672A0" w:rsidRDefault="006672A0">
      <w:pPr>
        <w:pStyle w:val="Heading5"/>
      </w:pPr>
      <w:bookmarkStart w:id="399" w:name="_Toc28012618"/>
      <w:bookmarkStart w:id="400" w:name="_Toc36038890"/>
      <w:bookmarkStart w:id="401" w:name="_Toc44688306"/>
      <w:bookmarkStart w:id="402" w:name="_Toc45133722"/>
      <w:bookmarkStart w:id="403" w:name="_Toc49931402"/>
      <w:bookmarkStart w:id="404" w:name="_Toc51762660"/>
      <w:bookmarkStart w:id="405" w:name="_Toc58848287"/>
      <w:bookmarkStart w:id="406" w:name="_Toc59017325"/>
      <w:bookmarkStart w:id="407" w:name="_Toc66279314"/>
      <w:bookmarkStart w:id="408" w:name="_Toc68168336"/>
      <w:bookmarkStart w:id="409" w:name="_Toc83232781"/>
      <w:bookmarkStart w:id="410" w:name="_Toc85549747"/>
      <w:bookmarkStart w:id="411" w:name="_Toc90655229"/>
      <w:bookmarkStart w:id="412" w:name="_Toc105600105"/>
      <w:bookmarkStart w:id="413" w:name="_Toc122114105"/>
      <w:bookmarkStart w:id="414" w:name="_Toc153788951"/>
      <w:bookmarkStart w:id="415" w:name="_Toc185515818"/>
      <w:bookmarkStart w:id="416" w:name="_Toc219190349"/>
      <w:r>
        <w:t>5.2.4.3.1</w:t>
      </w:r>
      <w:r>
        <w:tab/>
        <w:t>PUT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Heading5"/>
      </w:pPr>
      <w:bookmarkStart w:id="417" w:name="_Toc28012619"/>
      <w:bookmarkStart w:id="418" w:name="_Toc36038891"/>
      <w:bookmarkStart w:id="419" w:name="_Toc44688307"/>
      <w:bookmarkStart w:id="420" w:name="_Toc45133723"/>
      <w:bookmarkStart w:id="421" w:name="_Toc49931403"/>
      <w:bookmarkStart w:id="422" w:name="_Toc51762661"/>
      <w:bookmarkStart w:id="423" w:name="_Toc58848288"/>
      <w:bookmarkStart w:id="424" w:name="_Toc59017326"/>
      <w:bookmarkStart w:id="425" w:name="_Toc66279315"/>
      <w:bookmarkStart w:id="426" w:name="_Toc68168337"/>
      <w:bookmarkStart w:id="427" w:name="_Toc83232782"/>
      <w:bookmarkStart w:id="428" w:name="_Toc85549748"/>
      <w:bookmarkStart w:id="429" w:name="_Toc90655230"/>
      <w:bookmarkStart w:id="430" w:name="_Toc105600106"/>
      <w:bookmarkStart w:id="431" w:name="_Toc122114106"/>
      <w:bookmarkStart w:id="432" w:name="_Toc153788952"/>
      <w:bookmarkStart w:id="433" w:name="_Toc185515819"/>
      <w:bookmarkStart w:id="434" w:name="_Toc219190350"/>
      <w:r>
        <w:t>5.2.4.3.2</w:t>
      </w:r>
      <w:r>
        <w:tab/>
        <w:t>PATCH</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Heading5"/>
      </w:pPr>
      <w:bookmarkStart w:id="435" w:name="_Toc28012620"/>
      <w:bookmarkStart w:id="436" w:name="_Toc36038892"/>
      <w:bookmarkStart w:id="437" w:name="_Toc44688308"/>
      <w:bookmarkStart w:id="438" w:name="_Toc45133724"/>
      <w:bookmarkStart w:id="439" w:name="_Toc49931404"/>
      <w:bookmarkStart w:id="440" w:name="_Toc51762662"/>
      <w:bookmarkStart w:id="441" w:name="_Toc58848289"/>
      <w:bookmarkStart w:id="442" w:name="_Toc59017327"/>
      <w:bookmarkStart w:id="443" w:name="_Toc66279316"/>
      <w:bookmarkStart w:id="444" w:name="_Toc68168338"/>
      <w:bookmarkStart w:id="445" w:name="_Toc83232783"/>
      <w:bookmarkStart w:id="446" w:name="_Toc85549749"/>
      <w:bookmarkStart w:id="447" w:name="_Toc90655231"/>
      <w:bookmarkStart w:id="448" w:name="_Toc105600107"/>
      <w:bookmarkStart w:id="449" w:name="_Toc122114107"/>
      <w:bookmarkStart w:id="450" w:name="_Toc153788953"/>
      <w:bookmarkStart w:id="451" w:name="_Toc185515820"/>
      <w:bookmarkStart w:id="452" w:name="_Toc219190351"/>
      <w:r>
        <w:t>5.2.4.3.3</w:t>
      </w:r>
      <w:r>
        <w:tab/>
        <w:t>GET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Heading3"/>
      </w:pPr>
      <w:bookmarkStart w:id="453" w:name="_Toc28012621"/>
      <w:bookmarkStart w:id="454" w:name="_Toc36038893"/>
      <w:bookmarkStart w:id="455" w:name="_Toc44688309"/>
      <w:bookmarkStart w:id="456" w:name="_Toc45133725"/>
      <w:bookmarkStart w:id="457" w:name="_Toc49931405"/>
      <w:bookmarkStart w:id="458" w:name="_Toc51762663"/>
      <w:bookmarkStart w:id="459" w:name="_Toc58848290"/>
      <w:bookmarkStart w:id="460" w:name="_Toc59017328"/>
      <w:bookmarkStart w:id="461" w:name="_Toc66279317"/>
      <w:bookmarkStart w:id="462" w:name="_Toc68168339"/>
      <w:bookmarkStart w:id="463" w:name="_Toc83232784"/>
      <w:bookmarkStart w:id="464" w:name="_Toc85549750"/>
      <w:bookmarkStart w:id="465" w:name="_Toc90655232"/>
      <w:bookmarkStart w:id="466" w:name="_Toc105600108"/>
      <w:bookmarkStart w:id="467" w:name="_Toc122114108"/>
      <w:bookmarkStart w:id="468" w:name="_Toc153788954"/>
      <w:bookmarkStart w:id="469" w:name="_Toc185515821"/>
      <w:bookmarkStart w:id="470" w:name="_Toc219190352"/>
      <w:r>
        <w:t>5.2.5</w:t>
      </w:r>
      <w:r>
        <w:tab/>
        <w:t>Resource: SessionManagementPolicyData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BA4C639" w14:textId="77777777" w:rsidR="006672A0" w:rsidRDefault="006672A0">
      <w:pPr>
        <w:pStyle w:val="Heading4"/>
      </w:pPr>
      <w:bookmarkStart w:id="471" w:name="_Toc28012622"/>
      <w:bookmarkStart w:id="472" w:name="_Toc36038894"/>
      <w:bookmarkStart w:id="473" w:name="_Toc44688310"/>
      <w:bookmarkStart w:id="474" w:name="_Toc45133726"/>
      <w:bookmarkStart w:id="475" w:name="_Toc49931406"/>
      <w:bookmarkStart w:id="476" w:name="_Toc51762664"/>
      <w:bookmarkStart w:id="477" w:name="_Toc58848291"/>
      <w:bookmarkStart w:id="478" w:name="_Toc59017329"/>
      <w:bookmarkStart w:id="479" w:name="_Toc66279318"/>
      <w:bookmarkStart w:id="480" w:name="_Toc68168340"/>
      <w:bookmarkStart w:id="481" w:name="_Toc83232785"/>
      <w:bookmarkStart w:id="482" w:name="_Toc85549751"/>
      <w:bookmarkStart w:id="483" w:name="_Toc90655233"/>
      <w:bookmarkStart w:id="484" w:name="_Toc105600109"/>
      <w:bookmarkStart w:id="485" w:name="_Toc122114109"/>
      <w:bookmarkStart w:id="486" w:name="_Toc153788955"/>
      <w:bookmarkStart w:id="487" w:name="_Toc185515822"/>
      <w:bookmarkStart w:id="488" w:name="_Toc219190353"/>
      <w:r>
        <w:t>5.2.5.1</w:t>
      </w:r>
      <w:r>
        <w:tab/>
        <w:t>Description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Heading4"/>
      </w:pPr>
      <w:bookmarkStart w:id="489" w:name="_Toc28012623"/>
      <w:bookmarkStart w:id="490" w:name="_Toc36038895"/>
      <w:bookmarkStart w:id="491" w:name="_Toc44688311"/>
      <w:bookmarkStart w:id="492" w:name="_Toc45133727"/>
      <w:bookmarkStart w:id="493" w:name="_Toc49931407"/>
      <w:bookmarkStart w:id="494" w:name="_Toc51762665"/>
      <w:bookmarkStart w:id="495" w:name="_Toc58848292"/>
      <w:bookmarkStart w:id="496" w:name="_Toc59017330"/>
      <w:bookmarkStart w:id="497" w:name="_Toc66279319"/>
      <w:bookmarkStart w:id="498" w:name="_Toc68168341"/>
      <w:bookmarkStart w:id="499" w:name="_Toc83232786"/>
      <w:bookmarkStart w:id="500" w:name="_Toc85549752"/>
      <w:bookmarkStart w:id="501" w:name="_Toc90655234"/>
      <w:bookmarkStart w:id="502" w:name="_Toc105600110"/>
      <w:bookmarkStart w:id="503" w:name="_Toc122114110"/>
      <w:bookmarkStart w:id="504" w:name="_Toc153788956"/>
      <w:bookmarkStart w:id="505" w:name="_Toc185515823"/>
      <w:bookmarkStart w:id="506" w:name="_Toc219190354"/>
      <w:r>
        <w:t>5.2.5.2</w:t>
      </w:r>
      <w:r>
        <w:tab/>
        <w:t>Resource definition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Heading4"/>
      </w:pPr>
      <w:bookmarkStart w:id="507" w:name="_Toc28012624"/>
      <w:bookmarkStart w:id="508" w:name="_Toc36038896"/>
      <w:bookmarkStart w:id="509" w:name="_Toc44688312"/>
      <w:bookmarkStart w:id="510" w:name="_Toc45133728"/>
      <w:bookmarkStart w:id="511" w:name="_Toc49931408"/>
      <w:bookmarkStart w:id="512" w:name="_Toc51762666"/>
      <w:bookmarkStart w:id="513" w:name="_Toc58848293"/>
      <w:bookmarkStart w:id="514" w:name="_Toc59017331"/>
      <w:bookmarkStart w:id="515" w:name="_Toc66279320"/>
      <w:bookmarkStart w:id="516" w:name="_Toc68168342"/>
      <w:bookmarkStart w:id="517" w:name="_Toc83232787"/>
      <w:bookmarkStart w:id="518" w:name="_Toc85549753"/>
      <w:bookmarkStart w:id="519" w:name="_Toc90655235"/>
      <w:bookmarkStart w:id="520" w:name="_Toc105600111"/>
      <w:bookmarkStart w:id="521" w:name="_Toc122114111"/>
      <w:bookmarkStart w:id="522" w:name="_Toc153788957"/>
      <w:bookmarkStart w:id="523" w:name="_Toc185515824"/>
      <w:bookmarkStart w:id="524" w:name="_Toc219190355"/>
      <w:r>
        <w:t>5.2.5.3</w:t>
      </w:r>
      <w:r>
        <w:tab/>
        <w:t>Resource Standard Methods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471EE0C" w14:textId="77777777" w:rsidR="006672A0" w:rsidRDefault="006672A0">
      <w:pPr>
        <w:pStyle w:val="Heading5"/>
      </w:pPr>
      <w:bookmarkStart w:id="525" w:name="_Toc28012625"/>
      <w:bookmarkStart w:id="526" w:name="_Toc36038897"/>
      <w:bookmarkStart w:id="527" w:name="_Toc44688313"/>
      <w:bookmarkStart w:id="528" w:name="_Toc45133729"/>
      <w:bookmarkStart w:id="529" w:name="_Toc49931409"/>
      <w:bookmarkStart w:id="530" w:name="_Toc51762667"/>
      <w:bookmarkStart w:id="531" w:name="_Toc58848294"/>
      <w:bookmarkStart w:id="532" w:name="_Toc59017332"/>
      <w:bookmarkStart w:id="533" w:name="_Toc66279321"/>
      <w:bookmarkStart w:id="534" w:name="_Toc68168343"/>
      <w:bookmarkStart w:id="535" w:name="_Toc83232788"/>
      <w:bookmarkStart w:id="536" w:name="_Toc85549754"/>
      <w:bookmarkStart w:id="537" w:name="_Toc90655236"/>
      <w:bookmarkStart w:id="538" w:name="_Toc105600112"/>
      <w:bookmarkStart w:id="539" w:name="_Toc122114112"/>
      <w:bookmarkStart w:id="540" w:name="_Toc153788958"/>
      <w:bookmarkStart w:id="541" w:name="_Toc185515825"/>
      <w:bookmarkStart w:id="542" w:name="_Toc219190356"/>
      <w:r>
        <w:t>5.2.5.3.1</w:t>
      </w:r>
      <w:r>
        <w:tab/>
        <w:t>GET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Heading5"/>
      </w:pPr>
      <w:bookmarkStart w:id="543" w:name="_Toc28012626"/>
      <w:bookmarkStart w:id="544" w:name="_Toc36038898"/>
      <w:bookmarkStart w:id="545" w:name="_Toc44688314"/>
      <w:bookmarkStart w:id="546" w:name="_Toc45133730"/>
      <w:bookmarkStart w:id="547" w:name="_Toc49931410"/>
      <w:bookmarkStart w:id="548" w:name="_Toc51762668"/>
      <w:bookmarkStart w:id="549" w:name="_Toc58848295"/>
      <w:bookmarkStart w:id="550" w:name="_Toc59017333"/>
      <w:bookmarkStart w:id="551" w:name="_Toc66279322"/>
      <w:bookmarkStart w:id="552" w:name="_Toc68168344"/>
      <w:bookmarkStart w:id="553" w:name="_Toc83232789"/>
      <w:bookmarkStart w:id="554" w:name="_Toc85549755"/>
      <w:bookmarkStart w:id="555" w:name="_Toc90655237"/>
      <w:bookmarkStart w:id="556" w:name="_Toc105600113"/>
      <w:bookmarkStart w:id="557" w:name="_Toc122114113"/>
      <w:bookmarkStart w:id="558" w:name="_Toc153788959"/>
      <w:bookmarkStart w:id="559" w:name="_Toc185515826"/>
      <w:bookmarkStart w:id="560" w:name="_Toc219190357"/>
      <w:r>
        <w:t>5.2.5.3.2</w:t>
      </w:r>
      <w:r>
        <w:tab/>
        <w:t>PATCH</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Heading3"/>
      </w:pPr>
      <w:bookmarkStart w:id="561" w:name="_Toc28012627"/>
      <w:bookmarkStart w:id="562" w:name="_Toc36038899"/>
      <w:bookmarkStart w:id="563" w:name="_Toc44688315"/>
      <w:bookmarkStart w:id="564" w:name="_Toc45133731"/>
      <w:bookmarkStart w:id="565" w:name="_Toc49931411"/>
      <w:bookmarkStart w:id="566" w:name="_Toc51762669"/>
      <w:bookmarkStart w:id="567" w:name="_Toc58848296"/>
      <w:bookmarkStart w:id="568" w:name="_Toc59017334"/>
      <w:bookmarkStart w:id="569" w:name="_Toc66279323"/>
      <w:bookmarkStart w:id="570" w:name="_Toc68168345"/>
      <w:bookmarkStart w:id="571" w:name="_Toc83232790"/>
      <w:bookmarkStart w:id="572" w:name="_Toc85549756"/>
      <w:bookmarkStart w:id="573" w:name="_Toc90655238"/>
      <w:bookmarkStart w:id="574" w:name="_Toc105600114"/>
      <w:bookmarkStart w:id="575" w:name="_Toc122114114"/>
      <w:bookmarkStart w:id="576" w:name="_Toc153788960"/>
      <w:bookmarkStart w:id="577" w:name="_Toc185515827"/>
      <w:bookmarkStart w:id="578" w:name="_Toc219190358"/>
      <w:r>
        <w:t>5.2.6</w:t>
      </w:r>
      <w:r>
        <w:tab/>
        <w:t>Resource: UsageMonitoringInformation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4E21114" w14:textId="77777777" w:rsidR="006672A0" w:rsidRDefault="006672A0">
      <w:pPr>
        <w:pStyle w:val="Heading4"/>
      </w:pPr>
      <w:bookmarkStart w:id="579" w:name="_Toc28012628"/>
      <w:bookmarkStart w:id="580" w:name="_Toc36038900"/>
      <w:bookmarkStart w:id="581" w:name="_Toc44688316"/>
      <w:bookmarkStart w:id="582" w:name="_Toc45133732"/>
      <w:bookmarkStart w:id="583" w:name="_Toc49931412"/>
      <w:bookmarkStart w:id="584" w:name="_Toc51762670"/>
      <w:bookmarkStart w:id="585" w:name="_Toc58848297"/>
      <w:bookmarkStart w:id="586" w:name="_Toc59017335"/>
      <w:bookmarkStart w:id="587" w:name="_Toc66279324"/>
      <w:bookmarkStart w:id="588" w:name="_Toc68168346"/>
      <w:bookmarkStart w:id="589" w:name="_Toc83232791"/>
      <w:bookmarkStart w:id="590" w:name="_Toc85549757"/>
      <w:bookmarkStart w:id="591" w:name="_Toc90655239"/>
      <w:bookmarkStart w:id="592" w:name="_Toc105600115"/>
      <w:bookmarkStart w:id="593" w:name="_Toc122114115"/>
      <w:bookmarkStart w:id="594" w:name="_Toc153788961"/>
      <w:bookmarkStart w:id="595" w:name="_Toc185515828"/>
      <w:bookmarkStart w:id="596" w:name="_Toc219190359"/>
      <w:r>
        <w:t>5.2.6.1</w:t>
      </w:r>
      <w: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Heading4"/>
      </w:pPr>
      <w:bookmarkStart w:id="597" w:name="_Toc28012629"/>
      <w:bookmarkStart w:id="598" w:name="_Toc36038901"/>
      <w:bookmarkStart w:id="599" w:name="_Toc44688317"/>
      <w:bookmarkStart w:id="600" w:name="_Toc45133733"/>
      <w:bookmarkStart w:id="601" w:name="_Toc49931413"/>
      <w:bookmarkStart w:id="602" w:name="_Toc51762671"/>
      <w:bookmarkStart w:id="603" w:name="_Toc58848298"/>
      <w:bookmarkStart w:id="604" w:name="_Toc59017336"/>
      <w:bookmarkStart w:id="605" w:name="_Toc66279325"/>
      <w:bookmarkStart w:id="606" w:name="_Toc68168347"/>
      <w:bookmarkStart w:id="607" w:name="_Toc83232792"/>
      <w:bookmarkStart w:id="608" w:name="_Toc85549758"/>
      <w:bookmarkStart w:id="609" w:name="_Toc90655240"/>
      <w:bookmarkStart w:id="610" w:name="_Toc105600116"/>
      <w:bookmarkStart w:id="611" w:name="_Toc122114116"/>
      <w:bookmarkStart w:id="612" w:name="_Toc153788962"/>
      <w:bookmarkStart w:id="613" w:name="_Toc185515829"/>
      <w:bookmarkStart w:id="614" w:name="_Toc219190360"/>
      <w:r>
        <w:t>5.2.6.2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Heading4"/>
      </w:pPr>
      <w:bookmarkStart w:id="615" w:name="_Toc28012630"/>
      <w:bookmarkStart w:id="616" w:name="_Toc36038902"/>
      <w:bookmarkStart w:id="617" w:name="_Toc44688318"/>
      <w:bookmarkStart w:id="618" w:name="_Toc45133734"/>
      <w:bookmarkStart w:id="619" w:name="_Toc49931414"/>
      <w:bookmarkStart w:id="620" w:name="_Toc51762672"/>
      <w:bookmarkStart w:id="621" w:name="_Toc58848299"/>
      <w:bookmarkStart w:id="622" w:name="_Toc59017337"/>
      <w:bookmarkStart w:id="623" w:name="_Toc66279326"/>
      <w:bookmarkStart w:id="624" w:name="_Toc68168348"/>
      <w:bookmarkStart w:id="625" w:name="_Toc83232793"/>
      <w:bookmarkStart w:id="626" w:name="_Toc85549759"/>
      <w:bookmarkStart w:id="627" w:name="_Toc90655241"/>
      <w:bookmarkStart w:id="628" w:name="_Toc105600117"/>
      <w:bookmarkStart w:id="629" w:name="_Toc122114117"/>
      <w:bookmarkStart w:id="630" w:name="_Toc153788963"/>
      <w:bookmarkStart w:id="631" w:name="_Toc185515830"/>
      <w:bookmarkStart w:id="632" w:name="_Toc219190361"/>
      <w:r>
        <w:t>5.2.6.3</w:t>
      </w:r>
      <w:r>
        <w:tab/>
        <w:t>Resource Standard Methods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CD5A365" w14:textId="77777777" w:rsidR="006672A0" w:rsidRDefault="006672A0">
      <w:pPr>
        <w:pStyle w:val="Heading5"/>
      </w:pPr>
      <w:bookmarkStart w:id="633" w:name="_Toc28012631"/>
      <w:bookmarkStart w:id="634" w:name="_Toc36038903"/>
      <w:bookmarkStart w:id="635" w:name="_Toc44688319"/>
      <w:bookmarkStart w:id="636" w:name="_Toc45133735"/>
      <w:bookmarkStart w:id="637" w:name="_Toc49931415"/>
      <w:bookmarkStart w:id="638" w:name="_Toc51762673"/>
      <w:bookmarkStart w:id="639" w:name="_Toc58848300"/>
      <w:bookmarkStart w:id="640" w:name="_Toc59017338"/>
      <w:bookmarkStart w:id="641" w:name="_Toc66279327"/>
      <w:bookmarkStart w:id="642" w:name="_Toc68168349"/>
      <w:bookmarkStart w:id="643" w:name="_Toc83232794"/>
      <w:bookmarkStart w:id="644" w:name="_Toc85549760"/>
      <w:bookmarkStart w:id="645" w:name="_Toc90655242"/>
      <w:bookmarkStart w:id="646" w:name="_Toc105600118"/>
      <w:bookmarkStart w:id="647" w:name="_Toc122114118"/>
      <w:bookmarkStart w:id="648" w:name="_Toc153788964"/>
      <w:bookmarkStart w:id="649" w:name="_Toc185515831"/>
      <w:bookmarkStart w:id="650" w:name="_Toc219190362"/>
      <w:r>
        <w:t>5.2.6.3.1</w:t>
      </w:r>
      <w:r>
        <w:tab/>
        <w:t>PUT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Heading5"/>
      </w:pPr>
      <w:bookmarkStart w:id="651" w:name="_Toc28012632"/>
      <w:bookmarkStart w:id="652" w:name="_Toc36038904"/>
      <w:bookmarkStart w:id="653" w:name="_Toc44688320"/>
      <w:bookmarkStart w:id="654" w:name="_Toc45133736"/>
      <w:bookmarkStart w:id="655" w:name="_Toc49931416"/>
      <w:bookmarkStart w:id="656" w:name="_Toc51762674"/>
      <w:bookmarkStart w:id="657" w:name="_Toc58848301"/>
      <w:bookmarkStart w:id="658" w:name="_Toc59017339"/>
      <w:bookmarkStart w:id="659" w:name="_Toc66279328"/>
      <w:bookmarkStart w:id="660" w:name="_Toc68168350"/>
      <w:bookmarkStart w:id="661" w:name="_Toc83232795"/>
      <w:bookmarkStart w:id="662" w:name="_Toc85549761"/>
      <w:bookmarkStart w:id="663" w:name="_Toc90655243"/>
      <w:bookmarkStart w:id="664" w:name="_Toc105600119"/>
      <w:bookmarkStart w:id="665" w:name="_Toc122114119"/>
      <w:bookmarkStart w:id="666" w:name="_Toc153788965"/>
      <w:bookmarkStart w:id="667" w:name="_Toc185515832"/>
      <w:bookmarkStart w:id="668" w:name="_Toc219190363"/>
      <w:r>
        <w:t>5.2.6.3.2</w:t>
      </w:r>
      <w:r>
        <w:tab/>
        <w:t>DELETE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Heading5"/>
      </w:pPr>
      <w:bookmarkStart w:id="669" w:name="_Toc28012633"/>
      <w:bookmarkStart w:id="670" w:name="_Toc36038905"/>
      <w:bookmarkStart w:id="671" w:name="_Toc44688321"/>
      <w:bookmarkStart w:id="672" w:name="_Toc45133737"/>
      <w:bookmarkStart w:id="673" w:name="_Toc49931417"/>
      <w:bookmarkStart w:id="674" w:name="_Toc51762675"/>
      <w:bookmarkStart w:id="675" w:name="_Toc58848302"/>
      <w:bookmarkStart w:id="676" w:name="_Toc59017340"/>
      <w:bookmarkStart w:id="677" w:name="_Toc66279329"/>
      <w:bookmarkStart w:id="678" w:name="_Toc68168351"/>
      <w:bookmarkStart w:id="679" w:name="_Toc83232796"/>
      <w:bookmarkStart w:id="680" w:name="_Toc85549762"/>
      <w:bookmarkStart w:id="681" w:name="_Toc90655244"/>
      <w:bookmarkStart w:id="682" w:name="_Toc105600120"/>
      <w:bookmarkStart w:id="683" w:name="_Toc122114120"/>
      <w:bookmarkStart w:id="684" w:name="_Toc153788966"/>
      <w:bookmarkStart w:id="685" w:name="_Toc185515833"/>
      <w:bookmarkStart w:id="686" w:name="_Toc219190364"/>
      <w:r>
        <w:t>5.2.6.3.3</w:t>
      </w:r>
      <w:r>
        <w:tab/>
        <w:t>GET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Heading3"/>
      </w:pPr>
      <w:bookmarkStart w:id="687" w:name="_Toc28012634"/>
      <w:bookmarkStart w:id="688" w:name="_Toc36038906"/>
      <w:bookmarkStart w:id="689" w:name="_Toc44688322"/>
      <w:bookmarkStart w:id="690" w:name="_Toc45133738"/>
      <w:bookmarkStart w:id="691" w:name="_Toc49931418"/>
      <w:bookmarkStart w:id="692" w:name="_Toc51762676"/>
      <w:bookmarkStart w:id="693" w:name="_Toc58848303"/>
      <w:bookmarkStart w:id="694" w:name="_Toc59017341"/>
      <w:bookmarkStart w:id="695" w:name="_Toc66279330"/>
      <w:bookmarkStart w:id="696" w:name="_Toc68168352"/>
      <w:bookmarkStart w:id="697" w:name="_Toc83232797"/>
      <w:bookmarkStart w:id="698" w:name="_Toc85549763"/>
      <w:bookmarkStart w:id="699" w:name="_Toc90655245"/>
      <w:bookmarkStart w:id="700" w:name="_Toc105600121"/>
      <w:bookmarkStart w:id="701" w:name="_Toc122114121"/>
      <w:bookmarkStart w:id="702" w:name="_Toc153788967"/>
      <w:bookmarkStart w:id="703" w:name="_Toc185515834"/>
      <w:bookmarkStart w:id="704" w:name="_Toc219190365"/>
      <w:r>
        <w:t>5.2.7</w:t>
      </w:r>
      <w:r>
        <w:tab/>
        <w:t>Resource: SponsorConnectivityData</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6C46E60" w14:textId="77777777" w:rsidR="006672A0" w:rsidRDefault="006672A0">
      <w:pPr>
        <w:pStyle w:val="Heading4"/>
      </w:pPr>
      <w:bookmarkStart w:id="705" w:name="_Toc28012635"/>
      <w:bookmarkStart w:id="706" w:name="_Toc36038907"/>
      <w:bookmarkStart w:id="707" w:name="_Toc44688323"/>
      <w:bookmarkStart w:id="708" w:name="_Toc45133739"/>
      <w:bookmarkStart w:id="709" w:name="_Toc49931419"/>
      <w:bookmarkStart w:id="710" w:name="_Toc51762677"/>
      <w:bookmarkStart w:id="711" w:name="_Toc58848304"/>
      <w:bookmarkStart w:id="712" w:name="_Toc59017342"/>
      <w:bookmarkStart w:id="713" w:name="_Toc66279331"/>
      <w:bookmarkStart w:id="714" w:name="_Toc68168353"/>
      <w:bookmarkStart w:id="715" w:name="_Toc83232798"/>
      <w:bookmarkStart w:id="716" w:name="_Toc85549764"/>
      <w:bookmarkStart w:id="717" w:name="_Toc90655246"/>
      <w:bookmarkStart w:id="718" w:name="_Toc105600122"/>
      <w:bookmarkStart w:id="719" w:name="_Toc122114122"/>
      <w:bookmarkStart w:id="720" w:name="_Toc153788968"/>
      <w:bookmarkStart w:id="721" w:name="_Toc185515835"/>
      <w:bookmarkStart w:id="722" w:name="_Toc219190366"/>
      <w:r>
        <w:t>5.2.7.1</w:t>
      </w:r>
      <w:r>
        <w:tab/>
        <w:t>Description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Heading4"/>
      </w:pPr>
      <w:bookmarkStart w:id="723" w:name="_Toc28012636"/>
      <w:bookmarkStart w:id="724" w:name="_Toc36038908"/>
      <w:bookmarkStart w:id="725" w:name="_Toc44688324"/>
      <w:bookmarkStart w:id="726" w:name="_Toc45133740"/>
      <w:bookmarkStart w:id="727" w:name="_Toc49931420"/>
      <w:bookmarkStart w:id="728" w:name="_Toc51762678"/>
      <w:bookmarkStart w:id="729" w:name="_Toc58848305"/>
      <w:bookmarkStart w:id="730" w:name="_Toc59017343"/>
      <w:bookmarkStart w:id="731" w:name="_Toc66279332"/>
      <w:bookmarkStart w:id="732" w:name="_Toc68168354"/>
      <w:bookmarkStart w:id="733" w:name="_Toc83232799"/>
      <w:bookmarkStart w:id="734" w:name="_Toc85549765"/>
      <w:bookmarkStart w:id="735" w:name="_Toc90655247"/>
      <w:bookmarkStart w:id="736" w:name="_Toc105600123"/>
      <w:bookmarkStart w:id="737" w:name="_Toc122114123"/>
      <w:bookmarkStart w:id="738" w:name="_Toc153788969"/>
      <w:bookmarkStart w:id="739" w:name="_Toc185515836"/>
      <w:bookmarkStart w:id="740" w:name="_Toc219190367"/>
      <w:r>
        <w:t>5.2.7.2</w:t>
      </w:r>
      <w:r>
        <w:tab/>
        <w:t>Resource definition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Heading4"/>
      </w:pPr>
      <w:bookmarkStart w:id="741" w:name="_Toc28012637"/>
      <w:bookmarkStart w:id="742" w:name="_Toc36038909"/>
      <w:bookmarkStart w:id="743" w:name="_Toc44688325"/>
      <w:bookmarkStart w:id="744" w:name="_Toc45133741"/>
      <w:bookmarkStart w:id="745" w:name="_Toc49931421"/>
      <w:bookmarkStart w:id="746" w:name="_Toc51762679"/>
      <w:bookmarkStart w:id="747" w:name="_Toc58848306"/>
      <w:bookmarkStart w:id="748" w:name="_Toc59017344"/>
      <w:bookmarkStart w:id="749" w:name="_Toc66279333"/>
      <w:bookmarkStart w:id="750" w:name="_Toc68168355"/>
      <w:bookmarkStart w:id="751" w:name="_Toc83232800"/>
      <w:bookmarkStart w:id="752" w:name="_Toc85549766"/>
      <w:bookmarkStart w:id="753" w:name="_Toc90655248"/>
      <w:bookmarkStart w:id="754" w:name="_Toc105600124"/>
      <w:bookmarkStart w:id="755" w:name="_Toc122114124"/>
      <w:bookmarkStart w:id="756" w:name="_Toc153788970"/>
      <w:bookmarkStart w:id="757" w:name="_Toc185515837"/>
      <w:bookmarkStart w:id="758" w:name="_Toc219190368"/>
      <w:r>
        <w:t>5.2.7.3</w:t>
      </w:r>
      <w:r>
        <w:tab/>
        <w:t>Resource Standard Methods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E6491D3" w14:textId="77777777" w:rsidR="006672A0" w:rsidRDefault="006672A0">
      <w:pPr>
        <w:pStyle w:val="Heading5"/>
      </w:pPr>
      <w:bookmarkStart w:id="759" w:name="_Toc28012638"/>
      <w:bookmarkStart w:id="760" w:name="_Toc36038910"/>
      <w:bookmarkStart w:id="761" w:name="_Toc44688326"/>
      <w:bookmarkStart w:id="762" w:name="_Toc45133742"/>
      <w:bookmarkStart w:id="763" w:name="_Toc49931422"/>
      <w:bookmarkStart w:id="764" w:name="_Toc51762680"/>
      <w:bookmarkStart w:id="765" w:name="_Toc58848307"/>
      <w:bookmarkStart w:id="766" w:name="_Toc59017345"/>
      <w:bookmarkStart w:id="767" w:name="_Toc66279334"/>
      <w:bookmarkStart w:id="768" w:name="_Toc68168356"/>
      <w:bookmarkStart w:id="769" w:name="_Toc83232801"/>
      <w:bookmarkStart w:id="770" w:name="_Toc85549767"/>
      <w:bookmarkStart w:id="771" w:name="_Toc90655249"/>
      <w:bookmarkStart w:id="772" w:name="_Toc105600125"/>
      <w:bookmarkStart w:id="773" w:name="_Toc122114125"/>
      <w:bookmarkStart w:id="774" w:name="_Toc153788971"/>
      <w:bookmarkStart w:id="775" w:name="_Toc185515838"/>
      <w:bookmarkStart w:id="776" w:name="_Toc219190369"/>
      <w:r>
        <w:t>5.2.7.3.1</w:t>
      </w:r>
      <w:r>
        <w:tab/>
        <w:t>GET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Heading3"/>
      </w:pPr>
      <w:bookmarkStart w:id="777" w:name="_Toc28012639"/>
      <w:bookmarkStart w:id="778" w:name="_Toc36038911"/>
      <w:bookmarkStart w:id="779" w:name="_Toc44688327"/>
      <w:bookmarkStart w:id="780" w:name="_Toc45133743"/>
      <w:bookmarkStart w:id="781" w:name="_Toc49931423"/>
      <w:bookmarkStart w:id="782" w:name="_Toc51762681"/>
      <w:bookmarkStart w:id="783" w:name="_Toc58848308"/>
      <w:bookmarkStart w:id="784" w:name="_Toc59017346"/>
      <w:bookmarkStart w:id="785" w:name="_Toc66279335"/>
      <w:bookmarkStart w:id="786" w:name="_Toc68168357"/>
      <w:bookmarkStart w:id="787" w:name="_Toc83232802"/>
      <w:bookmarkStart w:id="788" w:name="_Toc85549768"/>
      <w:bookmarkStart w:id="789" w:name="_Toc90655250"/>
      <w:bookmarkStart w:id="790" w:name="_Toc105600126"/>
      <w:bookmarkStart w:id="791" w:name="_Toc122114126"/>
      <w:bookmarkStart w:id="792" w:name="_Toc153788972"/>
      <w:bookmarkStart w:id="793" w:name="_Toc185515839"/>
      <w:bookmarkStart w:id="794" w:name="_Toc219190370"/>
      <w:r>
        <w:t>5.2.8</w:t>
      </w:r>
      <w:r>
        <w:tab/>
        <w:t>Resource: BdtData</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4EE1B0D" w14:textId="77777777" w:rsidR="006672A0" w:rsidRDefault="006672A0">
      <w:pPr>
        <w:pStyle w:val="Heading4"/>
      </w:pPr>
      <w:bookmarkStart w:id="795" w:name="_Toc28012640"/>
      <w:bookmarkStart w:id="796" w:name="_Toc36038912"/>
      <w:bookmarkStart w:id="797" w:name="_Toc44688328"/>
      <w:bookmarkStart w:id="798" w:name="_Toc45133744"/>
      <w:bookmarkStart w:id="799" w:name="_Toc49931424"/>
      <w:bookmarkStart w:id="800" w:name="_Toc51762682"/>
      <w:bookmarkStart w:id="801" w:name="_Toc58848309"/>
      <w:bookmarkStart w:id="802" w:name="_Toc59017347"/>
      <w:bookmarkStart w:id="803" w:name="_Toc66279336"/>
      <w:bookmarkStart w:id="804" w:name="_Toc68168358"/>
      <w:bookmarkStart w:id="805" w:name="_Toc83232803"/>
      <w:bookmarkStart w:id="806" w:name="_Toc85549769"/>
      <w:bookmarkStart w:id="807" w:name="_Toc90655251"/>
      <w:bookmarkStart w:id="808" w:name="_Toc105600127"/>
      <w:bookmarkStart w:id="809" w:name="_Toc122114127"/>
      <w:bookmarkStart w:id="810" w:name="_Toc153788973"/>
      <w:bookmarkStart w:id="811" w:name="_Toc185515840"/>
      <w:bookmarkStart w:id="812" w:name="_Toc219190371"/>
      <w:r>
        <w:t>5.2.8.1</w:t>
      </w:r>
      <w:r>
        <w:tab/>
        <w:t>Description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090C7" w14:textId="77777777" w:rsidR="006672A0" w:rsidRDefault="006672A0">
      <w:r>
        <w:t>The resource represents background data transfer data stored in the UDR.</w:t>
      </w:r>
    </w:p>
    <w:p w14:paraId="7E0EC79B" w14:textId="77777777" w:rsidR="006672A0" w:rsidRDefault="006672A0">
      <w:pPr>
        <w:pStyle w:val="Heading4"/>
      </w:pPr>
      <w:bookmarkStart w:id="813" w:name="_Toc28012641"/>
      <w:bookmarkStart w:id="814" w:name="_Toc36038913"/>
      <w:bookmarkStart w:id="815" w:name="_Toc44688329"/>
      <w:bookmarkStart w:id="816" w:name="_Toc45133745"/>
      <w:bookmarkStart w:id="817" w:name="_Toc49931425"/>
      <w:bookmarkStart w:id="818" w:name="_Toc51762683"/>
      <w:bookmarkStart w:id="819" w:name="_Toc58848310"/>
      <w:bookmarkStart w:id="820" w:name="_Toc59017348"/>
      <w:bookmarkStart w:id="821" w:name="_Toc66279337"/>
      <w:bookmarkStart w:id="822" w:name="_Toc68168359"/>
      <w:bookmarkStart w:id="823" w:name="_Toc83232804"/>
      <w:bookmarkStart w:id="824" w:name="_Toc85549770"/>
      <w:bookmarkStart w:id="825" w:name="_Toc90655252"/>
      <w:bookmarkStart w:id="826" w:name="_Toc105600128"/>
      <w:bookmarkStart w:id="827" w:name="_Toc122114128"/>
      <w:bookmarkStart w:id="828" w:name="_Toc153788974"/>
      <w:bookmarkStart w:id="829" w:name="_Toc185515841"/>
      <w:bookmarkStart w:id="830" w:name="_Toc219190372"/>
      <w:r>
        <w:t>5.2.8.2</w:t>
      </w:r>
      <w:r>
        <w:tab/>
        <w:t>Resource definition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Heading4"/>
      </w:pPr>
      <w:bookmarkStart w:id="831" w:name="_Toc28012642"/>
      <w:bookmarkStart w:id="832" w:name="_Toc36038914"/>
      <w:bookmarkStart w:id="833" w:name="_Toc44688330"/>
      <w:bookmarkStart w:id="834" w:name="_Toc45133746"/>
      <w:bookmarkStart w:id="835" w:name="_Toc49931426"/>
      <w:bookmarkStart w:id="836" w:name="_Toc51762684"/>
      <w:bookmarkStart w:id="837" w:name="_Toc58848311"/>
      <w:bookmarkStart w:id="838" w:name="_Toc59017349"/>
      <w:bookmarkStart w:id="839" w:name="_Toc66279338"/>
      <w:bookmarkStart w:id="840" w:name="_Toc68168360"/>
      <w:bookmarkStart w:id="841" w:name="_Toc83232805"/>
      <w:bookmarkStart w:id="842" w:name="_Toc85549771"/>
      <w:bookmarkStart w:id="843" w:name="_Toc90655253"/>
      <w:bookmarkStart w:id="844" w:name="_Toc105600129"/>
      <w:bookmarkStart w:id="845" w:name="_Toc122114129"/>
      <w:bookmarkStart w:id="846" w:name="_Toc153788975"/>
      <w:bookmarkStart w:id="847" w:name="_Toc185515842"/>
      <w:bookmarkStart w:id="848" w:name="_Toc219190373"/>
      <w:r>
        <w:t>5.2.8.3</w:t>
      </w:r>
      <w:r>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4D097A1" w14:textId="77777777" w:rsidR="006672A0" w:rsidRDefault="006672A0">
      <w:pPr>
        <w:pStyle w:val="Heading5"/>
      </w:pPr>
      <w:bookmarkStart w:id="849" w:name="_Toc28012643"/>
      <w:bookmarkStart w:id="850" w:name="_Toc36038915"/>
      <w:bookmarkStart w:id="851" w:name="_Toc44688331"/>
      <w:bookmarkStart w:id="852" w:name="_Toc45133747"/>
      <w:bookmarkStart w:id="853" w:name="_Toc49931427"/>
      <w:bookmarkStart w:id="854" w:name="_Toc51762685"/>
      <w:bookmarkStart w:id="855" w:name="_Toc58848312"/>
      <w:bookmarkStart w:id="856" w:name="_Toc59017350"/>
      <w:bookmarkStart w:id="857" w:name="_Toc66279339"/>
      <w:bookmarkStart w:id="858" w:name="_Toc68168361"/>
      <w:bookmarkStart w:id="859" w:name="_Toc83232806"/>
      <w:bookmarkStart w:id="860" w:name="_Toc85549772"/>
      <w:bookmarkStart w:id="861" w:name="_Toc90655254"/>
      <w:bookmarkStart w:id="862" w:name="_Toc105600130"/>
      <w:bookmarkStart w:id="863" w:name="_Toc122114130"/>
      <w:bookmarkStart w:id="864" w:name="_Toc153788976"/>
      <w:bookmarkStart w:id="865" w:name="_Toc185515843"/>
      <w:bookmarkStart w:id="866" w:name="_Toc219190374"/>
      <w:r>
        <w:t>5.2.8.3.1</w:t>
      </w:r>
      <w:r>
        <w:tab/>
        <w:t>GET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67" w:name="_Hlk19873163"/>
            <w:r>
              <w:t>bdt-ref-ids</w:t>
            </w:r>
            <w:bookmarkEnd w:id="867"/>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68" w:name="_Hlk19873190"/>
            <w:r>
              <w:t>a list of the BDT reference identifiers</w:t>
            </w:r>
            <w:bookmarkEnd w:id="868"/>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Heading3"/>
      </w:pPr>
      <w:bookmarkStart w:id="869" w:name="_Toc28012644"/>
      <w:bookmarkStart w:id="870" w:name="_Toc36038916"/>
      <w:bookmarkStart w:id="871" w:name="_Toc44688332"/>
      <w:bookmarkStart w:id="872" w:name="_Toc45133748"/>
      <w:bookmarkStart w:id="873" w:name="_Toc49931428"/>
      <w:bookmarkStart w:id="874" w:name="_Toc51762686"/>
      <w:bookmarkStart w:id="875" w:name="_Toc58848313"/>
      <w:bookmarkStart w:id="876" w:name="_Toc59017351"/>
      <w:bookmarkStart w:id="877" w:name="_Toc66279340"/>
      <w:bookmarkStart w:id="878" w:name="_Toc68168362"/>
      <w:bookmarkStart w:id="879" w:name="_Toc83232807"/>
      <w:bookmarkStart w:id="880" w:name="_Toc85549773"/>
      <w:bookmarkStart w:id="881" w:name="_Toc90655255"/>
      <w:bookmarkStart w:id="882" w:name="_Toc105600131"/>
      <w:bookmarkStart w:id="883" w:name="_Toc122114131"/>
      <w:bookmarkStart w:id="884" w:name="_Toc153788977"/>
      <w:bookmarkStart w:id="885" w:name="_Toc185515844"/>
      <w:bookmarkStart w:id="886" w:name="_Toc219190375"/>
      <w:r>
        <w:t>5.2.9</w:t>
      </w:r>
      <w:r>
        <w:tab/>
        <w:t>Resource: IndividualBdtData</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3D584B99" w14:textId="77777777" w:rsidR="006672A0" w:rsidRDefault="006672A0">
      <w:pPr>
        <w:pStyle w:val="Heading4"/>
      </w:pPr>
      <w:bookmarkStart w:id="887" w:name="_Toc28012645"/>
      <w:bookmarkStart w:id="888" w:name="_Toc36038917"/>
      <w:bookmarkStart w:id="889" w:name="_Toc44688333"/>
      <w:bookmarkStart w:id="890" w:name="_Toc45133749"/>
      <w:bookmarkStart w:id="891" w:name="_Toc49931429"/>
      <w:bookmarkStart w:id="892" w:name="_Toc51762687"/>
      <w:bookmarkStart w:id="893" w:name="_Toc58848314"/>
      <w:bookmarkStart w:id="894" w:name="_Toc59017352"/>
      <w:bookmarkStart w:id="895" w:name="_Toc66279341"/>
      <w:bookmarkStart w:id="896" w:name="_Toc68168363"/>
      <w:bookmarkStart w:id="897" w:name="_Toc83232808"/>
      <w:bookmarkStart w:id="898" w:name="_Toc85549774"/>
      <w:bookmarkStart w:id="899" w:name="_Toc90655256"/>
      <w:bookmarkStart w:id="900" w:name="_Toc105600132"/>
      <w:bookmarkStart w:id="901" w:name="_Toc122114132"/>
      <w:bookmarkStart w:id="902" w:name="_Toc153788978"/>
      <w:bookmarkStart w:id="903" w:name="_Toc185515845"/>
      <w:bookmarkStart w:id="904" w:name="_Toc219190376"/>
      <w:r>
        <w:t>5.2.9.1</w:t>
      </w:r>
      <w:r>
        <w:tab/>
        <w:t>Description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Heading4"/>
      </w:pPr>
      <w:bookmarkStart w:id="905" w:name="_Toc28012646"/>
      <w:bookmarkStart w:id="906" w:name="_Toc36038918"/>
      <w:bookmarkStart w:id="907" w:name="_Toc44688334"/>
      <w:bookmarkStart w:id="908" w:name="_Toc45133750"/>
      <w:bookmarkStart w:id="909" w:name="_Toc49931430"/>
      <w:bookmarkStart w:id="910" w:name="_Toc51762688"/>
      <w:bookmarkStart w:id="911" w:name="_Toc58848315"/>
      <w:bookmarkStart w:id="912" w:name="_Toc59017353"/>
      <w:bookmarkStart w:id="913" w:name="_Toc66279342"/>
      <w:bookmarkStart w:id="914" w:name="_Toc68168364"/>
      <w:bookmarkStart w:id="915" w:name="_Toc83232809"/>
      <w:bookmarkStart w:id="916" w:name="_Toc85549775"/>
      <w:bookmarkStart w:id="917" w:name="_Toc90655257"/>
      <w:bookmarkStart w:id="918" w:name="_Toc105600133"/>
      <w:bookmarkStart w:id="919" w:name="_Toc122114133"/>
      <w:bookmarkStart w:id="920" w:name="_Toc153788979"/>
      <w:bookmarkStart w:id="921" w:name="_Toc185515846"/>
      <w:bookmarkStart w:id="922" w:name="_Toc219190377"/>
      <w:r>
        <w:t>5.2.9.2</w:t>
      </w:r>
      <w:r>
        <w:tab/>
        <w:t>Resource definition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Heading4"/>
      </w:pPr>
      <w:bookmarkStart w:id="923" w:name="_Toc28012647"/>
      <w:bookmarkStart w:id="924" w:name="_Toc36038919"/>
      <w:bookmarkStart w:id="925" w:name="_Toc44688335"/>
      <w:bookmarkStart w:id="926" w:name="_Toc45133751"/>
      <w:bookmarkStart w:id="927" w:name="_Toc49931431"/>
      <w:bookmarkStart w:id="928" w:name="_Toc51762689"/>
      <w:bookmarkStart w:id="929" w:name="_Toc58848316"/>
      <w:bookmarkStart w:id="930" w:name="_Toc59017354"/>
      <w:bookmarkStart w:id="931" w:name="_Toc66279343"/>
      <w:bookmarkStart w:id="932" w:name="_Toc68168365"/>
      <w:bookmarkStart w:id="933" w:name="_Toc83232810"/>
      <w:bookmarkStart w:id="934" w:name="_Toc85549776"/>
      <w:bookmarkStart w:id="935" w:name="_Toc90655258"/>
      <w:bookmarkStart w:id="936" w:name="_Toc105600134"/>
      <w:bookmarkStart w:id="937" w:name="_Toc122114134"/>
      <w:bookmarkStart w:id="938" w:name="_Toc153788980"/>
      <w:bookmarkStart w:id="939" w:name="_Toc185515847"/>
      <w:bookmarkStart w:id="940" w:name="_Toc219190378"/>
      <w:r>
        <w:t>5.2.9.3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136B56E" w14:textId="77777777" w:rsidR="006672A0" w:rsidRDefault="006672A0">
      <w:pPr>
        <w:pStyle w:val="Heading5"/>
      </w:pPr>
      <w:bookmarkStart w:id="941" w:name="_Toc28012648"/>
      <w:bookmarkStart w:id="942" w:name="_Toc36038920"/>
      <w:bookmarkStart w:id="943" w:name="_Toc44688336"/>
      <w:bookmarkStart w:id="944" w:name="_Toc45133752"/>
      <w:bookmarkStart w:id="945" w:name="_Toc49931432"/>
      <w:bookmarkStart w:id="946" w:name="_Toc51762690"/>
      <w:bookmarkStart w:id="947" w:name="_Toc58848317"/>
      <w:bookmarkStart w:id="948" w:name="_Toc59017355"/>
      <w:bookmarkStart w:id="949" w:name="_Toc66279344"/>
      <w:bookmarkStart w:id="950" w:name="_Toc68168366"/>
      <w:bookmarkStart w:id="951" w:name="_Toc83232811"/>
      <w:bookmarkStart w:id="952" w:name="_Toc85549777"/>
      <w:bookmarkStart w:id="953" w:name="_Toc90655259"/>
      <w:bookmarkStart w:id="954" w:name="_Toc105600135"/>
      <w:bookmarkStart w:id="955" w:name="_Toc122114135"/>
      <w:bookmarkStart w:id="956" w:name="_Toc153788981"/>
      <w:bookmarkStart w:id="957" w:name="_Toc185515848"/>
      <w:bookmarkStart w:id="958" w:name="_Toc219190379"/>
      <w:r>
        <w:t>5.2.9.3.1</w:t>
      </w:r>
      <w:r>
        <w:tab/>
        <w:t>GET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Heading5"/>
      </w:pPr>
      <w:bookmarkStart w:id="959" w:name="_Toc28012649"/>
      <w:bookmarkStart w:id="960" w:name="_Toc36038921"/>
      <w:bookmarkStart w:id="961" w:name="_Toc44688337"/>
      <w:bookmarkStart w:id="962" w:name="_Toc45133753"/>
      <w:bookmarkStart w:id="963" w:name="_Toc49931433"/>
      <w:bookmarkStart w:id="964" w:name="_Toc51762691"/>
      <w:bookmarkStart w:id="965" w:name="_Toc58848318"/>
      <w:bookmarkStart w:id="966" w:name="_Toc59017356"/>
      <w:bookmarkStart w:id="967" w:name="_Toc66279345"/>
      <w:bookmarkStart w:id="968" w:name="_Toc68168367"/>
      <w:bookmarkStart w:id="969" w:name="_Toc83232812"/>
      <w:bookmarkStart w:id="970" w:name="_Toc85549778"/>
      <w:bookmarkStart w:id="971" w:name="_Toc90655260"/>
      <w:bookmarkStart w:id="972" w:name="_Toc105600136"/>
      <w:bookmarkStart w:id="973" w:name="_Toc122114136"/>
      <w:bookmarkStart w:id="974" w:name="_Toc153788982"/>
      <w:bookmarkStart w:id="975" w:name="_Toc185515849"/>
      <w:bookmarkStart w:id="976" w:name="_Toc219190380"/>
      <w:r>
        <w:t>5.2.9.3.2</w:t>
      </w:r>
      <w:r>
        <w:tab/>
        <w:t>PUT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Heading5"/>
      </w:pPr>
      <w:bookmarkStart w:id="977" w:name="_Toc28012650"/>
      <w:bookmarkStart w:id="978" w:name="_Toc36038922"/>
      <w:bookmarkStart w:id="979" w:name="_Toc44688338"/>
      <w:bookmarkStart w:id="980" w:name="_Toc45133754"/>
      <w:bookmarkStart w:id="981" w:name="_Toc49931434"/>
      <w:bookmarkStart w:id="982" w:name="_Toc51762692"/>
      <w:bookmarkStart w:id="983" w:name="_Toc58848319"/>
      <w:bookmarkStart w:id="984" w:name="_Toc59017357"/>
      <w:bookmarkStart w:id="985" w:name="_Toc66279346"/>
      <w:bookmarkStart w:id="986" w:name="_Toc68168368"/>
      <w:bookmarkStart w:id="987" w:name="_Toc83232813"/>
      <w:bookmarkStart w:id="988" w:name="_Toc85549779"/>
      <w:bookmarkStart w:id="989" w:name="_Toc90655261"/>
      <w:bookmarkStart w:id="990" w:name="_Toc105600137"/>
      <w:bookmarkStart w:id="991" w:name="_Toc122114137"/>
      <w:bookmarkStart w:id="992" w:name="_Toc153788983"/>
      <w:bookmarkStart w:id="993" w:name="_Toc185515850"/>
      <w:bookmarkStart w:id="994" w:name="_Toc219190381"/>
      <w:r>
        <w:t>5.2.9.3.3</w:t>
      </w:r>
      <w:r>
        <w:tab/>
        <w:t>DELETE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Heading5"/>
      </w:pPr>
      <w:bookmarkStart w:id="995" w:name="_Toc49611035"/>
      <w:bookmarkStart w:id="996" w:name="_Toc51762509"/>
      <w:bookmarkStart w:id="997" w:name="_Toc58848320"/>
      <w:bookmarkStart w:id="998" w:name="_Toc59017358"/>
      <w:bookmarkStart w:id="999" w:name="_Toc66279347"/>
      <w:bookmarkStart w:id="1000" w:name="_Toc68168369"/>
      <w:bookmarkStart w:id="1001" w:name="_Toc83232814"/>
      <w:bookmarkStart w:id="1002" w:name="_Toc85549780"/>
      <w:bookmarkStart w:id="1003" w:name="_Toc90655262"/>
      <w:bookmarkStart w:id="1004" w:name="_Toc105600138"/>
      <w:bookmarkStart w:id="1005" w:name="_Toc122114138"/>
      <w:bookmarkStart w:id="1006" w:name="_Toc153788984"/>
      <w:bookmarkStart w:id="1007" w:name="_Toc185515851"/>
      <w:bookmarkStart w:id="1008" w:name="_Toc219190382"/>
      <w:r>
        <w:t>5.2.9.3.4</w:t>
      </w:r>
      <w:r>
        <w:tab/>
      </w:r>
      <w:bookmarkEnd w:id="995"/>
      <w:bookmarkEnd w:id="996"/>
      <w:r>
        <w:t>PATCH</w:t>
      </w:r>
      <w:bookmarkEnd w:id="997"/>
      <w:bookmarkEnd w:id="998"/>
      <w:bookmarkEnd w:id="999"/>
      <w:bookmarkEnd w:id="1000"/>
      <w:bookmarkEnd w:id="1001"/>
      <w:bookmarkEnd w:id="1002"/>
      <w:bookmarkEnd w:id="1003"/>
      <w:bookmarkEnd w:id="1004"/>
      <w:bookmarkEnd w:id="1005"/>
      <w:bookmarkEnd w:id="1006"/>
      <w:bookmarkEnd w:id="1007"/>
      <w:bookmarkEnd w:id="1008"/>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Heading3"/>
      </w:pPr>
      <w:bookmarkStart w:id="1009" w:name="_Toc28012651"/>
      <w:bookmarkStart w:id="1010" w:name="_Toc36038923"/>
      <w:bookmarkStart w:id="1011" w:name="_Toc44688339"/>
      <w:bookmarkStart w:id="1012" w:name="_Toc45133755"/>
      <w:bookmarkStart w:id="1013" w:name="_Toc49931435"/>
      <w:bookmarkStart w:id="1014" w:name="_Toc51762693"/>
      <w:bookmarkStart w:id="1015" w:name="_Toc58848321"/>
      <w:bookmarkStart w:id="1016" w:name="_Toc59017359"/>
      <w:bookmarkStart w:id="1017" w:name="_Toc66279348"/>
      <w:bookmarkStart w:id="1018" w:name="_Toc68168370"/>
      <w:bookmarkStart w:id="1019" w:name="_Toc83232815"/>
      <w:bookmarkStart w:id="1020" w:name="_Toc85549781"/>
      <w:bookmarkStart w:id="1021" w:name="_Toc90655263"/>
      <w:bookmarkStart w:id="1022" w:name="_Toc105600139"/>
      <w:bookmarkStart w:id="1023" w:name="_Toc122114139"/>
      <w:bookmarkStart w:id="1024" w:name="_Toc153788985"/>
      <w:bookmarkStart w:id="1025" w:name="_Toc185515852"/>
      <w:bookmarkStart w:id="1026" w:name="_Toc219190383"/>
      <w:r>
        <w:t>5.2.10</w:t>
      </w:r>
      <w:r>
        <w:tab/>
        <w:t>Resource: PolicyDataSubscriptions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344986F0" w14:textId="77777777" w:rsidR="006672A0" w:rsidRDefault="006672A0">
      <w:pPr>
        <w:pStyle w:val="Heading4"/>
      </w:pPr>
      <w:bookmarkStart w:id="1027" w:name="_Toc28012652"/>
      <w:bookmarkStart w:id="1028" w:name="_Toc36038924"/>
      <w:bookmarkStart w:id="1029" w:name="_Toc44688340"/>
      <w:bookmarkStart w:id="1030" w:name="_Toc45133756"/>
      <w:bookmarkStart w:id="1031" w:name="_Toc49931436"/>
      <w:bookmarkStart w:id="1032" w:name="_Toc51762694"/>
      <w:bookmarkStart w:id="1033" w:name="_Toc58848322"/>
      <w:bookmarkStart w:id="1034" w:name="_Toc59017360"/>
      <w:bookmarkStart w:id="1035" w:name="_Toc66279349"/>
      <w:bookmarkStart w:id="1036" w:name="_Toc68168371"/>
      <w:bookmarkStart w:id="1037" w:name="_Toc83232816"/>
      <w:bookmarkStart w:id="1038" w:name="_Toc85549782"/>
      <w:bookmarkStart w:id="1039" w:name="_Toc90655264"/>
      <w:bookmarkStart w:id="1040" w:name="_Toc105600140"/>
      <w:bookmarkStart w:id="1041" w:name="_Toc122114140"/>
      <w:bookmarkStart w:id="1042" w:name="_Toc153788986"/>
      <w:bookmarkStart w:id="1043" w:name="_Toc185515853"/>
      <w:bookmarkStart w:id="1044" w:name="_Toc219190384"/>
      <w:r>
        <w:t>5.2.10.1</w:t>
      </w:r>
      <w:r>
        <w:tab/>
        <w:t>Description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3CA7CA2" w14:textId="77777777" w:rsidR="006672A0" w:rsidRDefault="006672A0">
      <w:r>
        <w:t>This resource is used to represent subscriptions to notification of policy data modification.</w:t>
      </w:r>
    </w:p>
    <w:p w14:paraId="0A1C055B" w14:textId="77777777" w:rsidR="006672A0" w:rsidRDefault="006672A0">
      <w:pPr>
        <w:pStyle w:val="Heading4"/>
      </w:pPr>
      <w:bookmarkStart w:id="1045" w:name="_Toc28012653"/>
      <w:bookmarkStart w:id="1046" w:name="_Toc36038925"/>
      <w:bookmarkStart w:id="1047" w:name="_Toc44688341"/>
      <w:bookmarkStart w:id="1048" w:name="_Toc45133757"/>
      <w:bookmarkStart w:id="1049" w:name="_Toc49931437"/>
      <w:bookmarkStart w:id="1050" w:name="_Toc51762695"/>
      <w:bookmarkStart w:id="1051" w:name="_Toc58848323"/>
      <w:bookmarkStart w:id="1052" w:name="_Toc59017361"/>
      <w:bookmarkStart w:id="1053" w:name="_Toc66279350"/>
      <w:bookmarkStart w:id="1054" w:name="_Toc68168372"/>
      <w:bookmarkStart w:id="1055" w:name="_Toc83232817"/>
      <w:bookmarkStart w:id="1056" w:name="_Toc85549783"/>
      <w:bookmarkStart w:id="1057" w:name="_Toc90655265"/>
      <w:bookmarkStart w:id="1058" w:name="_Toc105600141"/>
      <w:bookmarkStart w:id="1059" w:name="_Toc122114141"/>
      <w:bookmarkStart w:id="1060" w:name="_Toc153788987"/>
      <w:bookmarkStart w:id="1061" w:name="_Toc185515854"/>
      <w:bookmarkStart w:id="1062" w:name="_Toc219190385"/>
      <w:r>
        <w:t>5.2.10.2</w:t>
      </w:r>
      <w:r>
        <w:tab/>
        <w:t>Resource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Heading4"/>
      </w:pPr>
      <w:bookmarkStart w:id="1063" w:name="_Toc28012654"/>
      <w:bookmarkStart w:id="1064" w:name="_Toc36038926"/>
      <w:bookmarkStart w:id="1065" w:name="_Toc44688342"/>
      <w:bookmarkStart w:id="1066" w:name="_Toc45133758"/>
      <w:bookmarkStart w:id="1067" w:name="_Toc49931438"/>
      <w:bookmarkStart w:id="1068" w:name="_Toc51762696"/>
      <w:bookmarkStart w:id="1069" w:name="_Toc58848324"/>
      <w:bookmarkStart w:id="1070" w:name="_Toc59017362"/>
      <w:bookmarkStart w:id="1071" w:name="_Toc66279351"/>
      <w:bookmarkStart w:id="1072" w:name="_Toc68168373"/>
      <w:bookmarkStart w:id="1073" w:name="_Toc83232818"/>
      <w:bookmarkStart w:id="1074" w:name="_Toc85549784"/>
      <w:bookmarkStart w:id="1075" w:name="_Toc90655266"/>
      <w:bookmarkStart w:id="1076" w:name="_Toc105600142"/>
      <w:bookmarkStart w:id="1077" w:name="_Toc122114142"/>
      <w:bookmarkStart w:id="1078" w:name="_Toc153788988"/>
      <w:bookmarkStart w:id="1079" w:name="_Toc185515855"/>
      <w:bookmarkStart w:id="1080" w:name="_Toc219190386"/>
      <w:r w:rsidRPr="002178AD">
        <w:t>5.2.10.3</w:t>
      </w:r>
      <w:r w:rsidRPr="002178AD">
        <w:tab/>
        <w:t>Resource Standard Methods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34680B6" w14:textId="77777777" w:rsidR="006672A0" w:rsidRPr="002178AD" w:rsidRDefault="006672A0">
      <w:pPr>
        <w:pStyle w:val="Heading5"/>
      </w:pPr>
      <w:bookmarkStart w:id="1081" w:name="_Toc28012655"/>
      <w:bookmarkStart w:id="1082" w:name="_Toc36038927"/>
      <w:bookmarkStart w:id="1083" w:name="_Toc44688343"/>
      <w:bookmarkStart w:id="1084" w:name="_Toc45133759"/>
      <w:bookmarkStart w:id="1085" w:name="_Toc49931439"/>
      <w:bookmarkStart w:id="1086" w:name="_Toc51762697"/>
      <w:bookmarkStart w:id="1087" w:name="_Toc58848325"/>
      <w:bookmarkStart w:id="1088" w:name="_Toc59017363"/>
      <w:bookmarkStart w:id="1089" w:name="_Toc66279352"/>
      <w:bookmarkStart w:id="1090" w:name="_Toc68168374"/>
      <w:bookmarkStart w:id="1091" w:name="_Toc83232819"/>
      <w:bookmarkStart w:id="1092" w:name="_Toc85549785"/>
      <w:bookmarkStart w:id="1093" w:name="_Toc90655267"/>
      <w:bookmarkStart w:id="1094" w:name="_Toc105600143"/>
      <w:bookmarkStart w:id="1095" w:name="_Toc122114143"/>
      <w:bookmarkStart w:id="1096" w:name="_Toc153788989"/>
      <w:bookmarkStart w:id="1097" w:name="_Toc185515856"/>
      <w:bookmarkStart w:id="1098" w:name="_Toc219190387"/>
      <w:r w:rsidRPr="002178AD">
        <w:t>5.2.10.3.1</w:t>
      </w:r>
      <w:r w:rsidRPr="002178AD">
        <w:tab/>
        <w:t>POST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Heading5"/>
      </w:pPr>
      <w:bookmarkStart w:id="1099" w:name="_Toc153788990"/>
      <w:bookmarkStart w:id="1100" w:name="_Toc185515857"/>
      <w:bookmarkStart w:id="1101" w:name="_Toc219190388"/>
      <w:r>
        <w:t>5.2.10.3.2</w:t>
      </w:r>
      <w:r>
        <w:tab/>
        <w:t>GET</w:t>
      </w:r>
      <w:bookmarkEnd w:id="1099"/>
      <w:bookmarkEnd w:id="1100"/>
      <w:bookmarkEnd w:id="1101"/>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Heading3"/>
      </w:pPr>
      <w:bookmarkStart w:id="1102" w:name="_Toc28012656"/>
      <w:bookmarkStart w:id="1103" w:name="_Toc36038928"/>
      <w:bookmarkStart w:id="1104" w:name="_Toc44688344"/>
      <w:bookmarkStart w:id="1105" w:name="_Toc45133760"/>
      <w:bookmarkStart w:id="1106" w:name="_Toc49931440"/>
      <w:bookmarkStart w:id="1107" w:name="_Toc51762698"/>
      <w:bookmarkStart w:id="1108" w:name="_Toc58848326"/>
      <w:bookmarkStart w:id="1109" w:name="_Toc59017364"/>
      <w:bookmarkStart w:id="1110" w:name="_Toc66279353"/>
      <w:bookmarkStart w:id="1111" w:name="_Toc68168375"/>
      <w:bookmarkStart w:id="1112" w:name="_Toc83232820"/>
      <w:bookmarkStart w:id="1113" w:name="_Toc85549786"/>
      <w:bookmarkStart w:id="1114" w:name="_Toc90655268"/>
      <w:bookmarkStart w:id="1115" w:name="_Toc105600144"/>
      <w:bookmarkStart w:id="1116" w:name="_Toc122114144"/>
      <w:bookmarkStart w:id="1117" w:name="_Toc153788991"/>
      <w:bookmarkStart w:id="1118" w:name="_Toc185515858"/>
      <w:bookmarkStart w:id="1119" w:name="_Toc219190389"/>
      <w:r w:rsidRPr="002178AD">
        <w:t>5.2.11</w:t>
      </w:r>
      <w:r w:rsidRPr="002178AD">
        <w:tab/>
        <w:t>Resource: IndividualPolicyDataSubscription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FABD57E" w14:textId="77777777" w:rsidR="006672A0" w:rsidRPr="002178AD" w:rsidRDefault="006672A0">
      <w:pPr>
        <w:pStyle w:val="Heading4"/>
      </w:pPr>
      <w:bookmarkStart w:id="1120" w:name="_Toc28012657"/>
      <w:bookmarkStart w:id="1121" w:name="_Toc36038929"/>
      <w:bookmarkStart w:id="1122" w:name="_Toc44688345"/>
      <w:bookmarkStart w:id="1123" w:name="_Toc45133761"/>
      <w:bookmarkStart w:id="1124" w:name="_Toc49931441"/>
      <w:bookmarkStart w:id="1125" w:name="_Toc51762699"/>
      <w:bookmarkStart w:id="1126" w:name="_Toc58848327"/>
      <w:bookmarkStart w:id="1127" w:name="_Toc59017365"/>
      <w:bookmarkStart w:id="1128" w:name="_Toc66279354"/>
      <w:bookmarkStart w:id="1129" w:name="_Toc68168376"/>
      <w:bookmarkStart w:id="1130" w:name="_Toc83232821"/>
      <w:bookmarkStart w:id="1131" w:name="_Toc85549787"/>
      <w:bookmarkStart w:id="1132" w:name="_Toc90655269"/>
      <w:bookmarkStart w:id="1133" w:name="_Toc105600145"/>
      <w:bookmarkStart w:id="1134" w:name="_Toc122114145"/>
      <w:bookmarkStart w:id="1135" w:name="_Toc153788992"/>
      <w:bookmarkStart w:id="1136" w:name="_Toc185515859"/>
      <w:bookmarkStart w:id="1137" w:name="_Toc219190390"/>
      <w:r w:rsidRPr="002178AD">
        <w:t>5.2.11.1</w:t>
      </w:r>
      <w:r w:rsidRPr="002178AD">
        <w:tab/>
        <w:t>Description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Heading4"/>
      </w:pPr>
      <w:bookmarkStart w:id="1138" w:name="_Toc28012658"/>
      <w:bookmarkStart w:id="1139" w:name="_Toc36038930"/>
      <w:bookmarkStart w:id="1140" w:name="_Toc44688346"/>
      <w:bookmarkStart w:id="1141" w:name="_Toc45133762"/>
      <w:bookmarkStart w:id="1142" w:name="_Toc49931442"/>
      <w:bookmarkStart w:id="1143" w:name="_Toc51762700"/>
      <w:bookmarkStart w:id="1144" w:name="_Toc58848328"/>
      <w:bookmarkStart w:id="1145" w:name="_Toc59017366"/>
      <w:bookmarkStart w:id="1146" w:name="_Toc66279355"/>
      <w:bookmarkStart w:id="1147" w:name="_Toc68168377"/>
      <w:bookmarkStart w:id="1148" w:name="_Toc83232822"/>
      <w:bookmarkStart w:id="1149" w:name="_Toc85549788"/>
      <w:bookmarkStart w:id="1150" w:name="_Toc90655270"/>
      <w:bookmarkStart w:id="1151" w:name="_Toc105600146"/>
      <w:bookmarkStart w:id="1152" w:name="_Toc122114146"/>
      <w:bookmarkStart w:id="1153" w:name="_Toc153788993"/>
      <w:bookmarkStart w:id="1154" w:name="_Toc185515860"/>
      <w:bookmarkStart w:id="1155" w:name="_Toc219190391"/>
      <w:r w:rsidRPr="002178AD">
        <w:t>5.2.11.2</w:t>
      </w:r>
      <w:r w:rsidRPr="002178AD">
        <w:tab/>
        <w:t>Resource definition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Heading4"/>
      </w:pPr>
      <w:bookmarkStart w:id="1156" w:name="_Toc28012659"/>
      <w:bookmarkStart w:id="1157" w:name="_Toc36038931"/>
      <w:bookmarkStart w:id="1158" w:name="_Toc44688347"/>
      <w:bookmarkStart w:id="1159" w:name="_Toc45133763"/>
      <w:bookmarkStart w:id="1160" w:name="_Toc49931443"/>
      <w:bookmarkStart w:id="1161" w:name="_Toc51762701"/>
      <w:bookmarkStart w:id="1162" w:name="_Toc58848329"/>
      <w:bookmarkStart w:id="1163" w:name="_Toc59017367"/>
      <w:bookmarkStart w:id="1164" w:name="_Toc66279356"/>
      <w:bookmarkStart w:id="1165" w:name="_Toc68168378"/>
      <w:bookmarkStart w:id="1166" w:name="_Toc83232823"/>
      <w:bookmarkStart w:id="1167" w:name="_Toc85549789"/>
      <w:bookmarkStart w:id="1168" w:name="_Toc90655271"/>
      <w:bookmarkStart w:id="1169" w:name="_Toc105600147"/>
      <w:bookmarkStart w:id="1170" w:name="_Toc122114147"/>
      <w:bookmarkStart w:id="1171" w:name="_Toc153788994"/>
      <w:bookmarkStart w:id="1172" w:name="_Toc185515861"/>
      <w:bookmarkStart w:id="1173" w:name="_Toc219190392"/>
      <w:r w:rsidRPr="002178AD">
        <w:t>5.2.11.3</w:t>
      </w:r>
      <w:r w:rsidRPr="002178AD">
        <w:tab/>
        <w:t>Resource Standard Methods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4BE6021" w14:textId="77777777" w:rsidR="006672A0" w:rsidRPr="002178AD" w:rsidRDefault="006672A0">
      <w:pPr>
        <w:pStyle w:val="Heading5"/>
      </w:pPr>
      <w:bookmarkStart w:id="1174" w:name="_Toc28012660"/>
      <w:bookmarkStart w:id="1175" w:name="_Toc36038932"/>
      <w:bookmarkStart w:id="1176" w:name="_Toc44688348"/>
      <w:bookmarkStart w:id="1177" w:name="_Toc45133764"/>
      <w:bookmarkStart w:id="1178" w:name="_Toc49931444"/>
      <w:bookmarkStart w:id="1179" w:name="_Toc51762702"/>
      <w:bookmarkStart w:id="1180" w:name="_Toc58848330"/>
      <w:bookmarkStart w:id="1181" w:name="_Toc59017368"/>
      <w:bookmarkStart w:id="1182" w:name="_Toc66279357"/>
      <w:bookmarkStart w:id="1183" w:name="_Toc68168379"/>
      <w:bookmarkStart w:id="1184" w:name="_Toc83232824"/>
      <w:bookmarkStart w:id="1185" w:name="_Toc85549790"/>
      <w:bookmarkStart w:id="1186" w:name="_Toc90655272"/>
      <w:bookmarkStart w:id="1187" w:name="_Toc105600148"/>
      <w:bookmarkStart w:id="1188" w:name="_Toc122114148"/>
      <w:bookmarkStart w:id="1189" w:name="_Toc153788995"/>
      <w:bookmarkStart w:id="1190" w:name="_Toc185515862"/>
      <w:bookmarkStart w:id="1191" w:name="_Toc219190393"/>
      <w:r w:rsidRPr="002178AD">
        <w:t>5.2.11.3.1</w:t>
      </w:r>
      <w:r w:rsidRPr="002178AD">
        <w:tab/>
        <w:t>PUT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Heading5"/>
      </w:pPr>
      <w:bookmarkStart w:id="1192" w:name="_Toc28012661"/>
      <w:bookmarkStart w:id="1193" w:name="_Toc36038933"/>
      <w:bookmarkStart w:id="1194" w:name="_Toc44688349"/>
      <w:bookmarkStart w:id="1195" w:name="_Toc45133765"/>
      <w:bookmarkStart w:id="1196" w:name="_Toc49931445"/>
      <w:bookmarkStart w:id="1197" w:name="_Toc51762703"/>
      <w:bookmarkStart w:id="1198" w:name="_Toc58848331"/>
      <w:bookmarkStart w:id="1199" w:name="_Toc59017369"/>
      <w:bookmarkStart w:id="1200" w:name="_Toc66279358"/>
      <w:bookmarkStart w:id="1201" w:name="_Toc68168380"/>
      <w:bookmarkStart w:id="1202" w:name="_Toc83232825"/>
      <w:bookmarkStart w:id="1203" w:name="_Toc85549791"/>
      <w:bookmarkStart w:id="1204" w:name="_Toc90655273"/>
      <w:bookmarkStart w:id="1205" w:name="_Toc105600149"/>
      <w:bookmarkStart w:id="1206" w:name="_Toc122114149"/>
      <w:bookmarkStart w:id="1207" w:name="_Toc153788996"/>
      <w:bookmarkStart w:id="1208" w:name="_Toc185515863"/>
      <w:bookmarkStart w:id="1209" w:name="_Toc219190394"/>
      <w:r w:rsidRPr="002178AD">
        <w:t>5.2.11.3.2</w:t>
      </w:r>
      <w:r w:rsidRPr="002178AD">
        <w:tab/>
        <w:t>DELETE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Heading5"/>
      </w:pPr>
      <w:bookmarkStart w:id="1210" w:name="_Toc153788997"/>
      <w:bookmarkStart w:id="1211" w:name="_Toc185515864"/>
      <w:bookmarkStart w:id="1212" w:name="_Toc219190395"/>
      <w:r>
        <w:t>5.2.11.3.3</w:t>
      </w:r>
      <w:r>
        <w:tab/>
        <w:t>GET</w:t>
      </w:r>
      <w:bookmarkEnd w:id="1210"/>
      <w:bookmarkEnd w:id="1211"/>
      <w:bookmarkEnd w:id="1212"/>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Heading3"/>
        <w:rPr>
          <w:lang w:eastAsia="zh-CN"/>
        </w:rPr>
      </w:pPr>
      <w:bookmarkStart w:id="1213" w:name="_Toc28012662"/>
      <w:bookmarkStart w:id="1214" w:name="_Toc36038934"/>
      <w:bookmarkStart w:id="1215" w:name="_Toc44688350"/>
      <w:bookmarkStart w:id="1216" w:name="_Toc45133766"/>
      <w:bookmarkStart w:id="1217" w:name="_Toc49931446"/>
      <w:bookmarkStart w:id="1218" w:name="_Toc51762704"/>
      <w:bookmarkStart w:id="1219" w:name="_Toc58848332"/>
      <w:bookmarkStart w:id="1220" w:name="_Toc59017370"/>
      <w:bookmarkStart w:id="1221" w:name="_Toc66279359"/>
      <w:bookmarkStart w:id="1222" w:name="_Toc68168381"/>
      <w:bookmarkStart w:id="1223" w:name="_Toc83232826"/>
      <w:bookmarkStart w:id="1224" w:name="_Toc85549792"/>
      <w:bookmarkStart w:id="1225" w:name="_Toc90655274"/>
      <w:bookmarkStart w:id="1226" w:name="_Toc105600150"/>
      <w:bookmarkStart w:id="1227" w:name="_Toc122114150"/>
      <w:bookmarkStart w:id="1228" w:name="_Toc153788998"/>
      <w:bookmarkStart w:id="1229" w:name="_Toc185515865"/>
      <w:bookmarkStart w:id="1230" w:name="_Toc219190396"/>
      <w:r w:rsidRPr="002178AD">
        <w:t>5.2.12</w:t>
      </w:r>
      <w:r w:rsidRPr="002178AD">
        <w:tab/>
        <w:t xml:space="preserve">Resource: </w:t>
      </w:r>
      <w:r w:rsidRPr="002178AD">
        <w:rPr>
          <w:lang w:eastAsia="zh-CN"/>
        </w:rPr>
        <w:t>OperatorSpecificData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582F26A" w14:textId="77777777" w:rsidR="006672A0" w:rsidRPr="002178AD" w:rsidRDefault="006672A0">
      <w:pPr>
        <w:pStyle w:val="Heading4"/>
        <w:rPr>
          <w:lang w:eastAsia="zh-CN"/>
        </w:rPr>
      </w:pPr>
      <w:bookmarkStart w:id="1231" w:name="_Toc28012663"/>
      <w:bookmarkStart w:id="1232" w:name="_Toc36038935"/>
      <w:bookmarkStart w:id="1233" w:name="_Toc44688351"/>
      <w:bookmarkStart w:id="1234" w:name="_Toc45133767"/>
      <w:bookmarkStart w:id="1235" w:name="_Toc49931447"/>
      <w:bookmarkStart w:id="1236" w:name="_Toc51762705"/>
      <w:bookmarkStart w:id="1237" w:name="_Toc58848333"/>
      <w:bookmarkStart w:id="1238" w:name="_Toc59017371"/>
      <w:bookmarkStart w:id="1239" w:name="_Toc66279360"/>
      <w:bookmarkStart w:id="1240" w:name="_Toc68168382"/>
      <w:bookmarkStart w:id="1241" w:name="_Toc83232827"/>
      <w:bookmarkStart w:id="1242" w:name="_Toc85549793"/>
      <w:bookmarkStart w:id="1243" w:name="_Toc90655275"/>
      <w:bookmarkStart w:id="1244" w:name="_Toc105600151"/>
      <w:bookmarkStart w:id="1245" w:name="_Toc122114151"/>
      <w:bookmarkStart w:id="1246" w:name="_Toc153788999"/>
      <w:bookmarkStart w:id="1247" w:name="_Toc185515866"/>
      <w:bookmarkStart w:id="1248" w:name="_Toc219190397"/>
      <w:r w:rsidRPr="002178AD">
        <w:t>5.2.12.1</w:t>
      </w:r>
      <w:r w:rsidRPr="002178AD">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B9AA17A" w14:textId="77777777" w:rsidR="00187758" w:rsidRDefault="00187758" w:rsidP="00187758">
      <w:pPr>
        <w:rPr>
          <w:rFonts w:eastAsia="DengXian"/>
          <w:lang w:eastAsia="zh-CN"/>
        </w:rPr>
      </w:pPr>
      <w:bookmarkStart w:id="1249" w:name="_Toc28012664"/>
      <w:bookmarkStart w:id="1250" w:name="_Toc36038936"/>
      <w:bookmarkStart w:id="1251" w:name="_Toc44688352"/>
      <w:bookmarkStart w:id="1252" w:name="_Toc45133768"/>
      <w:bookmarkStart w:id="1253" w:name="_Toc49931448"/>
      <w:bookmarkStart w:id="1254" w:name="_Toc51762706"/>
      <w:bookmarkStart w:id="1255" w:name="_Toc58848334"/>
      <w:bookmarkStart w:id="1256" w:name="_Toc59017372"/>
      <w:bookmarkStart w:id="1257" w:name="_Toc66279361"/>
      <w:bookmarkStart w:id="1258" w:name="_Toc68168383"/>
      <w:bookmarkStart w:id="1259" w:name="_Toc83232828"/>
      <w:bookmarkStart w:id="1260" w:name="_Toc85549794"/>
      <w:bookmarkStart w:id="1261" w:name="_Toc90655276"/>
      <w:bookmarkStart w:id="1262" w:name="_Toc105600152"/>
      <w:bookmarkStart w:id="1263" w:name="_Toc122114152"/>
      <w:r w:rsidRPr="00026E40">
        <w:rPr>
          <w:rFonts w:eastAsia="DengXian"/>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DengXian"/>
          <w:lang w:eastAsia="zh-CN"/>
        </w:rPr>
      </w:pPr>
      <w:r w:rsidRPr="00026E40">
        <w:rPr>
          <w:rFonts w:eastAsia="DengXian"/>
        </w:rPr>
        <w:t>This resource is modelled with the Document resource archetype (see clause C.1 of 3GPP TS 29.501 [</w:t>
      </w:r>
      <w:r w:rsidRPr="00026E40">
        <w:rPr>
          <w:rFonts w:eastAsia="DengXian"/>
          <w:lang w:eastAsia="zh-CN"/>
        </w:rPr>
        <w:t>5</w:t>
      </w:r>
      <w:r w:rsidRPr="00026E40">
        <w:rPr>
          <w:rFonts w:eastAsia="DengXian"/>
        </w:rPr>
        <w:t>]).</w:t>
      </w:r>
    </w:p>
    <w:p w14:paraId="7322A628" w14:textId="77777777" w:rsidR="006672A0" w:rsidRPr="002178AD" w:rsidRDefault="006672A0">
      <w:pPr>
        <w:pStyle w:val="Heading4"/>
        <w:rPr>
          <w:lang w:eastAsia="zh-CN"/>
        </w:rPr>
      </w:pPr>
      <w:bookmarkStart w:id="1264" w:name="_Toc153789000"/>
      <w:bookmarkStart w:id="1265" w:name="_Toc185515867"/>
      <w:bookmarkStart w:id="1266" w:name="_Toc219190398"/>
      <w:r w:rsidRPr="002178AD">
        <w:t>5.2.12.2</w:t>
      </w:r>
      <w:r w:rsidRPr="002178AD">
        <w:tab/>
        <w:t>Resource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34D3D60" w14:textId="77777777" w:rsidR="006672A0" w:rsidRPr="002178AD" w:rsidRDefault="006672A0">
      <w:pPr>
        <w:rPr>
          <w:rFonts w:eastAsia="DengXian"/>
          <w:b/>
          <w:lang w:eastAsia="zh-CN"/>
        </w:rPr>
      </w:pPr>
      <w:r w:rsidRPr="002178AD">
        <w:rPr>
          <w:rFonts w:eastAsia="DengXian"/>
        </w:rPr>
        <w:t xml:space="preserve">Resource URI: </w:t>
      </w:r>
      <w:r w:rsidRPr="002178AD">
        <w:rPr>
          <w:rFonts w:eastAsia="DengXian"/>
          <w:b/>
        </w:rPr>
        <w:t>{apiRoot}/nud</w:t>
      </w:r>
      <w:r w:rsidRPr="002178AD">
        <w:rPr>
          <w:rFonts w:eastAsia="DengXian"/>
          <w:b/>
          <w:lang w:eastAsia="zh-CN"/>
        </w:rPr>
        <w:t>r</w:t>
      </w:r>
      <w:r w:rsidRPr="002178AD">
        <w:rPr>
          <w:rFonts w:eastAsia="DengXian"/>
          <w:b/>
        </w:rPr>
        <w:t>-</w:t>
      </w:r>
      <w:r w:rsidRPr="002178AD">
        <w:rPr>
          <w:rFonts w:eastAsia="DengXian"/>
          <w:b/>
          <w:lang w:eastAsia="zh-CN"/>
        </w:rPr>
        <w:t>dr</w:t>
      </w:r>
      <w:r w:rsidRPr="002178AD">
        <w:rPr>
          <w:rFonts w:eastAsia="DengXian"/>
          <w:b/>
        </w:rPr>
        <w:t>/</w:t>
      </w:r>
      <w:r w:rsidRPr="002178AD">
        <w:rPr>
          <w:b/>
        </w:rPr>
        <w:t>&lt;apiVersion&gt;</w:t>
      </w:r>
      <w:r w:rsidRPr="002178AD">
        <w:rPr>
          <w:rFonts w:eastAsia="DengXian"/>
          <w:b/>
        </w:rPr>
        <w:t>/</w:t>
      </w:r>
      <w:r w:rsidRPr="002178AD">
        <w:rPr>
          <w:rFonts w:eastAsia="DengXian"/>
          <w:b/>
          <w:lang w:eastAsia="zh-CN"/>
        </w:rPr>
        <w:t>policy-data/ues/</w:t>
      </w:r>
      <w:r w:rsidRPr="002178AD">
        <w:rPr>
          <w:rFonts w:eastAsia="DengXian"/>
          <w:b/>
        </w:rPr>
        <w:t>{</w:t>
      </w:r>
      <w:r w:rsidRPr="002178AD">
        <w:rPr>
          <w:rFonts w:eastAsia="DengXian"/>
          <w:b/>
          <w:lang w:eastAsia="zh-CN"/>
        </w:rPr>
        <w:t>ueId</w:t>
      </w:r>
      <w:r w:rsidRPr="002178AD">
        <w:rPr>
          <w:rFonts w:eastAsia="DengXian"/>
          <w:b/>
        </w:rPr>
        <w:t>}/</w:t>
      </w:r>
      <w:r w:rsidRPr="002178AD">
        <w:rPr>
          <w:rFonts w:eastAsia="DengXian"/>
          <w:b/>
          <w:lang w:eastAsia="zh-CN"/>
        </w:rPr>
        <w:t>operator-specific-data</w:t>
      </w:r>
    </w:p>
    <w:p w14:paraId="153854A2" w14:textId="77777777" w:rsidR="006672A0" w:rsidRPr="002178AD" w:rsidRDefault="006672A0">
      <w:pPr>
        <w:rPr>
          <w:rFonts w:ascii="Arial" w:eastAsia="DengXian" w:hAnsi="Arial" w:cs="Arial"/>
          <w:lang w:eastAsia="zh-CN"/>
        </w:rPr>
      </w:pPr>
      <w:r w:rsidRPr="002178AD">
        <w:rPr>
          <w:rFonts w:eastAsia="DengXian"/>
        </w:rPr>
        <w:t>This resource shall support the resource URI variables defined in table </w:t>
      </w:r>
      <w:r w:rsidRPr="002178AD">
        <w:rPr>
          <w:rFonts w:eastAsia="DengXian"/>
          <w:lang w:eastAsia="zh-CN"/>
        </w:rPr>
        <w:t>5.2.12.</w:t>
      </w:r>
      <w:r w:rsidRPr="002178AD">
        <w:rPr>
          <w:rFonts w:eastAsia="DengXian"/>
        </w:rPr>
        <w:t>2-1</w:t>
      </w:r>
      <w:r w:rsidRPr="002178AD">
        <w:rPr>
          <w:rFonts w:ascii="Arial" w:eastAsia="DengXian"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Heading4"/>
      </w:pPr>
      <w:bookmarkStart w:id="1267" w:name="_Toc28012665"/>
      <w:bookmarkStart w:id="1268" w:name="_Toc36038937"/>
      <w:bookmarkStart w:id="1269" w:name="_Toc44688353"/>
      <w:bookmarkStart w:id="1270" w:name="_Toc45133769"/>
      <w:bookmarkStart w:id="1271" w:name="_Toc49931449"/>
      <w:bookmarkStart w:id="1272" w:name="_Toc51762707"/>
      <w:bookmarkStart w:id="1273" w:name="_Toc58848335"/>
      <w:bookmarkStart w:id="1274" w:name="_Toc59017373"/>
      <w:bookmarkStart w:id="1275" w:name="_Toc66279362"/>
      <w:bookmarkStart w:id="1276" w:name="_Toc68168384"/>
      <w:bookmarkStart w:id="1277" w:name="_Toc83232829"/>
      <w:bookmarkStart w:id="1278" w:name="_Toc85549795"/>
      <w:bookmarkStart w:id="1279" w:name="_Toc90655277"/>
      <w:bookmarkStart w:id="1280" w:name="_Toc105600153"/>
      <w:bookmarkStart w:id="1281" w:name="_Toc122114153"/>
      <w:bookmarkStart w:id="1282" w:name="_Toc153789001"/>
      <w:bookmarkStart w:id="1283" w:name="_Toc185515868"/>
      <w:bookmarkStart w:id="1284" w:name="_Toc219190399"/>
      <w:r w:rsidRPr="002178AD">
        <w:t>5.2.12.3</w:t>
      </w:r>
      <w:r w:rsidRPr="002178AD">
        <w:tab/>
        <w:t>Resource Standard Methods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06B9ED2" w14:textId="77777777" w:rsidR="006672A0" w:rsidRPr="002178AD" w:rsidRDefault="006672A0">
      <w:pPr>
        <w:pStyle w:val="Heading5"/>
        <w:rPr>
          <w:lang w:eastAsia="zh-CN"/>
        </w:rPr>
      </w:pPr>
      <w:bookmarkStart w:id="1285" w:name="_Toc28012666"/>
      <w:bookmarkStart w:id="1286" w:name="_Toc36038938"/>
      <w:bookmarkStart w:id="1287" w:name="_Toc44688354"/>
      <w:bookmarkStart w:id="1288" w:name="_Toc45133770"/>
      <w:bookmarkStart w:id="1289" w:name="_Toc49931450"/>
      <w:bookmarkStart w:id="1290" w:name="_Toc51762708"/>
      <w:bookmarkStart w:id="1291" w:name="_Toc58848336"/>
      <w:bookmarkStart w:id="1292" w:name="_Toc59017374"/>
      <w:bookmarkStart w:id="1293" w:name="_Toc66279363"/>
      <w:bookmarkStart w:id="1294" w:name="_Toc68168385"/>
      <w:bookmarkStart w:id="1295" w:name="_Toc83232830"/>
      <w:bookmarkStart w:id="1296" w:name="_Toc85549796"/>
      <w:bookmarkStart w:id="1297" w:name="_Toc90655278"/>
      <w:bookmarkStart w:id="1298" w:name="_Toc105600154"/>
      <w:bookmarkStart w:id="1299" w:name="_Toc122114154"/>
      <w:bookmarkStart w:id="1300" w:name="_Toc153789002"/>
      <w:bookmarkStart w:id="1301" w:name="_Toc185515869"/>
      <w:bookmarkStart w:id="1302" w:name="_Toc219190400"/>
      <w:r w:rsidRPr="002178AD">
        <w:t>5.2.12.3.1</w:t>
      </w:r>
      <w:r w:rsidRPr="002178AD">
        <w:tab/>
      </w:r>
      <w:r w:rsidRPr="002178AD">
        <w:rPr>
          <w:lang w:eastAsia="zh-CN"/>
        </w:rPr>
        <w:t>GET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BB8E24F" w14:textId="77777777" w:rsidR="006672A0" w:rsidRPr="002178AD" w:rsidRDefault="006672A0">
      <w:pPr>
        <w:rPr>
          <w:rFonts w:eastAsia="DengXian"/>
          <w:lang w:eastAsia="zh-CN"/>
        </w:rPr>
      </w:pPr>
      <w:r w:rsidRPr="002178AD">
        <w:rPr>
          <w:rFonts w:eastAsia="DengXian"/>
          <w:lang w:eastAsia="zh-CN"/>
        </w:rPr>
        <w:t>This method is used to retrieve operator specific data from the UDR.</w:t>
      </w:r>
    </w:p>
    <w:p w14:paraId="2ECEF300" w14:textId="77777777" w:rsidR="006672A0" w:rsidRPr="002178AD" w:rsidRDefault="006672A0">
      <w:pPr>
        <w:rPr>
          <w:rFonts w:eastAsia="DengXian"/>
        </w:rPr>
      </w:pPr>
      <w:r w:rsidRPr="002178AD">
        <w:rPr>
          <w:rFonts w:eastAsia="DengXian"/>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DengXian"/>
        </w:rPr>
      </w:pPr>
    </w:p>
    <w:p w14:paraId="1E769D01" w14:textId="77777777" w:rsidR="006672A0" w:rsidRPr="002178AD" w:rsidRDefault="006672A0">
      <w:pPr>
        <w:rPr>
          <w:rFonts w:eastAsia="DengXian"/>
        </w:rPr>
      </w:pPr>
      <w:r w:rsidRPr="002178AD">
        <w:rPr>
          <w:rFonts w:eastAsia="DengXian"/>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DengXian"/>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DengXian"/>
          <w:lang w:eastAsia="zh-CN"/>
        </w:rPr>
      </w:pPr>
    </w:p>
    <w:p w14:paraId="1789AEB8" w14:textId="77777777" w:rsidR="006672A0" w:rsidRPr="002178AD" w:rsidRDefault="006672A0">
      <w:pPr>
        <w:pStyle w:val="Heading5"/>
        <w:rPr>
          <w:lang w:eastAsia="zh-CN"/>
        </w:rPr>
      </w:pPr>
      <w:bookmarkStart w:id="1303" w:name="_Toc28012667"/>
      <w:bookmarkStart w:id="1304" w:name="_Toc36038939"/>
      <w:bookmarkStart w:id="1305" w:name="_Toc44688355"/>
      <w:bookmarkStart w:id="1306" w:name="_Toc45133771"/>
      <w:bookmarkStart w:id="1307" w:name="_Toc49931451"/>
      <w:bookmarkStart w:id="1308" w:name="_Toc51762709"/>
      <w:bookmarkStart w:id="1309" w:name="_Toc58848337"/>
      <w:bookmarkStart w:id="1310" w:name="_Toc59017375"/>
      <w:bookmarkStart w:id="1311" w:name="_Toc66279364"/>
      <w:bookmarkStart w:id="1312" w:name="_Toc68168386"/>
      <w:bookmarkStart w:id="1313" w:name="_Toc83232831"/>
      <w:bookmarkStart w:id="1314" w:name="_Toc85549797"/>
      <w:bookmarkStart w:id="1315" w:name="_Toc90655279"/>
      <w:bookmarkStart w:id="1316" w:name="_Toc105600155"/>
      <w:bookmarkStart w:id="1317" w:name="_Toc122114155"/>
      <w:bookmarkStart w:id="1318" w:name="_Toc153789003"/>
      <w:bookmarkStart w:id="1319" w:name="_Toc185515870"/>
      <w:bookmarkStart w:id="1320" w:name="_Toc219190401"/>
      <w:r w:rsidRPr="002178AD">
        <w:t>5.2.12.3.</w:t>
      </w:r>
      <w:r w:rsidRPr="002178AD">
        <w:rPr>
          <w:lang w:eastAsia="zh-CN"/>
        </w:rPr>
        <w:t>2</w:t>
      </w:r>
      <w:r w:rsidRPr="002178AD">
        <w:tab/>
      </w:r>
      <w:r w:rsidRPr="002178AD">
        <w:rPr>
          <w:lang w:eastAsia="zh-CN"/>
        </w:rPr>
        <w:t>PATCH</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80074D4" w14:textId="77777777" w:rsidR="006672A0" w:rsidRPr="002178AD" w:rsidRDefault="006672A0">
      <w:pPr>
        <w:rPr>
          <w:rFonts w:eastAsia="DengXian"/>
          <w:lang w:eastAsia="zh-CN"/>
        </w:rPr>
      </w:pPr>
      <w:r w:rsidRPr="002178AD">
        <w:rPr>
          <w:rFonts w:eastAsia="DengXian"/>
          <w:lang w:eastAsia="zh-CN"/>
        </w:rPr>
        <w:t>This method is used to modify operator specific data in the UDR.</w:t>
      </w:r>
    </w:p>
    <w:p w14:paraId="648EB464" w14:textId="77777777" w:rsidR="006672A0" w:rsidRPr="002178AD" w:rsidRDefault="006672A0">
      <w:pPr>
        <w:rPr>
          <w:rFonts w:eastAsia="DengXian"/>
        </w:rPr>
      </w:pPr>
      <w:r w:rsidRPr="002178AD">
        <w:rPr>
          <w:rFonts w:eastAsia="DengXian"/>
        </w:rPr>
        <w:t>This method shall support the URI query parameters specified in table 5.2.12.3.</w:t>
      </w:r>
      <w:r w:rsidRPr="002178AD">
        <w:rPr>
          <w:rFonts w:eastAsia="DengXian"/>
          <w:lang w:eastAsia="zh-CN"/>
        </w:rPr>
        <w:t>2</w:t>
      </w:r>
      <w:r w:rsidRPr="002178AD">
        <w:rPr>
          <w:rFonts w:eastAsia="DengXian"/>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DengXian" w:hAnsi="Arial"/>
                <w:sz w:val="18"/>
                <w:lang w:eastAsia="zh-CN"/>
              </w:rPr>
            </w:pPr>
            <w:r w:rsidRPr="002178AD">
              <w:rPr>
                <w:rFonts w:ascii="Arial" w:eastAsia="DengXian"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DengXian" w:hAnsi="Arial"/>
                <w:sz w:val="18"/>
              </w:rPr>
            </w:pPr>
          </w:p>
        </w:tc>
      </w:tr>
    </w:tbl>
    <w:p w14:paraId="2424711E" w14:textId="77777777" w:rsidR="006672A0" w:rsidRPr="002178AD" w:rsidRDefault="006672A0">
      <w:pPr>
        <w:rPr>
          <w:rFonts w:eastAsia="DengXian"/>
        </w:rPr>
      </w:pPr>
    </w:p>
    <w:p w14:paraId="25145C60" w14:textId="77777777" w:rsidR="006672A0" w:rsidRPr="002178AD" w:rsidRDefault="006672A0">
      <w:pPr>
        <w:rPr>
          <w:rFonts w:eastAsia="DengXian"/>
        </w:rPr>
      </w:pPr>
      <w:r w:rsidRPr="002178AD">
        <w:rPr>
          <w:rFonts w:eastAsia="DengXian"/>
        </w:rPr>
        <w:t>This method shall support the request data structures specified in table 5.2.12.3.</w:t>
      </w:r>
      <w:r w:rsidRPr="002178AD">
        <w:rPr>
          <w:rFonts w:eastAsia="DengXian"/>
          <w:lang w:eastAsia="zh-CN"/>
        </w:rPr>
        <w:t>2</w:t>
      </w:r>
      <w:r w:rsidRPr="002178AD">
        <w:rPr>
          <w:rFonts w:eastAsia="DengXian"/>
        </w:rPr>
        <w:t>-2 and the response data structures and response codes specified in table 5.2.12.3.</w:t>
      </w:r>
      <w:r w:rsidRPr="002178AD">
        <w:rPr>
          <w:rFonts w:eastAsia="DengXian"/>
          <w:lang w:eastAsia="zh-CN"/>
        </w:rPr>
        <w:t>2</w:t>
      </w:r>
      <w:r w:rsidRPr="002178AD">
        <w:rPr>
          <w:rFonts w:eastAsia="DengXian"/>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DengXian"/>
        </w:rPr>
      </w:pPr>
    </w:p>
    <w:p w14:paraId="33F7081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DengXian"/>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DengXian"/>
              </w:rPr>
            </w:pPr>
            <w:r w:rsidRPr="002178AD">
              <w:rPr>
                <w:lang w:eastAsia="zh-CN"/>
              </w:rPr>
              <w:t>0..1</w:t>
            </w:r>
          </w:p>
        </w:tc>
        <w:tc>
          <w:tcPr>
            <w:tcW w:w="1557" w:type="dxa"/>
          </w:tcPr>
          <w:p w14:paraId="113A4BD7" w14:textId="77777777" w:rsidR="006672A0" w:rsidRPr="002178AD" w:rsidRDefault="006672A0">
            <w:pPr>
              <w:pStyle w:val="TAL"/>
              <w:rPr>
                <w:rFonts w:eastAsia="DengXian"/>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DengXian"/>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DengXian"/>
          <w:lang w:eastAsia="zh-CN"/>
        </w:rPr>
      </w:pPr>
    </w:p>
    <w:p w14:paraId="5910C5AD" w14:textId="77777777" w:rsidR="006672A0" w:rsidRPr="002178AD" w:rsidRDefault="006672A0">
      <w:pPr>
        <w:pStyle w:val="Heading5"/>
        <w:rPr>
          <w:lang w:eastAsia="zh-CN"/>
        </w:rPr>
      </w:pPr>
      <w:bookmarkStart w:id="1321" w:name="_Toc28012668"/>
      <w:bookmarkStart w:id="1322" w:name="_Toc36038940"/>
      <w:bookmarkStart w:id="1323" w:name="_Toc44688356"/>
      <w:bookmarkStart w:id="1324" w:name="_Toc45133772"/>
      <w:bookmarkStart w:id="1325" w:name="_Toc49931452"/>
      <w:bookmarkStart w:id="1326" w:name="_Toc51762710"/>
      <w:bookmarkStart w:id="1327" w:name="_Toc58848338"/>
      <w:bookmarkStart w:id="1328" w:name="_Toc59017376"/>
      <w:bookmarkStart w:id="1329" w:name="_Toc66279365"/>
      <w:bookmarkStart w:id="1330" w:name="_Toc68168387"/>
      <w:bookmarkStart w:id="1331" w:name="_Toc83232832"/>
      <w:bookmarkStart w:id="1332" w:name="_Toc85549798"/>
      <w:bookmarkStart w:id="1333" w:name="_Toc90655280"/>
      <w:bookmarkStart w:id="1334" w:name="_Toc105600156"/>
      <w:bookmarkStart w:id="1335" w:name="_Toc122114156"/>
      <w:bookmarkStart w:id="1336" w:name="_Toc153789004"/>
      <w:bookmarkStart w:id="1337" w:name="_Toc185515871"/>
      <w:bookmarkStart w:id="1338" w:name="_Toc219190402"/>
      <w:r w:rsidRPr="002178AD">
        <w:t>5.2.12.3.</w:t>
      </w:r>
      <w:r w:rsidRPr="002178AD">
        <w:rPr>
          <w:lang w:eastAsia="zh-CN"/>
        </w:rPr>
        <w:t>3</w:t>
      </w:r>
      <w:r w:rsidRPr="002178AD">
        <w:tab/>
      </w:r>
      <w:r w:rsidRPr="002178AD">
        <w:rPr>
          <w:lang w:eastAsia="zh-CN"/>
        </w:rPr>
        <w:t>PUT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37C5343" w14:textId="77777777" w:rsidR="006672A0" w:rsidRPr="002178AD" w:rsidRDefault="006672A0">
      <w:pPr>
        <w:rPr>
          <w:rFonts w:eastAsia="DengXian"/>
          <w:lang w:eastAsia="zh-CN"/>
        </w:rPr>
      </w:pPr>
      <w:r w:rsidRPr="002178AD">
        <w:rPr>
          <w:rFonts w:eastAsia="DengXian"/>
          <w:lang w:eastAsia="zh-CN"/>
        </w:rPr>
        <w:t>This method is used to create or modify operator specific data in the UDR.</w:t>
      </w:r>
    </w:p>
    <w:p w14:paraId="0393343E" w14:textId="77777777" w:rsidR="006672A0" w:rsidRPr="002178AD" w:rsidRDefault="006672A0">
      <w:pPr>
        <w:rPr>
          <w:rFonts w:eastAsia="DengXian"/>
        </w:rPr>
      </w:pPr>
      <w:r w:rsidRPr="002178AD">
        <w:rPr>
          <w:rFonts w:eastAsia="DengXian"/>
        </w:rPr>
        <w:t>This method shall support the URI query parameters specified in table 5.2.12.3.</w:t>
      </w:r>
      <w:r w:rsidRPr="002178AD">
        <w:rPr>
          <w:rFonts w:eastAsia="DengXian"/>
          <w:lang w:eastAsia="zh-CN"/>
        </w:rPr>
        <w:t>3</w:t>
      </w:r>
      <w:r w:rsidRPr="002178AD">
        <w:rPr>
          <w:rFonts w:eastAsia="DengXian"/>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DengXian"/>
        </w:rPr>
      </w:pPr>
    </w:p>
    <w:p w14:paraId="1FDA6693" w14:textId="77777777" w:rsidR="006672A0" w:rsidRPr="002178AD" w:rsidRDefault="006672A0">
      <w:pPr>
        <w:rPr>
          <w:rFonts w:eastAsia="DengXian"/>
        </w:rPr>
      </w:pPr>
      <w:r w:rsidRPr="002178AD">
        <w:rPr>
          <w:rFonts w:eastAsia="DengXian"/>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DengXian"/>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DengXian"/>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DengXian"/>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39" w:name="_Hlk5763149"/>
            <w:r w:rsidRPr="002178AD">
              <w:t>The resource has been successfully updated.</w:t>
            </w:r>
            <w:bookmarkEnd w:id="1339"/>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DengXian"/>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DengXian"/>
              </w:rPr>
            </w:pPr>
            <w:r w:rsidRPr="002178AD">
              <w:rPr>
                <w:lang w:eastAsia="zh-CN"/>
              </w:rPr>
              <w:t>O</w:t>
            </w:r>
          </w:p>
        </w:tc>
        <w:tc>
          <w:tcPr>
            <w:tcW w:w="1136" w:type="dxa"/>
          </w:tcPr>
          <w:p w14:paraId="34704331" w14:textId="77777777" w:rsidR="006672A0" w:rsidRPr="002178AD" w:rsidRDefault="006672A0">
            <w:pPr>
              <w:pStyle w:val="TAL"/>
              <w:rPr>
                <w:rFonts w:eastAsia="DengXian"/>
              </w:rPr>
            </w:pPr>
            <w:r w:rsidRPr="002178AD">
              <w:rPr>
                <w:lang w:eastAsia="zh-CN"/>
              </w:rPr>
              <w:t>0..1</w:t>
            </w:r>
          </w:p>
        </w:tc>
        <w:tc>
          <w:tcPr>
            <w:tcW w:w="1557" w:type="dxa"/>
          </w:tcPr>
          <w:p w14:paraId="51CE79BA" w14:textId="77777777" w:rsidR="006672A0" w:rsidRPr="002178AD" w:rsidRDefault="006672A0">
            <w:pPr>
              <w:pStyle w:val="TAL"/>
              <w:rPr>
                <w:rFonts w:eastAsia="DengXian"/>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DengXian"/>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Heading5"/>
      </w:pPr>
      <w:bookmarkStart w:id="1340" w:name="_Toc83232833"/>
      <w:bookmarkStart w:id="1341" w:name="_Toc85549799"/>
      <w:bookmarkStart w:id="1342" w:name="_Toc90655281"/>
      <w:bookmarkStart w:id="1343" w:name="_Toc105600157"/>
      <w:bookmarkStart w:id="1344" w:name="_Toc122114157"/>
      <w:bookmarkStart w:id="1345" w:name="_Toc153789005"/>
      <w:bookmarkStart w:id="1346" w:name="_Toc185515872"/>
      <w:bookmarkStart w:id="1347" w:name="_Toc59019646"/>
      <w:bookmarkStart w:id="1348" w:name="_Toc219190403"/>
      <w:r w:rsidRPr="002178AD">
        <w:t>5.2.12.3.4</w:t>
      </w:r>
      <w:r w:rsidRPr="002178AD">
        <w:tab/>
        <w:t>DELETE</w:t>
      </w:r>
      <w:bookmarkEnd w:id="1340"/>
      <w:bookmarkEnd w:id="1341"/>
      <w:bookmarkEnd w:id="1342"/>
      <w:bookmarkEnd w:id="1343"/>
      <w:bookmarkEnd w:id="1344"/>
      <w:bookmarkEnd w:id="1345"/>
      <w:bookmarkEnd w:id="1346"/>
      <w:bookmarkEnd w:id="1348"/>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DengXian"/>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47"/>
    </w:tbl>
    <w:p w14:paraId="16C7B1BD" w14:textId="77777777" w:rsidR="006672A0" w:rsidRPr="002178AD" w:rsidRDefault="006672A0"/>
    <w:p w14:paraId="05FA6EDD" w14:textId="77777777" w:rsidR="006672A0" w:rsidRPr="002178AD" w:rsidRDefault="006672A0">
      <w:pPr>
        <w:pStyle w:val="Heading3"/>
      </w:pPr>
      <w:bookmarkStart w:id="1349" w:name="_Toc28012669"/>
      <w:bookmarkStart w:id="1350" w:name="_Toc36038941"/>
      <w:bookmarkStart w:id="1351" w:name="_Toc44688357"/>
      <w:bookmarkStart w:id="1352" w:name="_Toc45133773"/>
      <w:bookmarkStart w:id="1353" w:name="_Toc49931453"/>
      <w:bookmarkStart w:id="1354" w:name="_Toc51762711"/>
      <w:bookmarkStart w:id="1355" w:name="_Toc58848339"/>
      <w:bookmarkStart w:id="1356" w:name="_Toc59017377"/>
      <w:bookmarkStart w:id="1357" w:name="_Toc66279366"/>
      <w:bookmarkStart w:id="1358" w:name="_Toc68168388"/>
      <w:bookmarkStart w:id="1359" w:name="_Toc83232834"/>
      <w:bookmarkStart w:id="1360" w:name="_Toc85549800"/>
      <w:bookmarkStart w:id="1361" w:name="_Toc90655282"/>
      <w:bookmarkStart w:id="1362" w:name="_Toc105600158"/>
      <w:bookmarkStart w:id="1363" w:name="_Toc122114158"/>
      <w:bookmarkStart w:id="1364" w:name="_Toc153789006"/>
      <w:bookmarkStart w:id="1365" w:name="_Toc185515873"/>
      <w:bookmarkStart w:id="1366" w:name="_Toc219190404"/>
      <w:r w:rsidRPr="002178AD">
        <w:t>5.2.13</w:t>
      </w:r>
      <w:r w:rsidRPr="002178AD">
        <w:tab/>
        <w:t>Resource: PlmnUePolicySet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737BD309" w14:textId="77777777" w:rsidR="006672A0" w:rsidRPr="002178AD" w:rsidRDefault="006672A0">
      <w:pPr>
        <w:pStyle w:val="Heading4"/>
      </w:pPr>
      <w:bookmarkStart w:id="1367" w:name="_Toc28012670"/>
      <w:bookmarkStart w:id="1368" w:name="_Toc36038942"/>
      <w:bookmarkStart w:id="1369" w:name="_Toc44688358"/>
      <w:bookmarkStart w:id="1370" w:name="_Toc45133774"/>
      <w:bookmarkStart w:id="1371" w:name="_Toc49931454"/>
      <w:bookmarkStart w:id="1372" w:name="_Toc51762712"/>
      <w:bookmarkStart w:id="1373" w:name="_Toc58848340"/>
      <w:bookmarkStart w:id="1374" w:name="_Toc59017378"/>
      <w:bookmarkStart w:id="1375" w:name="_Toc66279367"/>
      <w:bookmarkStart w:id="1376" w:name="_Toc68168389"/>
      <w:bookmarkStart w:id="1377" w:name="_Toc83232835"/>
      <w:bookmarkStart w:id="1378" w:name="_Toc85549801"/>
      <w:bookmarkStart w:id="1379" w:name="_Toc90655283"/>
      <w:bookmarkStart w:id="1380" w:name="_Toc105600159"/>
      <w:bookmarkStart w:id="1381" w:name="_Toc122114159"/>
      <w:bookmarkStart w:id="1382" w:name="_Toc153789007"/>
      <w:bookmarkStart w:id="1383" w:name="_Toc185515874"/>
      <w:bookmarkStart w:id="1384" w:name="_Toc219190405"/>
      <w:r w:rsidRPr="002178AD">
        <w:t>5.2.13.1</w:t>
      </w:r>
      <w:r w:rsidRPr="002178AD">
        <w:tab/>
        <w:t>Description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Heading4"/>
      </w:pPr>
      <w:bookmarkStart w:id="1385" w:name="_Toc28012671"/>
      <w:bookmarkStart w:id="1386" w:name="_Toc36038943"/>
      <w:bookmarkStart w:id="1387" w:name="_Toc44688359"/>
      <w:bookmarkStart w:id="1388" w:name="_Toc45133775"/>
      <w:bookmarkStart w:id="1389" w:name="_Toc49931455"/>
      <w:bookmarkStart w:id="1390" w:name="_Toc51762713"/>
      <w:bookmarkStart w:id="1391" w:name="_Toc58848341"/>
      <w:bookmarkStart w:id="1392" w:name="_Toc59017379"/>
      <w:bookmarkStart w:id="1393" w:name="_Toc66279368"/>
      <w:bookmarkStart w:id="1394" w:name="_Toc68168390"/>
      <w:bookmarkStart w:id="1395" w:name="_Toc83232836"/>
      <w:bookmarkStart w:id="1396" w:name="_Toc85549802"/>
      <w:bookmarkStart w:id="1397" w:name="_Toc90655284"/>
      <w:bookmarkStart w:id="1398" w:name="_Toc105600160"/>
      <w:bookmarkStart w:id="1399" w:name="_Toc122114160"/>
      <w:bookmarkStart w:id="1400" w:name="_Toc153789008"/>
      <w:bookmarkStart w:id="1401" w:name="_Toc185515875"/>
      <w:bookmarkStart w:id="1402" w:name="_Toc219190406"/>
      <w:r w:rsidRPr="002178AD">
        <w:t>5.2.13.2</w:t>
      </w:r>
      <w:r w:rsidRPr="002178AD">
        <w:tab/>
        <w:t>Resource definition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Concatenating a Mcc and Mnc as defined in 3GPP TS 29.505 [15].</w:t>
            </w:r>
          </w:p>
        </w:tc>
      </w:tr>
    </w:tbl>
    <w:p w14:paraId="055DAA69" w14:textId="77777777" w:rsidR="006672A0" w:rsidRPr="002178AD" w:rsidRDefault="006672A0"/>
    <w:p w14:paraId="755F43C0" w14:textId="77777777" w:rsidR="006672A0" w:rsidRPr="002178AD" w:rsidRDefault="006672A0">
      <w:pPr>
        <w:pStyle w:val="Heading4"/>
      </w:pPr>
      <w:bookmarkStart w:id="1403" w:name="_Toc28012672"/>
      <w:bookmarkStart w:id="1404" w:name="_Toc36038944"/>
      <w:bookmarkStart w:id="1405" w:name="_Toc44688360"/>
      <w:bookmarkStart w:id="1406" w:name="_Toc45133776"/>
      <w:bookmarkStart w:id="1407" w:name="_Toc49931456"/>
      <w:bookmarkStart w:id="1408" w:name="_Toc51762714"/>
      <w:bookmarkStart w:id="1409" w:name="_Toc58848342"/>
      <w:bookmarkStart w:id="1410" w:name="_Toc59017380"/>
      <w:bookmarkStart w:id="1411" w:name="_Toc66279369"/>
      <w:bookmarkStart w:id="1412" w:name="_Toc68168391"/>
      <w:bookmarkStart w:id="1413" w:name="_Toc83232837"/>
      <w:bookmarkStart w:id="1414" w:name="_Toc85549803"/>
      <w:bookmarkStart w:id="1415" w:name="_Toc90655285"/>
      <w:bookmarkStart w:id="1416" w:name="_Toc105600161"/>
      <w:bookmarkStart w:id="1417" w:name="_Toc122114161"/>
      <w:bookmarkStart w:id="1418" w:name="_Toc153789009"/>
      <w:bookmarkStart w:id="1419" w:name="_Toc185515876"/>
      <w:bookmarkStart w:id="1420" w:name="_Toc219190407"/>
      <w:r w:rsidRPr="002178AD">
        <w:t>5.2.13.3</w:t>
      </w:r>
      <w:r w:rsidRPr="002178AD">
        <w:tab/>
        <w:t>Resource Standard Methods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2B71323" w14:textId="77777777" w:rsidR="006672A0" w:rsidRPr="002178AD" w:rsidRDefault="006672A0">
      <w:pPr>
        <w:pStyle w:val="Heading5"/>
      </w:pPr>
      <w:bookmarkStart w:id="1421" w:name="_Toc28012673"/>
      <w:bookmarkStart w:id="1422" w:name="_Toc36038945"/>
      <w:bookmarkStart w:id="1423" w:name="_Toc44688361"/>
      <w:bookmarkStart w:id="1424" w:name="_Toc45133777"/>
      <w:bookmarkStart w:id="1425" w:name="_Toc49931457"/>
      <w:bookmarkStart w:id="1426" w:name="_Toc51762715"/>
      <w:bookmarkStart w:id="1427" w:name="_Toc58848343"/>
      <w:bookmarkStart w:id="1428" w:name="_Toc59017381"/>
      <w:bookmarkStart w:id="1429" w:name="_Toc66279370"/>
      <w:bookmarkStart w:id="1430" w:name="_Toc68168392"/>
      <w:bookmarkStart w:id="1431" w:name="_Toc83232838"/>
      <w:bookmarkStart w:id="1432" w:name="_Toc85549804"/>
      <w:bookmarkStart w:id="1433" w:name="_Toc90655286"/>
      <w:bookmarkStart w:id="1434" w:name="_Toc105600162"/>
      <w:bookmarkStart w:id="1435" w:name="_Toc122114162"/>
      <w:bookmarkStart w:id="1436" w:name="_Toc153789010"/>
      <w:bookmarkStart w:id="1437" w:name="_Toc185515877"/>
      <w:bookmarkStart w:id="1438" w:name="_Toc219190408"/>
      <w:r w:rsidRPr="002178AD">
        <w:t>5.2.13.3.1</w:t>
      </w:r>
      <w:r w:rsidRPr="002178AD">
        <w:tab/>
        <w:t>GET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Heading3"/>
      </w:pPr>
      <w:bookmarkStart w:id="1439" w:name="_Toc58848344"/>
      <w:bookmarkStart w:id="1440" w:name="_Toc59017382"/>
      <w:bookmarkStart w:id="1441" w:name="_Toc66279371"/>
      <w:bookmarkStart w:id="1442" w:name="_Toc68168393"/>
      <w:bookmarkStart w:id="1443" w:name="_Toc83232839"/>
      <w:bookmarkStart w:id="1444" w:name="_Toc85549805"/>
      <w:bookmarkStart w:id="1445" w:name="_Toc90655287"/>
      <w:bookmarkStart w:id="1446" w:name="_Toc105600163"/>
      <w:bookmarkStart w:id="1447" w:name="_Toc122114163"/>
      <w:bookmarkStart w:id="1448" w:name="_Toc153789011"/>
      <w:bookmarkStart w:id="1449" w:name="_Toc185515878"/>
      <w:bookmarkStart w:id="1450" w:name="_Toc219190409"/>
      <w:r w:rsidRPr="002178AD">
        <w:t>5.2.14</w:t>
      </w:r>
      <w:r w:rsidRPr="002178AD">
        <w:tab/>
        <w:t>Resource: PolicyDataForIndividualUe</w:t>
      </w:r>
      <w:bookmarkEnd w:id="1439"/>
      <w:bookmarkEnd w:id="1440"/>
      <w:bookmarkEnd w:id="1441"/>
      <w:bookmarkEnd w:id="1442"/>
      <w:bookmarkEnd w:id="1443"/>
      <w:bookmarkEnd w:id="1444"/>
      <w:bookmarkEnd w:id="1445"/>
      <w:bookmarkEnd w:id="1446"/>
      <w:bookmarkEnd w:id="1447"/>
      <w:bookmarkEnd w:id="1448"/>
      <w:bookmarkEnd w:id="1449"/>
      <w:bookmarkEnd w:id="1450"/>
    </w:p>
    <w:p w14:paraId="2E06A6B0" w14:textId="77777777" w:rsidR="006672A0" w:rsidRPr="002178AD" w:rsidRDefault="006672A0">
      <w:pPr>
        <w:pStyle w:val="Heading4"/>
      </w:pPr>
      <w:bookmarkStart w:id="1451" w:name="_Toc58848345"/>
      <w:bookmarkStart w:id="1452" w:name="_Toc59017383"/>
      <w:bookmarkStart w:id="1453" w:name="_Toc66279372"/>
      <w:bookmarkStart w:id="1454" w:name="_Toc68168394"/>
      <w:bookmarkStart w:id="1455" w:name="_Toc83232840"/>
      <w:bookmarkStart w:id="1456" w:name="_Toc85549806"/>
      <w:bookmarkStart w:id="1457" w:name="_Toc90655288"/>
      <w:bookmarkStart w:id="1458" w:name="_Toc105600164"/>
      <w:bookmarkStart w:id="1459" w:name="_Toc122114164"/>
      <w:bookmarkStart w:id="1460" w:name="_Toc153789012"/>
      <w:bookmarkStart w:id="1461" w:name="_Toc185515879"/>
      <w:bookmarkStart w:id="1462" w:name="_Toc219190410"/>
      <w:r w:rsidRPr="002178AD">
        <w:t>5.2.14.1</w:t>
      </w:r>
      <w:r w:rsidRPr="002178AD">
        <w:tab/>
        <w:t>Description</w:t>
      </w:r>
      <w:bookmarkEnd w:id="1451"/>
      <w:bookmarkEnd w:id="1452"/>
      <w:bookmarkEnd w:id="1453"/>
      <w:bookmarkEnd w:id="1454"/>
      <w:bookmarkEnd w:id="1455"/>
      <w:bookmarkEnd w:id="1456"/>
      <w:bookmarkEnd w:id="1457"/>
      <w:bookmarkEnd w:id="1458"/>
      <w:bookmarkEnd w:id="1459"/>
      <w:bookmarkEnd w:id="1460"/>
      <w:bookmarkEnd w:id="1461"/>
      <w:bookmarkEnd w:id="1462"/>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Heading4"/>
      </w:pPr>
      <w:bookmarkStart w:id="1463" w:name="_Toc58848346"/>
      <w:bookmarkStart w:id="1464" w:name="_Toc59017384"/>
      <w:bookmarkStart w:id="1465" w:name="_Toc66279373"/>
      <w:bookmarkStart w:id="1466" w:name="_Toc68168395"/>
      <w:bookmarkStart w:id="1467" w:name="_Toc83232841"/>
      <w:bookmarkStart w:id="1468" w:name="_Toc85549807"/>
      <w:bookmarkStart w:id="1469" w:name="_Toc90655289"/>
      <w:bookmarkStart w:id="1470" w:name="_Toc105600165"/>
      <w:bookmarkStart w:id="1471" w:name="_Toc122114165"/>
      <w:bookmarkStart w:id="1472" w:name="_Toc153789013"/>
      <w:bookmarkStart w:id="1473" w:name="_Toc185515880"/>
      <w:bookmarkStart w:id="1474" w:name="_Toc219190411"/>
      <w:r w:rsidRPr="002178AD">
        <w:t>5.2.14.2</w:t>
      </w:r>
      <w:r w:rsidRPr="002178AD">
        <w:tab/>
        <w:t>Resource definition</w:t>
      </w:r>
      <w:bookmarkEnd w:id="1463"/>
      <w:bookmarkEnd w:id="1464"/>
      <w:bookmarkEnd w:id="1465"/>
      <w:bookmarkEnd w:id="1466"/>
      <w:bookmarkEnd w:id="1467"/>
      <w:bookmarkEnd w:id="1468"/>
      <w:bookmarkEnd w:id="1469"/>
      <w:bookmarkEnd w:id="1470"/>
      <w:bookmarkEnd w:id="1471"/>
      <w:bookmarkEnd w:id="1472"/>
      <w:bookmarkEnd w:id="1473"/>
      <w:bookmarkEnd w:id="1474"/>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Heading4"/>
      </w:pPr>
      <w:bookmarkStart w:id="1475" w:name="_Toc58848347"/>
      <w:bookmarkStart w:id="1476" w:name="_Toc59017385"/>
      <w:bookmarkStart w:id="1477" w:name="_Toc66279374"/>
      <w:bookmarkStart w:id="1478" w:name="_Toc68168396"/>
      <w:bookmarkStart w:id="1479" w:name="_Toc83232842"/>
      <w:bookmarkStart w:id="1480" w:name="_Toc85549808"/>
      <w:bookmarkStart w:id="1481" w:name="_Toc90655290"/>
      <w:bookmarkStart w:id="1482" w:name="_Toc105600166"/>
      <w:bookmarkStart w:id="1483" w:name="_Toc122114166"/>
      <w:bookmarkStart w:id="1484" w:name="_Toc153789014"/>
      <w:bookmarkStart w:id="1485" w:name="_Toc185515881"/>
      <w:bookmarkStart w:id="1486" w:name="_Toc219190412"/>
      <w:r w:rsidRPr="002178AD">
        <w:t>5.2.14.3</w:t>
      </w:r>
      <w:r w:rsidRPr="002178AD">
        <w:tab/>
        <w:t>Resource Standard Methods</w:t>
      </w:r>
      <w:bookmarkEnd w:id="1475"/>
      <w:bookmarkEnd w:id="1476"/>
      <w:bookmarkEnd w:id="1477"/>
      <w:bookmarkEnd w:id="1478"/>
      <w:bookmarkEnd w:id="1479"/>
      <w:bookmarkEnd w:id="1480"/>
      <w:bookmarkEnd w:id="1481"/>
      <w:bookmarkEnd w:id="1482"/>
      <w:bookmarkEnd w:id="1483"/>
      <w:bookmarkEnd w:id="1484"/>
      <w:bookmarkEnd w:id="1485"/>
      <w:bookmarkEnd w:id="1486"/>
    </w:p>
    <w:p w14:paraId="1321733E" w14:textId="77777777" w:rsidR="006672A0" w:rsidRPr="002178AD" w:rsidRDefault="006672A0">
      <w:pPr>
        <w:pStyle w:val="Heading5"/>
      </w:pPr>
      <w:bookmarkStart w:id="1487" w:name="_Toc58848348"/>
      <w:bookmarkStart w:id="1488" w:name="_Toc59017386"/>
      <w:bookmarkStart w:id="1489" w:name="_Toc66279375"/>
      <w:bookmarkStart w:id="1490" w:name="_Toc68168397"/>
      <w:bookmarkStart w:id="1491" w:name="_Toc83232843"/>
      <w:bookmarkStart w:id="1492" w:name="_Toc85549809"/>
      <w:bookmarkStart w:id="1493" w:name="_Toc90655291"/>
      <w:bookmarkStart w:id="1494" w:name="_Toc105600167"/>
      <w:bookmarkStart w:id="1495" w:name="_Toc122114167"/>
      <w:bookmarkStart w:id="1496" w:name="_Toc153789015"/>
      <w:bookmarkStart w:id="1497" w:name="_Toc185515882"/>
      <w:bookmarkStart w:id="1498" w:name="_Toc219190413"/>
      <w:r w:rsidRPr="002178AD">
        <w:t>5.2.14.3.1</w:t>
      </w:r>
      <w:r w:rsidRPr="002178AD">
        <w:tab/>
        <w:t>GET</w:t>
      </w:r>
      <w:bookmarkEnd w:id="1487"/>
      <w:bookmarkEnd w:id="1488"/>
      <w:bookmarkEnd w:id="1489"/>
      <w:bookmarkEnd w:id="1490"/>
      <w:bookmarkEnd w:id="1491"/>
      <w:bookmarkEnd w:id="1492"/>
      <w:bookmarkEnd w:id="1493"/>
      <w:bookmarkEnd w:id="1494"/>
      <w:bookmarkEnd w:id="1495"/>
      <w:bookmarkEnd w:id="1496"/>
      <w:bookmarkEnd w:id="1497"/>
      <w:bookmarkEnd w:id="1498"/>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Heading3"/>
      </w:pPr>
      <w:bookmarkStart w:id="1499" w:name="_Toc83232844"/>
      <w:bookmarkStart w:id="1500" w:name="_Toc85549810"/>
      <w:bookmarkStart w:id="1501" w:name="_Toc90655292"/>
      <w:bookmarkStart w:id="1502" w:name="_Toc105600168"/>
      <w:bookmarkStart w:id="1503" w:name="_Toc122114168"/>
      <w:bookmarkStart w:id="1504" w:name="_Toc153789016"/>
      <w:bookmarkStart w:id="1505" w:name="_Toc185515883"/>
      <w:bookmarkStart w:id="1506" w:name="_Toc219190414"/>
      <w:r w:rsidRPr="002178AD">
        <w:t>5.2.</w:t>
      </w:r>
      <w:r w:rsidR="006E6C2C" w:rsidRPr="002178AD">
        <w:t>15</w:t>
      </w:r>
      <w:r w:rsidRPr="002178AD">
        <w:tab/>
        <w:t>Resource: SlicePolicyControlData</w:t>
      </w:r>
      <w:bookmarkEnd w:id="1499"/>
      <w:bookmarkEnd w:id="1500"/>
      <w:bookmarkEnd w:id="1501"/>
      <w:bookmarkEnd w:id="1502"/>
      <w:bookmarkEnd w:id="1503"/>
      <w:bookmarkEnd w:id="1504"/>
      <w:bookmarkEnd w:id="1505"/>
      <w:bookmarkEnd w:id="1506"/>
    </w:p>
    <w:p w14:paraId="24888F04" w14:textId="77777777" w:rsidR="005E5E66" w:rsidRPr="002178AD" w:rsidRDefault="005E5E66" w:rsidP="005E5E66">
      <w:pPr>
        <w:pStyle w:val="Heading4"/>
      </w:pPr>
      <w:bookmarkStart w:id="1507" w:name="_Toc83232845"/>
      <w:bookmarkStart w:id="1508" w:name="_Toc85549811"/>
      <w:bookmarkStart w:id="1509" w:name="_Toc90655293"/>
      <w:bookmarkStart w:id="1510" w:name="_Toc105600169"/>
      <w:bookmarkStart w:id="1511" w:name="_Toc122114169"/>
      <w:bookmarkStart w:id="1512" w:name="_Toc153789017"/>
      <w:bookmarkStart w:id="1513" w:name="_Toc185515884"/>
      <w:bookmarkStart w:id="1514" w:name="_Toc219190415"/>
      <w:r w:rsidRPr="002178AD">
        <w:t>5.2.</w:t>
      </w:r>
      <w:r w:rsidR="006E6C2C" w:rsidRPr="002178AD">
        <w:t>15</w:t>
      </w:r>
      <w:r w:rsidRPr="002178AD">
        <w:t>.1</w:t>
      </w:r>
      <w:r w:rsidRPr="002178AD">
        <w:tab/>
        <w:t>Description</w:t>
      </w:r>
      <w:bookmarkEnd w:id="1507"/>
      <w:bookmarkEnd w:id="1508"/>
      <w:bookmarkEnd w:id="1509"/>
      <w:bookmarkEnd w:id="1510"/>
      <w:bookmarkEnd w:id="1511"/>
      <w:bookmarkEnd w:id="1512"/>
      <w:bookmarkEnd w:id="1513"/>
      <w:bookmarkEnd w:id="1514"/>
    </w:p>
    <w:p w14:paraId="25E34FD1" w14:textId="77777777" w:rsidR="005E5E66" w:rsidRPr="002178AD" w:rsidRDefault="005E5E66" w:rsidP="005E5E66">
      <w:r w:rsidRPr="002178AD">
        <w:t>The resource represents the n</w:t>
      </w:r>
      <w:r w:rsidRPr="002178AD">
        <w:rPr>
          <w:rFonts w:eastAsia="DengXian"/>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Heading4"/>
      </w:pPr>
      <w:bookmarkStart w:id="1515" w:name="_Toc83232846"/>
      <w:bookmarkStart w:id="1516" w:name="_Toc85549812"/>
      <w:bookmarkStart w:id="1517" w:name="_Toc90655294"/>
      <w:bookmarkStart w:id="1518" w:name="_Toc105600170"/>
      <w:bookmarkStart w:id="1519" w:name="_Toc122114170"/>
      <w:bookmarkStart w:id="1520" w:name="_Toc153789018"/>
      <w:bookmarkStart w:id="1521" w:name="_Toc185515885"/>
      <w:bookmarkStart w:id="1522" w:name="_Toc219190416"/>
      <w:r w:rsidRPr="002178AD">
        <w:t>5.2.</w:t>
      </w:r>
      <w:r w:rsidR="006E6C2C" w:rsidRPr="002178AD">
        <w:t>15</w:t>
      </w:r>
      <w:r w:rsidRPr="002178AD">
        <w:t>.2</w:t>
      </w:r>
      <w:r w:rsidRPr="002178AD">
        <w:tab/>
        <w:t>Resource definition</w:t>
      </w:r>
      <w:bookmarkEnd w:id="1515"/>
      <w:bookmarkEnd w:id="1516"/>
      <w:bookmarkEnd w:id="1517"/>
      <w:bookmarkEnd w:id="1518"/>
      <w:bookmarkEnd w:id="1519"/>
      <w:bookmarkEnd w:id="1520"/>
      <w:bookmarkEnd w:id="1521"/>
      <w:bookmarkEnd w:id="1522"/>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Heading4"/>
      </w:pPr>
      <w:bookmarkStart w:id="1523" w:name="_Toc83232847"/>
      <w:bookmarkStart w:id="1524" w:name="_Toc85549813"/>
      <w:bookmarkStart w:id="1525" w:name="_Toc90655295"/>
      <w:bookmarkStart w:id="1526" w:name="_Toc105600171"/>
      <w:bookmarkStart w:id="1527" w:name="_Toc122114171"/>
      <w:bookmarkStart w:id="1528" w:name="_Toc153789019"/>
      <w:bookmarkStart w:id="1529" w:name="_Toc185515886"/>
      <w:bookmarkStart w:id="1530" w:name="_Toc219190417"/>
      <w:r w:rsidRPr="002178AD">
        <w:t>5.2.</w:t>
      </w:r>
      <w:r w:rsidR="006E6C2C" w:rsidRPr="002178AD">
        <w:t>15</w:t>
      </w:r>
      <w:r w:rsidRPr="002178AD">
        <w:t>.3</w:t>
      </w:r>
      <w:r w:rsidRPr="002178AD">
        <w:tab/>
        <w:t>Resource Standard Methods</w:t>
      </w:r>
      <w:bookmarkEnd w:id="1523"/>
      <w:bookmarkEnd w:id="1524"/>
      <w:bookmarkEnd w:id="1525"/>
      <w:bookmarkEnd w:id="1526"/>
      <w:bookmarkEnd w:id="1527"/>
      <w:bookmarkEnd w:id="1528"/>
      <w:bookmarkEnd w:id="1529"/>
      <w:bookmarkEnd w:id="1530"/>
    </w:p>
    <w:p w14:paraId="19A4F7F4" w14:textId="77777777" w:rsidR="005E5E66" w:rsidRPr="002178AD" w:rsidRDefault="005E5E66" w:rsidP="005E5E66">
      <w:pPr>
        <w:pStyle w:val="Heading5"/>
      </w:pPr>
      <w:bookmarkStart w:id="1531" w:name="_Toc83232848"/>
      <w:bookmarkStart w:id="1532" w:name="_Toc85549814"/>
      <w:bookmarkStart w:id="1533" w:name="_Toc90655296"/>
      <w:bookmarkStart w:id="1534" w:name="_Toc105600172"/>
      <w:bookmarkStart w:id="1535" w:name="_Toc122114172"/>
      <w:bookmarkStart w:id="1536" w:name="_Toc153789020"/>
      <w:bookmarkStart w:id="1537" w:name="_Toc185515887"/>
      <w:bookmarkStart w:id="1538" w:name="_Toc219190418"/>
      <w:r w:rsidRPr="002178AD">
        <w:t>5.2.</w:t>
      </w:r>
      <w:r w:rsidR="006E6C2C" w:rsidRPr="002178AD">
        <w:t>15</w:t>
      </w:r>
      <w:r w:rsidRPr="002178AD">
        <w:t>.3.1</w:t>
      </w:r>
      <w:r w:rsidRPr="002178AD">
        <w:tab/>
        <w:t>GET</w:t>
      </w:r>
      <w:bookmarkEnd w:id="1531"/>
      <w:bookmarkEnd w:id="1532"/>
      <w:bookmarkEnd w:id="1533"/>
      <w:bookmarkEnd w:id="1534"/>
      <w:bookmarkEnd w:id="1535"/>
      <w:bookmarkEnd w:id="1536"/>
      <w:bookmarkEnd w:id="1537"/>
      <w:bookmarkEnd w:id="1538"/>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DengXian"/>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Heading5"/>
      </w:pPr>
      <w:bookmarkStart w:id="1539" w:name="_Toc83232849"/>
      <w:bookmarkStart w:id="1540" w:name="_Toc85549815"/>
      <w:bookmarkStart w:id="1541" w:name="_Toc90655297"/>
      <w:bookmarkStart w:id="1542" w:name="_Toc105600173"/>
      <w:bookmarkStart w:id="1543" w:name="_Toc122114173"/>
      <w:bookmarkStart w:id="1544" w:name="_Toc153789021"/>
      <w:bookmarkStart w:id="1545" w:name="_Toc185515888"/>
      <w:bookmarkStart w:id="1546" w:name="_Toc219190419"/>
      <w:r w:rsidRPr="002178AD">
        <w:t>5.2.</w:t>
      </w:r>
      <w:r w:rsidR="006E6C2C" w:rsidRPr="002178AD">
        <w:t>15</w:t>
      </w:r>
      <w:r w:rsidRPr="002178AD">
        <w:t>.3.2</w:t>
      </w:r>
      <w:r w:rsidRPr="002178AD">
        <w:tab/>
        <w:t>PATCH</w:t>
      </w:r>
      <w:bookmarkEnd w:id="1539"/>
      <w:bookmarkEnd w:id="1540"/>
      <w:bookmarkEnd w:id="1541"/>
      <w:bookmarkEnd w:id="1542"/>
      <w:bookmarkEnd w:id="1543"/>
      <w:bookmarkEnd w:id="1544"/>
      <w:bookmarkEnd w:id="1545"/>
      <w:bookmarkEnd w:id="1546"/>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DengXian"/>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DengXian"/>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Heading3"/>
      </w:pPr>
      <w:bookmarkStart w:id="1547" w:name="_Toc122114174"/>
      <w:bookmarkStart w:id="1548" w:name="_Toc153789022"/>
      <w:bookmarkStart w:id="1549" w:name="_Toc185515889"/>
      <w:bookmarkStart w:id="1550" w:name="_Toc219190420"/>
      <w:r>
        <w:t>5.2.</w:t>
      </w:r>
      <w:r w:rsidRPr="000F464E">
        <w:t>16</w:t>
      </w:r>
      <w:r>
        <w:tab/>
        <w:t>Resource: MBS</w:t>
      </w:r>
      <w:r w:rsidRPr="00F70B61">
        <w:t>Session</w:t>
      </w:r>
      <w:r>
        <w:t>P</w:t>
      </w:r>
      <w:r w:rsidRPr="00F70B61">
        <w:t>olicy</w:t>
      </w:r>
      <w:r>
        <w:t>C</w:t>
      </w:r>
      <w:r w:rsidRPr="00F70B61">
        <w:t>ontrol</w:t>
      </w:r>
      <w:r>
        <w:t>D</w:t>
      </w:r>
      <w:r w:rsidRPr="007547C2">
        <w:t>ata</w:t>
      </w:r>
      <w:bookmarkEnd w:id="1547"/>
      <w:bookmarkEnd w:id="1548"/>
      <w:bookmarkEnd w:id="1549"/>
      <w:bookmarkEnd w:id="1550"/>
    </w:p>
    <w:p w14:paraId="2F59599D" w14:textId="77777777" w:rsidR="000F464E" w:rsidRDefault="000F464E" w:rsidP="000F464E">
      <w:pPr>
        <w:pStyle w:val="Heading4"/>
      </w:pPr>
      <w:bookmarkStart w:id="1551" w:name="_Toc122114175"/>
      <w:bookmarkStart w:id="1552" w:name="_Toc153789023"/>
      <w:bookmarkStart w:id="1553" w:name="_Toc185515890"/>
      <w:bookmarkStart w:id="1554" w:name="_Toc219190421"/>
      <w:r>
        <w:t>5.2.16.1</w:t>
      </w:r>
      <w:r>
        <w:tab/>
        <w:t>Description</w:t>
      </w:r>
      <w:bookmarkEnd w:id="1551"/>
      <w:bookmarkEnd w:id="1552"/>
      <w:bookmarkEnd w:id="1553"/>
      <w:bookmarkEnd w:id="1554"/>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Heading4"/>
      </w:pPr>
      <w:bookmarkStart w:id="1555" w:name="_Toc122114176"/>
      <w:bookmarkStart w:id="1556" w:name="_Toc153789024"/>
      <w:bookmarkStart w:id="1557" w:name="_Toc185515891"/>
      <w:bookmarkStart w:id="1558" w:name="_Toc219190422"/>
      <w:r>
        <w:t>5.2.16.2</w:t>
      </w:r>
      <w:r>
        <w:tab/>
        <w:t>Resource definition</w:t>
      </w:r>
      <w:bookmarkEnd w:id="1555"/>
      <w:bookmarkEnd w:id="1556"/>
      <w:bookmarkEnd w:id="1557"/>
      <w:bookmarkEnd w:id="1558"/>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Heading4"/>
      </w:pPr>
      <w:bookmarkStart w:id="1559" w:name="_Toc122114177"/>
      <w:bookmarkStart w:id="1560" w:name="_Toc153789025"/>
      <w:bookmarkStart w:id="1561" w:name="_Toc185515892"/>
      <w:bookmarkStart w:id="1562" w:name="_Toc219190423"/>
      <w:r>
        <w:t>5.2.16.3</w:t>
      </w:r>
      <w:r>
        <w:tab/>
        <w:t>Resource Standard Methods</w:t>
      </w:r>
      <w:bookmarkEnd w:id="1559"/>
      <w:bookmarkEnd w:id="1560"/>
      <w:bookmarkEnd w:id="1561"/>
      <w:bookmarkEnd w:id="1562"/>
    </w:p>
    <w:p w14:paraId="3F71020F" w14:textId="77777777" w:rsidR="000F464E" w:rsidRDefault="000F464E" w:rsidP="000F464E">
      <w:pPr>
        <w:pStyle w:val="Heading5"/>
      </w:pPr>
      <w:bookmarkStart w:id="1563" w:name="_Toc122114178"/>
      <w:bookmarkStart w:id="1564" w:name="_Toc153789026"/>
      <w:bookmarkStart w:id="1565" w:name="_Toc185515893"/>
      <w:bookmarkStart w:id="1566" w:name="_Toc219190424"/>
      <w:r>
        <w:t>5.2.16.3.1</w:t>
      </w:r>
      <w:r>
        <w:tab/>
        <w:t>GET</w:t>
      </w:r>
      <w:bookmarkEnd w:id="1563"/>
      <w:bookmarkEnd w:id="1564"/>
      <w:bookmarkEnd w:id="1565"/>
      <w:bookmarkEnd w:id="1566"/>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Heading3"/>
      </w:pPr>
      <w:bookmarkStart w:id="1567" w:name="_Toc153789027"/>
      <w:bookmarkStart w:id="1568" w:name="_Toc185515894"/>
      <w:bookmarkStart w:id="1569" w:name="_Toc219190425"/>
      <w:r>
        <w:t>5.2.17</w:t>
      </w:r>
      <w:r>
        <w:tab/>
        <w:t>Resource: PdtqData</w:t>
      </w:r>
      <w:bookmarkEnd w:id="1567"/>
      <w:bookmarkEnd w:id="1568"/>
      <w:bookmarkEnd w:id="1569"/>
    </w:p>
    <w:p w14:paraId="7BD85143" w14:textId="77777777" w:rsidR="00375CB2" w:rsidRDefault="00375CB2" w:rsidP="00375CB2">
      <w:pPr>
        <w:pStyle w:val="Heading4"/>
      </w:pPr>
      <w:bookmarkStart w:id="1570" w:name="_Toc153789028"/>
      <w:bookmarkStart w:id="1571" w:name="_Toc185515895"/>
      <w:bookmarkStart w:id="1572" w:name="_Toc219190426"/>
      <w:r>
        <w:t>5.2.17.1</w:t>
      </w:r>
      <w:r>
        <w:tab/>
        <w:t>Description</w:t>
      </w:r>
      <w:bookmarkEnd w:id="1570"/>
      <w:bookmarkEnd w:id="1571"/>
      <w:bookmarkEnd w:id="1572"/>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Heading4"/>
      </w:pPr>
      <w:bookmarkStart w:id="1573" w:name="_Toc153789029"/>
      <w:bookmarkStart w:id="1574" w:name="_Toc185515896"/>
      <w:bookmarkStart w:id="1575" w:name="_Toc219190427"/>
      <w:r>
        <w:t>5.2.17.2</w:t>
      </w:r>
      <w:r>
        <w:tab/>
        <w:t>Resource definition</w:t>
      </w:r>
      <w:bookmarkEnd w:id="1573"/>
      <w:bookmarkEnd w:id="1574"/>
      <w:bookmarkEnd w:id="1575"/>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Heading4"/>
      </w:pPr>
      <w:bookmarkStart w:id="1576" w:name="_Toc153789030"/>
      <w:bookmarkStart w:id="1577" w:name="_Toc185515897"/>
      <w:bookmarkStart w:id="1578" w:name="_Toc219190428"/>
      <w:r>
        <w:t>5.2.17.3</w:t>
      </w:r>
      <w:r>
        <w:tab/>
        <w:t>Resource Standard Methods</w:t>
      </w:r>
      <w:bookmarkEnd w:id="1576"/>
      <w:bookmarkEnd w:id="1577"/>
      <w:bookmarkEnd w:id="1578"/>
    </w:p>
    <w:p w14:paraId="53DE6C7F" w14:textId="77777777" w:rsidR="00375CB2" w:rsidRDefault="00375CB2" w:rsidP="00375CB2">
      <w:pPr>
        <w:pStyle w:val="Heading5"/>
      </w:pPr>
      <w:bookmarkStart w:id="1579" w:name="_Toc153789031"/>
      <w:bookmarkStart w:id="1580" w:name="_Toc185515898"/>
      <w:bookmarkStart w:id="1581" w:name="_Toc219190429"/>
      <w:r>
        <w:t>5.2.17.3.1</w:t>
      </w:r>
      <w:r>
        <w:tab/>
        <w:t>GET</w:t>
      </w:r>
      <w:bookmarkEnd w:id="1579"/>
      <w:bookmarkEnd w:id="1580"/>
      <w:bookmarkEnd w:id="1581"/>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Heading3"/>
      </w:pPr>
      <w:bookmarkStart w:id="1582" w:name="_Toc153789032"/>
      <w:bookmarkStart w:id="1583" w:name="_Toc185515899"/>
      <w:bookmarkStart w:id="1584" w:name="_Toc219190430"/>
      <w:r>
        <w:t>5.2.18</w:t>
      </w:r>
      <w:r>
        <w:tab/>
        <w:t>Resource: IndividualPdtqData</w:t>
      </w:r>
      <w:bookmarkEnd w:id="1582"/>
      <w:bookmarkEnd w:id="1583"/>
      <w:bookmarkEnd w:id="1584"/>
    </w:p>
    <w:p w14:paraId="30CD37F4" w14:textId="77777777" w:rsidR="00375CB2" w:rsidRDefault="00375CB2" w:rsidP="00375CB2">
      <w:pPr>
        <w:pStyle w:val="Heading4"/>
      </w:pPr>
      <w:bookmarkStart w:id="1585" w:name="_Toc153789033"/>
      <w:bookmarkStart w:id="1586" w:name="_Toc185515900"/>
      <w:bookmarkStart w:id="1587" w:name="_Toc219190431"/>
      <w:r>
        <w:t>5.2.18.1</w:t>
      </w:r>
      <w:r>
        <w:tab/>
        <w:t>Description</w:t>
      </w:r>
      <w:bookmarkEnd w:id="1585"/>
      <w:bookmarkEnd w:id="1586"/>
      <w:bookmarkEnd w:id="1587"/>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Heading4"/>
      </w:pPr>
      <w:bookmarkStart w:id="1588" w:name="_Toc153789034"/>
      <w:bookmarkStart w:id="1589" w:name="_Toc185515901"/>
      <w:bookmarkStart w:id="1590" w:name="_Toc219190432"/>
      <w:r>
        <w:t>5.2.18.2</w:t>
      </w:r>
      <w:r>
        <w:tab/>
        <w:t>Resource definition</w:t>
      </w:r>
      <w:bookmarkEnd w:id="1588"/>
      <w:bookmarkEnd w:id="1589"/>
      <w:bookmarkEnd w:id="1590"/>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Heading4"/>
      </w:pPr>
      <w:bookmarkStart w:id="1591" w:name="_Toc153789035"/>
      <w:bookmarkStart w:id="1592" w:name="_Toc185515902"/>
      <w:bookmarkStart w:id="1593" w:name="_Toc219190433"/>
      <w:r>
        <w:t>5.2.18.3</w:t>
      </w:r>
      <w:r>
        <w:tab/>
        <w:t>Resource Standard Methods</w:t>
      </w:r>
      <w:bookmarkEnd w:id="1591"/>
      <w:bookmarkEnd w:id="1592"/>
      <w:bookmarkEnd w:id="1593"/>
    </w:p>
    <w:p w14:paraId="19DD7A91" w14:textId="77777777" w:rsidR="00375CB2" w:rsidRDefault="00375CB2" w:rsidP="00375CB2">
      <w:pPr>
        <w:pStyle w:val="Heading5"/>
      </w:pPr>
      <w:bookmarkStart w:id="1594" w:name="_Toc153789036"/>
      <w:bookmarkStart w:id="1595" w:name="_Toc185515903"/>
      <w:bookmarkStart w:id="1596" w:name="_Toc219190434"/>
      <w:r>
        <w:t>5.2.18.3.1</w:t>
      </w:r>
      <w:r>
        <w:tab/>
        <w:t>GET</w:t>
      </w:r>
      <w:bookmarkEnd w:id="1594"/>
      <w:bookmarkEnd w:id="1595"/>
      <w:bookmarkEnd w:id="1596"/>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Heading5"/>
      </w:pPr>
      <w:bookmarkStart w:id="1597" w:name="_Toc153789037"/>
      <w:bookmarkStart w:id="1598" w:name="_Toc185515904"/>
      <w:bookmarkStart w:id="1599" w:name="_Toc219190435"/>
      <w:r>
        <w:t>5.2.18.3.2</w:t>
      </w:r>
      <w:r>
        <w:tab/>
        <w:t>PUT</w:t>
      </w:r>
      <w:bookmarkEnd w:id="1597"/>
      <w:bookmarkEnd w:id="1598"/>
      <w:bookmarkEnd w:id="1599"/>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Heading5"/>
      </w:pPr>
      <w:bookmarkStart w:id="1600" w:name="_Toc153789038"/>
      <w:bookmarkStart w:id="1601" w:name="_Toc185515905"/>
      <w:bookmarkStart w:id="1602" w:name="_Toc219190436"/>
      <w:r>
        <w:t>5.2.18.3.3</w:t>
      </w:r>
      <w:r>
        <w:tab/>
        <w:t>DELETE</w:t>
      </w:r>
      <w:bookmarkEnd w:id="1600"/>
      <w:bookmarkEnd w:id="1601"/>
      <w:bookmarkEnd w:id="1602"/>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Heading5"/>
      </w:pPr>
      <w:bookmarkStart w:id="1603" w:name="_Toc153789039"/>
      <w:bookmarkStart w:id="1604" w:name="_Toc185515906"/>
      <w:bookmarkStart w:id="1605" w:name="_Toc219190437"/>
      <w:r>
        <w:t>5.2.18.3.4</w:t>
      </w:r>
      <w:r>
        <w:tab/>
        <w:t>PATCH</w:t>
      </w:r>
      <w:bookmarkEnd w:id="1603"/>
      <w:bookmarkEnd w:id="1604"/>
      <w:bookmarkEnd w:id="1605"/>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Heading3"/>
      </w:pPr>
      <w:bookmarkStart w:id="1606" w:name="_Toc153789040"/>
      <w:bookmarkStart w:id="1607" w:name="_Toc185515907"/>
      <w:bookmarkStart w:id="1608" w:name="_Toc219190438"/>
      <w:r>
        <w:t>5.2.19</w:t>
      </w:r>
      <w:r>
        <w:tab/>
        <w:t>Resource: GroupPolicyControlData</w:t>
      </w:r>
      <w:bookmarkEnd w:id="1606"/>
      <w:bookmarkEnd w:id="1607"/>
      <w:bookmarkEnd w:id="1608"/>
    </w:p>
    <w:p w14:paraId="3C18A4C5" w14:textId="77777777" w:rsidR="00F4711A" w:rsidRDefault="00F4711A" w:rsidP="00F4711A">
      <w:pPr>
        <w:pStyle w:val="Heading4"/>
      </w:pPr>
      <w:bookmarkStart w:id="1609" w:name="_Toc153789041"/>
      <w:bookmarkStart w:id="1610" w:name="_Toc185515908"/>
      <w:bookmarkStart w:id="1611" w:name="_Toc219190439"/>
      <w:r>
        <w:t>5.2.19.1</w:t>
      </w:r>
      <w:r>
        <w:tab/>
        <w:t>Description</w:t>
      </w:r>
      <w:bookmarkEnd w:id="1609"/>
      <w:bookmarkEnd w:id="1610"/>
      <w:bookmarkEnd w:id="1611"/>
    </w:p>
    <w:p w14:paraId="1875EDDD" w14:textId="77777777" w:rsidR="00E37B84" w:rsidRDefault="00E37B84" w:rsidP="00E37B84">
      <w:bookmarkStart w:id="1612" w:name="_Toc153789042"/>
      <w:r>
        <w:t>The resource represents the group</w:t>
      </w:r>
      <w:r>
        <w:rPr>
          <w:rFonts w:eastAsia="DengXian"/>
        </w:rPr>
        <w:t xml:space="preserve"> specific </w:t>
      </w:r>
      <w:r>
        <w:t>policy control data for a 5G VN group stored at the UDR.</w:t>
      </w:r>
    </w:p>
    <w:p w14:paraId="7F32F805" w14:textId="77777777" w:rsidR="00F4711A" w:rsidRDefault="00F4711A" w:rsidP="00F4711A">
      <w:pPr>
        <w:pStyle w:val="Heading4"/>
      </w:pPr>
      <w:bookmarkStart w:id="1613" w:name="_Toc185515909"/>
      <w:bookmarkStart w:id="1614" w:name="_Toc219190440"/>
      <w:r>
        <w:t>5.2.19.2</w:t>
      </w:r>
      <w:r>
        <w:tab/>
        <w:t>Resource definition</w:t>
      </w:r>
      <w:bookmarkEnd w:id="1612"/>
      <w:bookmarkEnd w:id="1613"/>
      <w:bookmarkEnd w:id="1614"/>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Heading4"/>
      </w:pPr>
      <w:bookmarkStart w:id="1615" w:name="_Toc153789043"/>
      <w:bookmarkStart w:id="1616" w:name="_Toc185515910"/>
      <w:bookmarkStart w:id="1617" w:name="_Toc219190441"/>
      <w:r>
        <w:t>5.2.19.3</w:t>
      </w:r>
      <w:r>
        <w:tab/>
        <w:t>Resource Standard Methods</w:t>
      </w:r>
      <w:bookmarkEnd w:id="1615"/>
      <w:bookmarkEnd w:id="1616"/>
      <w:bookmarkEnd w:id="1617"/>
    </w:p>
    <w:p w14:paraId="43E2FA9E" w14:textId="77777777" w:rsidR="00F4711A" w:rsidRDefault="00F4711A" w:rsidP="00F4711A">
      <w:pPr>
        <w:pStyle w:val="Heading5"/>
      </w:pPr>
      <w:bookmarkStart w:id="1618" w:name="_Toc153789044"/>
      <w:bookmarkStart w:id="1619" w:name="_Toc185515911"/>
      <w:bookmarkStart w:id="1620" w:name="_Toc219190442"/>
      <w:r>
        <w:t>5.2.19.3.1</w:t>
      </w:r>
      <w:r>
        <w:tab/>
        <w:t>GET</w:t>
      </w:r>
      <w:bookmarkEnd w:id="1618"/>
      <w:bookmarkEnd w:id="1619"/>
      <w:bookmarkEnd w:id="1620"/>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DengXian"/>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Heading5"/>
      </w:pPr>
      <w:bookmarkStart w:id="1621" w:name="_Toc153789045"/>
      <w:bookmarkStart w:id="1622" w:name="_Toc185515912"/>
      <w:bookmarkStart w:id="1623" w:name="_Toc219190443"/>
      <w:r>
        <w:t>5.2.19.3.2</w:t>
      </w:r>
      <w:r>
        <w:tab/>
        <w:t>PATCH</w:t>
      </w:r>
      <w:bookmarkEnd w:id="1621"/>
      <w:bookmarkEnd w:id="1622"/>
      <w:bookmarkEnd w:id="1623"/>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DengXian"/>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Heading2"/>
      </w:pPr>
      <w:bookmarkStart w:id="1624" w:name="_Toc28012674"/>
      <w:bookmarkStart w:id="1625" w:name="_Toc36038946"/>
      <w:bookmarkStart w:id="1626" w:name="_Toc44688362"/>
      <w:bookmarkStart w:id="1627" w:name="_Toc45133778"/>
      <w:bookmarkStart w:id="1628" w:name="_Toc49931458"/>
      <w:bookmarkStart w:id="1629" w:name="_Toc51762716"/>
      <w:bookmarkStart w:id="1630" w:name="_Toc58848349"/>
      <w:bookmarkStart w:id="1631" w:name="_Toc59017387"/>
      <w:bookmarkStart w:id="1632" w:name="_Toc66279376"/>
      <w:bookmarkStart w:id="1633" w:name="_Toc68168398"/>
      <w:bookmarkStart w:id="1634" w:name="_Toc83232850"/>
      <w:bookmarkStart w:id="1635" w:name="_Toc85549816"/>
      <w:bookmarkStart w:id="1636" w:name="_Toc90655298"/>
      <w:bookmarkStart w:id="1637" w:name="_Toc105600174"/>
      <w:bookmarkStart w:id="1638" w:name="_Toc122114179"/>
      <w:bookmarkStart w:id="1639" w:name="_Toc153789046"/>
      <w:bookmarkStart w:id="1640" w:name="_Toc185515913"/>
      <w:bookmarkStart w:id="1641" w:name="_Toc219190444"/>
      <w:r w:rsidRPr="002178AD">
        <w:t>5.3</w:t>
      </w:r>
      <w:r w:rsidRPr="002178AD">
        <w:tab/>
        <w:t>Notifications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288DC5F" w14:textId="77777777" w:rsidR="006672A0" w:rsidRPr="002178AD" w:rsidRDefault="006672A0">
      <w:pPr>
        <w:pStyle w:val="Heading3"/>
      </w:pPr>
      <w:bookmarkStart w:id="1642" w:name="_Toc28012675"/>
      <w:bookmarkStart w:id="1643" w:name="_Toc36038947"/>
      <w:bookmarkStart w:id="1644" w:name="_Toc44688363"/>
      <w:bookmarkStart w:id="1645" w:name="_Toc45133779"/>
      <w:bookmarkStart w:id="1646" w:name="_Toc49931459"/>
      <w:bookmarkStart w:id="1647" w:name="_Toc51762717"/>
      <w:bookmarkStart w:id="1648" w:name="_Toc58848350"/>
      <w:bookmarkStart w:id="1649" w:name="_Toc59017388"/>
      <w:bookmarkStart w:id="1650" w:name="_Toc66279377"/>
      <w:bookmarkStart w:id="1651" w:name="_Toc68168399"/>
      <w:bookmarkStart w:id="1652" w:name="_Toc83232851"/>
      <w:bookmarkStart w:id="1653" w:name="_Toc85549817"/>
      <w:bookmarkStart w:id="1654" w:name="_Toc90655299"/>
      <w:bookmarkStart w:id="1655" w:name="_Toc105600175"/>
      <w:bookmarkStart w:id="1656" w:name="_Toc122114180"/>
      <w:bookmarkStart w:id="1657" w:name="_Toc153789047"/>
      <w:bookmarkStart w:id="1658" w:name="_Toc185515914"/>
      <w:bookmarkStart w:id="1659" w:name="_Toc219190445"/>
      <w:r w:rsidRPr="002178AD">
        <w:t>5.</w:t>
      </w:r>
      <w:r w:rsidRPr="002178AD">
        <w:rPr>
          <w:lang w:eastAsia="zh-CN"/>
        </w:rPr>
        <w:t>3</w:t>
      </w:r>
      <w:r w:rsidRPr="002178AD">
        <w:t>.1</w:t>
      </w:r>
      <w:r w:rsidRPr="002178AD">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Heading3"/>
      </w:pPr>
      <w:bookmarkStart w:id="1660" w:name="_Toc28012676"/>
      <w:bookmarkStart w:id="1661" w:name="_Toc36038948"/>
      <w:bookmarkStart w:id="1662" w:name="_Toc44688364"/>
      <w:bookmarkStart w:id="1663" w:name="_Toc45133780"/>
      <w:bookmarkStart w:id="1664" w:name="_Toc49931460"/>
      <w:bookmarkStart w:id="1665" w:name="_Toc51762718"/>
      <w:bookmarkStart w:id="1666" w:name="_Toc58848351"/>
      <w:bookmarkStart w:id="1667" w:name="_Toc59017389"/>
      <w:bookmarkStart w:id="1668" w:name="_Toc66279378"/>
      <w:bookmarkStart w:id="1669" w:name="_Toc68168400"/>
      <w:bookmarkStart w:id="1670" w:name="_Toc83232852"/>
      <w:bookmarkStart w:id="1671" w:name="_Toc85549818"/>
      <w:bookmarkStart w:id="1672" w:name="_Toc90655300"/>
      <w:bookmarkStart w:id="1673" w:name="_Toc105600176"/>
      <w:bookmarkStart w:id="1674" w:name="_Toc122114181"/>
      <w:bookmarkStart w:id="1675" w:name="_Toc153789048"/>
      <w:bookmarkStart w:id="1676" w:name="_Toc185515915"/>
      <w:bookmarkStart w:id="1677" w:name="_Toc219190446"/>
      <w:r w:rsidRPr="002178AD">
        <w:t>5.3.2</w:t>
      </w:r>
      <w:r w:rsidRPr="002178AD">
        <w:tab/>
        <w:t>Policy Data Change Notification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Heading2"/>
      </w:pPr>
      <w:bookmarkStart w:id="1678" w:name="_Toc28012677"/>
      <w:bookmarkStart w:id="1679" w:name="_Toc36038949"/>
      <w:bookmarkStart w:id="1680" w:name="_Toc44688365"/>
      <w:bookmarkStart w:id="1681" w:name="_Toc45133781"/>
      <w:bookmarkStart w:id="1682" w:name="_Toc49931461"/>
      <w:bookmarkStart w:id="1683" w:name="_Toc51762719"/>
      <w:bookmarkStart w:id="1684" w:name="_Toc58848352"/>
      <w:bookmarkStart w:id="1685" w:name="_Toc59017390"/>
      <w:bookmarkStart w:id="1686" w:name="_Toc66279379"/>
      <w:bookmarkStart w:id="1687" w:name="_Toc68168401"/>
      <w:bookmarkStart w:id="1688" w:name="_Toc83232853"/>
      <w:bookmarkStart w:id="1689" w:name="_Toc85549819"/>
      <w:bookmarkStart w:id="1690" w:name="_Toc90655301"/>
      <w:bookmarkStart w:id="1691" w:name="_Toc105600177"/>
      <w:bookmarkStart w:id="1692" w:name="_Toc122114182"/>
      <w:bookmarkStart w:id="1693" w:name="_Toc153789049"/>
      <w:bookmarkStart w:id="1694" w:name="_Toc185515916"/>
      <w:bookmarkStart w:id="1695" w:name="_Toc219190447"/>
      <w:r w:rsidRPr="002178AD">
        <w:t>5.4</w:t>
      </w:r>
      <w:r w:rsidRPr="002178AD">
        <w:tab/>
        <w:t>Data Model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FACFA94" w14:textId="77777777" w:rsidR="006672A0" w:rsidRPr="002178AD" w:rsidRDefault="006672A0">
      <w:pPr>
        <w:pStyle w:val="Heading3"/>
      </w:pPr>
      <w:bookmarkStart w:id="1696" w:name="_Toc28012678"/>
      <w:bookmarkStart w:id="1697" w:name="_Toc36038950"/>
      <w:bookmarkStart w:id="1698" w:name="_Toc44688366"/>
      <w:bookmarkStart w:id="1699" w:name="_Toc45133782"/>
      <w:bookmarkStart w:id="1700" w:name="_Toc49931462"/>
      <w:bookmarkStart w:id="1701" w:name="_Toc51762720"/>
      <w:bookmarkStart w:id="1702" w:name="_Toc58848353"/>
      <w:bookmarkStart w:id="1703" w:name="_Toc59017391"/>
      <w:bookmarkStart w:id="1704" w:name="_Toc66279380"/>
      <w:bookmarkStart w:id="1705" w:name="_Toc68168402"/>
      <w:bookmarkStart w:id="1706" w:name="_Toc83232854"/>
      <w:bookmarkStart w:id="1707" w:name="_Toc85549820"/>
      <w:bookmarkStart w:id="1708" w:name="_Toc90655302"/>
      <w:bookmarkStart w:id="1709" w:name="_Toc105600178"/>
      <w:bookmarkStart w:id="1710" w:name="_Toc122114183"/>
      <w:bookmarkStart w:id="1711" w:name="_Toc153789050"/>
      <w:bookmarkStart w:id="1712" w:name="_Toc185515917"/>
      <w:bookmarkStart w:id="1713" w:name="_Toc219190448"/>
      <w:r w:rsidRPr="002178AD">
        <w:t>5.4.1</w:t>
      </w:r>
      <w:r w:rsidRPr="002178AD">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t>Table 5.4.1-1: Nudr_</w:t>
      </w:r>
      <w:r w:rsidRPr="002178AD">
        <w:rPr>
          <w:lang w:eastAsia="zh-CN"/>
        </w:rPr>
        <w:t>DataRepository</w:t>
      </w:r>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4"/>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5" w:name="_Hlk337775"/>
            <w:r w:rsidRPr="002178AD">
              <w:t>Contains the route selectors for a serving PLMN</w:t>
            </w:r>
            <w:bookmarkEnd w:id="1715"/>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16" w:name="_Hlk337836"/>
            <w:r w:rsidRPr="002178AD">
              <w:rPr>
                <w:rFonts w:cs="Arial"/>
                <w:szCs w:val="18"/>
              </w:rPr>
              <w:t>Contains the route selector parameters per SNSSAI</w:t>
            </w:r>
            <w:bookmarkEnd w:id="1716"/>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17" w:name="_Toc28012679"/>
      <w:bookmarkStart w:id="1718" w:name="_Toc36038951"/>
      <w:bookmarkStart w:id="1719" w:name="_Toc44688367"/>
      <w:bookmarkStart w:id="1720" w:name="_Toc45133783"/>
      <w:bookmarkStart w:id="1721" w:name="_Toc49931463"/>
      <w:bookmarkStart w:id="1722" w:name="_Toc51762721"/>
      <w:bookmarkStart w:id="1723" w:name="_Toc58848354"/>
      <w:bookmarkStart w:id="1724" w:name="_Toc59017392"/>
      <w:bookmarkStart w:id="1725" w:name="_Toc66279381"/>
      <w:bookmarkStart w:id="1726" w:name="_Toc68168403"/>
      <w:bookmarkStart w:id="1727" w:name="_Toc83232855"/>
      <w:bookmarkStart w:id="1728" w:name="_Toc85549821"/>
      <w:bookmarkStart w:id="1729" w:name="_Toc90655303"/>
      <w:bookmarkStart w:id="1730" w:name="_Toc105600179"/>
      <w:bookmarkStart w:id="1731" w:name="_Toc122114184"/>
      <w:bookmarkStart w:id="1732" w:name="_Toc153789051"/>
      <w:r w:rsidRPr="002178AD">
        <w:t>Table 5.4.1-2: Nudr_</w:t>
      </w:r>
      <w:r w:rsidRPr="002178AD">
        <w:rPr>
          <w:lang w:eastAsia="zh-CN"/>
        </w:rPr>
        <w:t>DataRepository</w:t>
      </w:r>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r w:rsidRPr="007F607B">
              <w:t>AltQosParamSet</w:t>
            </w:r>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CF7B29">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r>
              <w:t>NfGroupId</w:t>
            </w:r>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r>
              <w:t>CHFGroup</w:t>
            </w:r>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r w:rsidRPr="007F607B">
              <w:t>QosParameterSet</w:t>
            </w:r>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r w:rsidRPr="007F607B">
              <w:t>TimeWindow</w:t>
            </w:r>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Heading3"/>
      </w:pPr>
      <w:bookmarkStart w:id="1733" w:name="_Toc185515918"/>
      <w:bookmarkStart w:id="1734" w:name="_Toc219190449"/>
      <w:r w:rsidRPr="002178AD">
        <w:t>5.4.2</w:t>
      </w:r>
      <w:r w:rsidRPr="002178AD">
        <w:tab/>
        <w:t>Structured data types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4A24BF34" w14:textId="77777777" w:rsidR="006672A0" w:rsidRPr="002178AD" w:rsidRDefault="006672A0">
      <w:pPr>
        <w:pStyle w:val="Heading4"/>
      </w:pPr>
      <w:bookmarkStart w:id="1735" w:name="_Toc28012680"/>
      <w:bookmarkStart w:id="1736" w:name="_Toc36038952"/>
      <w:bookmarkStart w:id="1737" w:name="_Toc44688368"/>
      <w:bookmarkStart w:id="1738" w:name="_Toc45133784"/>
      <w:bookmarkStart w:id="1739" w:name="_Toc49931464"/>
      <w:bookmarkStart w:id="1740" w:name="_Toc51762722"/>
      <w:bookmarkStart w:id="1741" w:name="_Toc58848355"/>
      <w:bookmarkStart w:id="1742" w:name="_Toc59017393"/>
      <w:bookmarkStart w:id="1743" w:name="_Toc66279382"/>
      <w:bookmarkStart w:id="1744" w:name="_Toc68168404"/>
      <w:bookmarkStart w:id="1745" w:name="_Toc83232856"/>
      <w:bookmarkStart w:id="1746" w:name="_Toc85549822"/>
      <w:bookmarkStart w:id="1747" w:name="_Toc90655304"/>
      <w:bookmarkStart w:id="1748" w:name="_Toc105600180"/>
      <w:bookmarkStart w:id="1749" w:name="_Toc122114185"/>
      <w:bookmarkStart w:id="1750" w:name="_Toc153789052"/>
      <w:bookmarkStart w:id="1751" w:name="_Toc185515919"/>
      <w:bookmarkStart w:id="1752" w:name="_Toc219190450"/>
      <w:r w:rsidRPr="002178AD">
        <w:t>5.4.2.1</w:t>
      </w:r>
      <w:r w:rsidRPr="002178AD">
        <w:tab/>
        <w:t>Introduction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Heading4"/>
      </w:pPr>
      <w:bookmarkStart w:id="1753" w:name="_Toc28012681"/>
      <w:bookmarkStart w:id="1754" w:name="_Toc36038953"/>
      <w:bookmarkStart w:id="1755" w:name="_Toc44688369"/>
      <w:bookmarkStart w:id="1756" w:name="_Toc45133785"/>
      <w:bookmarkStart w:id="1757" w:name="_Toc49931465"/>
      <w:bookmarkStart w:id="1758" w:name="_Toc51762723"/>
      <w:bookmarkStart w:id="1759" w:name="_Toc58848356"/>
      <w:bookmarkStart w:id="1760" w:name="_Toc59017394"/>
      <w:bookmarkStart w:id="1761" w:name="_Toc66279383"/>
      <w:bookmarkStart w:id="1762" w:name="_Toc68168405"/>
      <w:bookmarkStart w:id="1763" w:name="_Toc83232857"/>
      <w:bookmarkStart w:id="1764" w:name="_Toc85549823"/>
      <w:bookmarkStart w:id="1765" w:name="_Toc90655305"/>
      <w:bookmarkStart w:id="1766" w:name="_Toc105600181"/>
      <w:bookmarkStart w:id="1767" w:name="_Toc122114186"/>
      <w:bookmarkStart w:id="1768" w:name="_Toc153789053"/>
      <w:bookmarkStart w:id="1769" w:name="_Toc185515920"/>
      <w:bookmarkStart w:id="1770" w:name="_Toc28012682"/>
      <w:bookmarkStart w:id="1771" w:name="_Toc36038954"/>
      <w:bookmarkStart w:id="1772" w:name="_Toc44688370"/>
      <w:bookmarkStart w:id="1773" w:name="_Toc45133786"/>
      <w:bookmarkStart w:id="1774" w:name="_Toc49931466"/>
      <w:bookmarkStart w:id="1775" w:name="_Toc51762724"/>
      <w:bookmarkStart w:id="1776" w:name="_Toc58848357"/>
      <w:bookmarkStart w:id="1777" w:name="_Toc59017395"/>
      <w:bookmarkStart w:id="1778" w:name="_Toc66279384"/>
      <w:bookmarkStart w:id="1779" w:name="_Toc68168406"/>
      <w:bookmarkStart w:id="1780" w:name="_Toc83232858"/>
      <w:bookmarkStart w:id="1781" w:name="_Toc85549824"/>
      <w:bookmarkStart w:id="1782" w:name="_Toc90655306"/>
      <w:bookmarkStart w:id="1783" w:name="_Toc105600182"/>
      <w:bookmarkStart w:id="1784" w:name="_Toc122114187"/>
      <w:bookmarkStart w:id="1785" w:name="_Toc153789054"/>
      <w:bookmarkStart w:id="1786" w:name="_Toc219190451"/>
      <w:r w:rsidRPr="002178AD">
        <w:t>5.4.2.2</w:t>
      </w:r>
      <w:r w:rsidRPr="002178AD">
        <w:tab/>
        <w:t>Type AmPolicyData</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86"/>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DengXian"/>
                <w:lang w:eastAsia="zh-CN"/>
              </w:rPr>
            </w:pPr>
            <w:r>
              <w:rPr>
                <w:rFonts w:eastAsia="DengXian"/>
                <w:lang w:eastAsia="zh-CN"/>
              </w:rPr>
              <w:t>CHFInformation</w:t>
            </w:r>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r>
              <w:t>chfGroupId</w:t>
            </w:r>
          </w:p>
        </w:tc>
        <w:tc>
          <w:tcPr>
            <w:tcW w:w="1357" w:type="dxa"/>
            <w:gridSpan w:val="2"/>
          </w:tcPr>
          <w:p w14:paraId="7475AD25" w14:textId="5183E102" w:rsidR="00717307" w:rsidRPr="002178AD" w:rsidRDefault="00717307" w:rsidP="00717307">
            <w:pPr>
              <w:pStyle w:val="TAL"/>
            </w:pPr>
            <w:r>
              <w:t>NfGroupId</w:t>
            </w:r>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DengXian"/>
                <w:lang w:eastAsia="zh-CN"/>
              </w:rPr>
            </w:pPr>
            <w:r>
              <w:rPr>
                <w:rFonts w:eastAsia="DengXian"/>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DengXian"/>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DengXian"/>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DengXian"/>
                <w:lang w:eastAsia="zh-CN"/>
              </w:rPr>
            </w:pPr>
            <w:r w:rsidRPr="00E26513">
              <w:rPr>
                <w:rFonts w:eastAsia="DengXian"/>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DengXian"/>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DengXian"/>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Heading4"/>
      </w:pPr>
      <w:bookmarkStart w:id="1787" w:name="_Toc185515921"/>
      <w:bookmarkStart w:id="1788" w:name="_Toc219190452"/>
      <w:r w:rsidRPr="002178AD">
        <w:t>5.4.</w:t>
      </w:r>
      <w:r w:rsidRPr="00072A61">
        <w:t>2.2A</w:t>
      </w:r>
      <w:r w:rsidRPr="00072A61">
        <w:tab/>
        <w:t>Type AmPolicyDataPatch</w:t>
      </w:r>
      <w:bookmarkEnd w:id="1787"/>
      <w:bookmarkEnd w:id="1788"/>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DengXian"/>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7777777" w:rsidR="00072A61" w:rsidRDefault="00072A61" w:rsidP="00A90771">
            <w:pPr>
              <w:pStyle w:val="TAL"/>
            </w:pPr>
            <w:r>
              <w:t>map(PolicyCounterInfoRm)</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180D2E75" w14:textId="77777777" w:rsidR="00072A61" w:rsidRPr="00E26513" w:rsidRDefault="00072A61" w:rsidP="00A90771">
            <w:pPr>
              <w:pStyle w:val="TAL"/>
              <w:rPr>
                <w:rFonts w:eastAsia="DengXian"/>
                <w:lang w:eastAsia="zh-CN"/>
              </w:rPr>
            </w:pPr>
            <w:r>
              <w:rPr>
                <w:rFonts w:eastAsia="DengXian"/>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Heading4"/>
      </w:pPr>
      <w:bookmarkStart w:id="1789" w:name="_Toc185515922"/>
      <w:bookmarkStart w:id="1790" w:name="_Toc219190453"/>
      <w:r w:rsidRPr="002178AD">
        <w:t>5.4.2.3</w:t>
      </w:r>
      <w:r w:rsidRPr="002178AD">
        <w:tab/>
        <w:t>Type UePolicySection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9"/>
      <w:bookmarkEnd w:id="1790"/>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Heading4"/>
      </w:pPr>
      <w:bookmarkStart w:id="1791" w:name="_Toc28012683"/>
      <w:bookmarkStart w:id="1792" w:name="_Toc36038955"/>
      <w:bookmarkStart w:id="1793" w:name="_Toc44688371"/>
      <w:bookmarkStart w:id="1794" w:name="_Toc45133787"/>
      <w:bookmarkStart w:id="1795" w:name="_Toc49931467"/>
      <w:bookmarkStart w:id="1796" w:name="_Toc51762725"/>
      <w:bookmarkStart w:id="1797" w:name="_Toc58848358"/>
      <w:bookmarkStart w:id="1798" w:name="_Toc59017396"/>
      <w:bookmarkStart w:id="1799" w:name="_Toc66279385"/>
      <w:bookmarkStart w:id="1800" w:name="_Toc68168407"/>
      <w:bookmarkStart w:id="1801" w:name="_Toc83232859"/>
      <w:bookmarkStart w:id="1802" w:name="_Toc85549825"/>
      <w:bookmarkStart w:id="1803" w:name="_Toc90655307"/>
      <w:bookmarkStart w:id="1804" w:name="_Toc105600183"/>
      <w:bookmarkStart w:id="1805" w:name="_Toc122114188"/>
      <w:bookmarkStart w:id="1806" w:name="_Toc153789055"/>
      <w:bookmarkStart w:id="1807" w:name="_Toc185515923"/>
      <w:bookmarkStart w:id="1808" w:name="_Toc28012684"/>
      <w:bookmarkStart w:id="1809" w:name="_Toc36038956"/>
      <w:bookmarkStart w:id="1810" w:name="_Toc44688372"/>
      <w:bookmarkStart w:id="1811" w:name="_Toc45133788"/>
      <w:bookmarkStart w:id="1812" w:name="_Toc49931468"/>
      <w:bookmarkStart w:id="1813" w:name="_Toc51762726"/>
      <w:bookmarkStart w:id="1814" w:name="_Toc58848359"/>
      <w:bookmarkStart w:id="1815" w:name="_Toc59017397"/>
      <w:bookmarkStart w:id="1816" w:name="_Toc66279386"/>
      <w:bookmarkStart w:id="1817" w:name="_Toc68168408"/>
      <w:bookmarkStart w:id="1818" w:name="_Toc83232860"/>
      <w:bookmarkStart w:id="1819" w:name="_Toc85549826"/>
      <w:bookmarkStart w:id="1820" w:name="_Toc90655308"/>
      <w:bookmarkStart w:id="1821" w:name="_Toc105600184"/>
      <w:bookmarkStart w:id="1822" w:name="_Toc122114189"/>
      <w:bookmarkStart w:id="1823" w:name="_Toc153789056"/>
      <w:bookmarkStart w:id="1824" w:name="_Toc219190454"/>
      <w:r w:rsidRPr="002178AD">
        <w:t>5.4.2.4</w:t>
      </w:r>
      <w:r w:rsidRPr="002178AD">
        <w:tab/>
        <w:t>Type UePolicySet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24"/>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DengXian"/>
                <w:lang w:eastAsia="zh-CN"/>
              </w:rPr>
            </w:pPr>
            <w:r>
              <w:rPr>
                <w:rFonts w:eastAsia="DengXian"/>
                <w:lang w:eastAsia="zh-CN"/>
              </w:rPr>
              <w:t>CHFInformation</w:t>
            </w:r>
          </w:p>
          <w:p w14:paraId="188CDA49" w14:textId="4FF2A378" w:rsidR="0006658E" w:rsidRPr="009A7FBA" w:rsidRDefault="0006658E" w:rsidP="0006658E">
            <w:pPr>
              <w:pStyle w:val="TAL"/>
              <w:rPr>
                <w:rFonts w:eastAsia="DengXian"/>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r>
              <w:t>chfGroupId</w:t>
            </w:r>
          </w:p>
        </w:tc>
        <w:tc>
          <w:tcPr>
            <w:tcW w:w="1275" w:type="dxa"/>
          </w:tcPr>
          <w:p w14:paraId="610C22CA" w14:textId="069D5532" w:rsidR="0006658E" w:rsidRPr="002178AD" w:rsidRDefault="0006658E" w:rsidP="0006658E">
            <w:pPr>
              <w:pStyle w:val="TAL"/>
            </w:pPr>
            <w:r>
              <w:t>NfGroupId</w:t>
            </w:r>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DengXian"/>
                <w:lang w:eastAsia="zh-CN"/>
              </w:rPr>
            </w:pPr>
            <w:r>
              <w:rPr>
                <w:rFonts w:eastAsia="DengXian"/>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DengXian"/>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DengXian"/>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DengXian"/>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DengXian"/>
                <w:lang w:eastAsia="zh-CN"/>
              </w:rPr>
            </w:pPr>
            <w:r w:rsidRPr="00E26513">
              <w:rPr>
                <w:rFonts w:eastAsia="DengXian"/>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Heading4"/>
      </w:pPr>
      <w:bookmarkStart w:id="1825" w:name="_Toc185515924"/>
      <w:bookmarkStart w:id="1826" w:name="_Toc219190455"/>
      <w:r w:rsidRPr="002178AD">
        <w:t>5.4.2.5</w:t>
      </w:r>
      <w:r w:rsidRPr="002178AD">
        <w:tab/>
        <w:t>Type SmPolicyData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5"/>
      <w:bookmarkEnd w:id="1826"/>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Heading4"/>
      </w:pPr>
      <w:bookmarkStart w:id="1827" w:name="_Toc28012685"/>
      <w:bookmarkStart w:id="1828" w:name="_Toc36038957"/>
      <w:bookmarkStart w:id="1829" w:name="_Toc44688373"/>
      <w:bookmarkStart w:id="1830" w:name="_Toc45133789"/>
      <w:bookmarkStart w:id="1831" w:name="_Toc49931469"/>
      <w:bookmarkStart w:id="1832" w:name="_Toc51762727"/>
      <w:bookmarkStart w:id="1833" w:name="_Toc58848360"/>
      <w:bookmarkStart w:id="1834" w:name="_Toc59017398"/>
      <w:bookmarkStart w:id="1835" w:name="_Toc66279387"/>
      <w:bookmarkStart w:id="1836" w:name="_Toc68168409"/>
      <w:bookmarkStart w:id="1837" w:name="_Toc83232861"/>
      <w:bookmarkStart w:id="1838" w:name="_Toc85549827"/>
      <w:bookmarkStart w:id="1839" w:name="_Toc90655309"/>
      <w:bookmarkStart w:id="1840" w:name="_Toc105600185"/>
      <w:bookmarkStart w:id="1841" w:name="_Toc122114190"/>
      <w:bookmarkStart w:id="1842" w:name="_Toc153789057"/>
      <w:bookmarkStart w:id="1843" w:name="_Toc185515925"/>
      <w:bookmarkStart w:id="1844" w:name="_Toc219190456"/>
      <w:r w:rsidRPr="002178AD">
        <w:t>5.4.2.6</w:t>
      </w:r>
      <w:r w:rsidRPr="002178AD">
        <w:tab/>
        <w:t>Type UsageMonDataLimit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DengXian"/>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DengXian"/>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DengXian"/>
                <w:lang w:eastAsia="zh-CN"/>
              </w:rPr>
            </w:pPr>
            <w:r w:rsidRPr="002178AD">
              <w:rPr>
                <w:rFonts w:eastAsia="DengXian"/>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DengXian"/>
                <w:lang w:eastAsia="zh-CN"/>
              </w:rPr>
            </w:pPr>
            <w:r w:rsidRPr="002178AD">
              <w:rPr>
                <w:rFonts w:eastAsia="DengXian"/>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Heading4"/>
      </w:pPr>
      <w:bookmarkStart w:id="1845" w:name="_Toc28012686"/>
      <w:bookmarkStart w:id="1846" w:name="_Toc36038958"/>
      <w:bookmarkStart w:id="1847" w:name="_Toc44688374"/>
      <w:bookmarkStart w:id="1848" w:name="_Toc45133790"/>
      <w:bookmarkStart w:id="1849" w:name="_Toc49931470"/>
      <w:bookmarkStart w:id="1850" w:name="_Toc51762728"/>
      <w:bookmarkStart w:id="1851" w:name="_Toc58848361"/>
      <w:bookmarkStart w:id="1852" w:name="_Toc59017399"/>
      <w:bookmarkStart w:id="1853" w:name="_Toc66279388"/>
      <w:bookmarkStart w:id="1854" w:name="_Toc68168410"/>
      <w:bookmarkStart w:id="1855" w:name="_Toc83232862"/>
      <w:bookmarkStart w:id="1856" w:name="_Toc85549828"/>
      <w:bookmarkStart w:id="1857" w:name="_Toc90655310"/>
      <w:bookmarkStart w:id="1858" w:name="_Toc105600186"/>
      <w:bookmarkStart w:id="1859" w:name="_Toc122114191"/>
      <w:bookmarkStart w:id="1860" w:name="_Toc153789058"/>
      <w:bookmarkStart w:id="1861" w:name="_Toc185515926"/>
      <w:bookmarkStart w:id="1862" w:name="_Toc219190457"/>
      <w:r w:rsidRPr="002178AD">
        <w:t>5.4.2.7</w:t>
      </w:r>
      <w:r w:rsidRPr="002178AD">
        <w:tab/>
        <w:t>Type UsageMonData</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DengXian"/>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Heading4"/>
      </w:pPr>
      <w:bookmarkStart w:id="1863" w:name="_Toc28012687"/>
      <w:bookmarkStart w:id="1864" w:name="_Toc36038959"/>
      <w:bookmarkStart w:id="1865" w:name="_Toc44688375"/>
      <w:bookmarkStart w:id="1866" w:name="_Toc45133791"/>
      <w:bookmarkStart w:id="1867" w:name="_Toc49931471"/>
      <w:bookmarkStart w:id="1868" w:name="_Toc51762729"/>
      <w:bookmarkStart w:id="1869" w:name="_Toc58848362"/>
      <w:bookmarkStart w:id="1870" w:name="_Toc59017400"/>
      <w:bookmarkStart w:id="1871" w:name="_Toc66279389"/>
      <w:bookmarkStart w:id="1872" w:name="_Toc68168411"/>
      <w:bookmarkStart w:id="1873" w:name="_Toc83232863"/>
      <w:bookmarkStart w:id="1874" w:name="_Toc85549829"/>
      <w:bookmarkStart w:id="1875" w:name="_Toc90655311"/>
      <w:bookmarkStart w:id="1876" w:name="_Toc105600187"/>
      <w:bookmarkStart w:id="1877" w:name="_Toc122114192"/>
      <w:bookmarkStart w:id="1878" w:name="_Toc153789059"/>
      <w:bookmarkStart w:id="1879" w:name="_Toc185515927"/>
      <w:bookmarkStart w:id="1880" w:name="_Toc219190458"/>
      <w:r w:rsidRPr="002178AD">
        <w:t>5.4.2.8</w:t>
      </w:r>
      <w:r w:rsidRPr="002178AD">
        <w:tab/>
        <w:t>Type SponsorConnectivityData</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DengXian"/>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Heading4"/>
      </w:pPr>
      <w:bookmarkStart w:id="1881" w:name="_Toc28012688"/>
      <w:bookmarkStart w:id="1882" w:name="_Toc36038960"/>
      <w:bookmarkStart w:id="1883" w:name="_Toc44688376"/>
      <w:bookmarkStart w:id="1884" w:name="_Toc45133792"/>
      <w:bookmarkStart w:id="1885" w:name="_Toc49931472"/>
      <w:bookmarkStart w:id="1886" w:name="_Toc51762730"/>
      <w:bookmarkStart w:id="1887" w:name="_Toc58848363"/>
      <w:bookmarkStart w:id="1888" w:name="_Toc59017401"/>
      <w:bookmarkStart w:id="1889" w:name="_Toc66279390"/>
      <w:bookmarkStart w:id="1890" w:name="_Toc68168412"/>
      <w:bookmarkStart w:id="1891" w:name="_Toc83232864"/>
      <w:bookmarkStart w:id="1892" w:name="_Toc85549830"/>
      <w:bookmarkStart w:id="1893" w:name="_Toc90655312"/>
      <w:bookmarkStart w:id="1894" w:name="_Toc105600188"/>
      <w:bookmarkStart w:id="1895" w:name="_Toc122114193"/>
      <w:bookmarkStart w:id="1896" w:name="_Toc153789060"/>
      <w:bookmarkStart w:id="1897" w:name="_Toc185515928"/>
      <w:bookmarkStart w:id="1898" w:name="_Toc219190459"/>
      <w:r w:rsidRPr="002178AD">
        <w:t>5.4.2.9</w:t>
      </w:r>
      <w:r w:rsidRPr="002178AD">
        <w:tab/>
        <w:t>Type BdtData</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580F7156" w:rsidR="00851A9C" w:rsidRPr="002178AD" w:rsidRDefault="00851A9C" w:rsidP="00487DD9">
            <w:pPr>
              <w:pStyle w:val="TAL"/>
              <w:numPr>
                <w:ilvl w:val="0"/>
                <w:numId w:val="45"/>
              </w:numPr>
              <w:rPr>
                <w:rFonts w:cs="Arial"/>
                <w:szCs w:val="18"/>
                <w:lang w:eastAsia="zh-CN"/>
              </w:rPr>
            </w:pPr>
            <w:r w:rsidRPr="00DE2F85">
              <w:rPr>
                <w:rFonts w:cs="Arial"/>
                <w:szCs w:val="18"/>
              </w:rPr>
              <w:t>"</w:t>
            </w:r>
            <w:r w:rsidRPr="00C63D38">
              <w:rPr>
                <w:rFonts w:cs="Arial"/>
                <w:szCs w:val="18"/>
              </w:rPr>
              <w:t>false</w:t>
            </w:r>
            <w:r w:rsidRPr="00DE2F85">
              <w:rPr>
                <w:rFonts w:cs="Arial"/>
                <w:szCs w:val="18"/>
              </w:rPr>
              <w:t>"</w:t>
            </w:r>
            <w:r>
              <w:rPr>
                <w:rFonts w:cs="Arial"/>
                <w:szCs w:val="18"/>
              </w:rPr>
              <w:t xml:space="preserve"> </w:t>
            </w:r>
            <w:r w:rsidRPr="003813BB">
              <w:rPr>
                <w:rFonts w:cs="Arial"/>
                <w:szCs w:val="18"/>
              </w:rPr>
              <w:t>(default)</w:t>
            </w:r>
            <w:r>
              <w:rPr>
                <w:rFonts w:cs="Arial"/>
                <w:szCs w:val="18"/>
              </w:rPr>
              <w:t xml:space="preserve"> indicates 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A44568">
            <w:pPr>
              <w:pStyle w:val="TAL"/>
              <w:rPr>
                <w:noProof/>
                <w:lang w:eastAsia="zh-CN"/>
              </w:rPr>
            </w:pPr>
            <w:r>
              <w:rPr>
                <w:lang w:eastAsia="zh-CN"/>
              </w:rPr>
              <w:t>Contains the Energy Indicator that i</w:t>
            </w:r>
            <w:r w:rsidRPr="000A0A5F">
              <w:rPr>
                <w:lang w:eastAsia="zh-CN"/>
              </w:rPr>
              <w:t>ndicates whether</w:t>
            </w:r>
            <w:r w:rsidRPr="00AE4579">
              <w:rPr>
                <w:lang w:eastAsia="zh-CN"/>
              </w:rPr>
              <w:t xml:space="preserve"> the AF is interested in transferring data in time windows that consume lower energy</w:t>
            </w:r>
            <w:r>
              <w:rPr>
                <w:noProof/>
                <w:lang w:eastAsia="zh-CN"/>
              </w:rPr>
              <w:t>:</w:t>
            </w:r>
          </w:p>
          <w:p w14:paraId="1EDAAFE6" w14:textId="77777777" w:rsidR="00851A9C" w:rsidRPr="00895B41" w:rsidRDefault="00851A9C" w:rsidP="00A44568">
            <w:pPr>
              <w:pStyle w:val="TAL"/>
              <w:rPr>
                <w:noProof/>
              </w:rPr>
            </w:pPr>
          </w:p>
          <w:p w14:paraId="3E58772B" w14:textId="78A3A02D" w:rsidR="00487DD9" w:rsidRPr="00C63D38" w:rsidRDefault="00851A9C" w:rsidP="00A44568">
            <w:pPr>
              <w:pStyle w:val="TAL"/>
              <w:rPr>
                <w:noProof/>
                <w:lang w:eastAsia="zh-CN"/>
              </w:rPr>
            </w:pPr>
            <w:r w:rsidRPr="003813BB">
              <w:t>-</w:t>
            </w:r>
            <w:r>
              <w:tab/>
            </w:r>
            <w:r>
              <w:rPr>
                <w:noProof/>
              </w:rPr>
              <w:t>"</w:t>
            </w:r>
            <w:r w:rsidRPr="003813BB">
              <w:t>true</w:t>
            </w:r>
            <w:r>
              <w:rPr>
                <w:noProof/>
              </w:rPr>
              <w:t>"</w:t>
            </w:r>
            <w:r w:rsidRPr="003813BB">
              <w:t xml:space="preserve"> </w:t>
            </w:r>
            <w:r>
              <w:t xml:space="preserve">indicates </w:t>
            </w:r>
            <w:r w:rsidRPr="00AE4579">
              <w:rPr>
                <w:lang w:eastAsia="zh-CN"/>
              </w:rPr>
              <w:t>the AF is interested in transferring data in time windows that consume lower energy</w:t>
            </w:r>
            <w:r>
              <w:rPr>
                <w:noProof/>
              </w:rPr>
              <w:t>.</w:t>
            </w:r>
          </w:p>
          <w:p w14:paraId="66D848B3" w14:textId="06195E5B" w:rsidR="00851A9C" w:rsidRPr="00C63D38" w:rsidRDefault="00A44568" w:rsidP="00A44568">
            <w:pPr>
              <w:pStyle w:val="TAL"/>
              <w:rPr>
                <w:noProof/>
                <w:lang w:eastAsia="zh-CN"/>
              </w:rPr>
            </w:pPr>
            <w:r>
              <w:rPr>
                <w:noProof/>
              </w:rPr>
              <w:t>-</w:t>
            </w:r>
            <w:r>
              <w:rPr>
                <w:noProof/>
              </w:rPr>
              <w:tab/>
            </w:r>
            <w:r w:rsidR="00851A9C">
              <w:rPr>
                <w:noProof/>
              </w:rPr>
              <w:t>"</w:t>
            </w:r>
            <w:r w:rsidR="00851A9C" w:rsidRPr="003813BB">
              <w:t>false</w:t>
            </w:r>
            <w:r w:rsidR="00851A9C">
              <w:rPr>
                <w:noProof/>
              </w:rPr>
              <w:t xml:space="preserve">" </w:t>
            </w:r>
            <w:r w:rsidR="00851A9C" w:rsidRPr="003813BB">
              <w:t xml:space="preserve">(default) </w:t>
            </w:r>
            <w:r w:rsidR="00851A9C">
              <w:t xml:space="preserve">indicates </w:t>
            </w:r>
            <w:r w:rsidR="00851A9C" w:rsidRPr="00AE4579">
              <w:rPr>
                <w:lang w:eastAsia="zh-CN"/>
              </w:rPr>
              <w:t xml:space="preserve">the AF is </w:t>
            </w:r>
            <w:r w:rsidR="00851A9C">
              <w:rPr>
                <w:lang w:eastAsia="zh-CN"/>
              </w:rPr>
              <w:t xml:space="preserve">not </w:t>
            </w:r>
            <w:r w:rsidR="00851A9C" w:rsidRPr="00AE4579">
              <w:rPr>
                <w:lang w:eastAsia="zh-CN"/>
              </w:rPr>
              <w:t>interested in transferring data in time windows that consume lower energy</w:t>
            </w:r>
            <w:r w:rsidR="00851A9C">
              <w:rPr>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Heading4"/>
      </w:pPr>
      <w:bookmarkStart w:id="1899" w:name="_Toc28012689"/>
      <w:bookmarkStart w:id="1900" w:name="_Toc36038961"/>
      <w:bookmarkStart w:id="1901" w:name="_Toc44688377"/>
      <w:bookmarkStart w:id="1902" w:name="_Toc45133793"/>
      <w:bookmarkStart w:id="1903" w:name="_Toc49931473"/>
      <w:bookmarkStart w:id="1904" w:name="_Toc51762731"/>
      <w:bookmarkStart w:id="1905" w:name="_Toc58848364"/>
      <w:bookmarkStart w:id="1906" w:name="_Toc59017402"/>
      <w:bookmarkStart w:id="1907" w:name="_Toc66279391"/>
      <w:bookmarkStart w:id="1908" w:name="_Toc68168413"/>
      <w:bookmarkStart w:id="1909" w:name="_Toc83232865"/>
      <w:bookmarkStart w:id="1910" w:name="_Toc85549831"/>
      <w:bookmarkStart w:id="1911" w:name="_Toc90655313"/>
      <w:bookmarkStart w:id="1912" w:name="_Toc105600189"/>
      <w:bookmarkStart w:id="1913" w:name="_Toc122114194"/>
      <w:bookmarkStart w:id="1914" w:name="_Toc153789061"/>
      <w:bookmarkStart w:id="1915" w:name="_Toc185515929"/>
      <w:bookmarkStart w:id="1916" w:name="_Toc219190460"/>
      <w:r w:rsidRPr="002178AD">
        <w:t>5.4.2.10</w:t>
      </w:r>
      <w:r w:rsidRPr="002178AD">
        <w:tab/>
        <w:t>Type PolicyDataSubs</w:t>
      </w:r>
      <w:r w:rsidRPr="002178AD">
        <w:rPr>
          <w:lang w:eastAsia="zh-CN"/>
        </w:rPr>
        <w:t>cription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DengXian"/>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17" w:name="_Hlk100565938"/>
            <w:r>
              <w:rPr>
                <w:rFonts w:cs="Arial"/>
                <w:szCs w:val="18"/>
              </w:rPr>
              <w:t>ConditionalSubscriptionWithExcludeNotification</w:t>
            </w:r>
            <w:bookmarkEnd w:id="1917"/>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DengXian" w:hAnsi="Arial" w:cs="Arial"/>
                <w:sz w:val="18"/>
                <w:szCs w:val="18"/>
                <w:lang w:val="en-US" w:eastAsia="zh-CN"/>
              </w:rPr>
            </w:pPr>
          </w:p>
          <w:p w14:paraId="3F68F0CD"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37EAAD42" w14:textId="77777777" w:rsidR="00587983" w:rsidRPr="005A5FD9" w:rsidRDefault="00587983" w:rsidP="00587983">
            <w:pPr>
              <w:keepNext/>
              <w:keepLines/>
              <w:spacing w:after="0"/>
              <w:rPr>
                <w:rFonts w:ascii="Arial" w:eastAsia="DengXian" w:hAnsi="Arial" w:cs="Arial"/>
                <w:sz w:val="18"/>
                <w:szCs w:val="18"/>
                <w:lang w:val="en-US" w:eastAsia="zh-CN"/>
              </w:rPr>
            </w:pPr>
          </w:p>
          <w:p w14:paraId="41058D13"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DengXian"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DengXian"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Heading4"/>
      </w:pPr>
      <w:bookmarkStart w:id="1918" w:name="_Toc28012690"/>
      <w:bookmarkStart w:id="1919" w:name="_Toc36038962"/>
      <w:bookmarkStart w:id="1920" w:name="_Toc44688378"/>
      <w:bookmarkStart w:id="1921" w:name="_Toc45133794"/>
      <w:bookmarkStart w:id="1922" w:name="_Toc49931474"/>
      <w:bookmarkStart w:id="1923" w:name="_Toc51762732"/>
      <w:bookmarkStart w:id="1924" w:name="_Toc58848365"/>
      <w:bookmarkStart w:id="1925" w:name="_Toc59017403"/>
      <w:bookmarkStart w:id="1926" w:name="_Toc66279392"/>
      <w:bookmarkStart w:id="1927" w:name="_Toc68168414"/>
      <w:bookmarkStart w:id="1928" w:name="_Toc83232866"/>
      <w:bookmarkStart w:id="1929" w:name="_Toc85549832"/>
      <w:bookmarkStart w:id="1930" w:name="_Toc90655314"/>
      <w:bookmarkStart w:id="1931" w:name="_Toc105600190"/>
      <w:bookmarkStart w:id="1932" w:name="_Toc122114195"/>
      <w:bookmarkStart w:id="1933" w:name="_Toc153789062"/>
      <w:bookmarkStart w:id="1934" w:name="_Toc185515930"/>
      <w:bookmarkStart w:id="1935" w:name="_Toc219190461"/>
      <w:r w:rsidRPr="002178AD">
        <w:t>5.4.2.</w:t>
      </w:r>
      <w:r w:rsidRPr="002178AD">
        <w:rPr>
          <w:lang w:eastAsia="zh-CN"/>
        </w:rPr>
        <w:t>11</w:t>
      </w:r>
      <w:r w:rsidRPr="002178AD">
        <w:tab/>
        <w:t>Type PolicyDataChangeNotification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DengXian"/>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77777777" w:rsidR="00476854" w:rsidRPr="002178AD" w:rsidRDefault="00476854" w:rsidP="00476854">
            <w:pPr>
              <w:pStyle w:val="TAL"/>
            </w:pPr>
            <w:r>
              <w:t>pdtq</w:t>
            </w:r>
            <w:r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DengXian"/>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Heading4"/>
      </w:pPr>
      <w:bookmarkStart w:id="1936" w:name="_Toc28012691"/>
      <w:bookmarkStart w:id="1937" w:name="_Toc36038963"/>
      <w:bookmarkStart w:id="1938" w:name="_Toc44688379"/>
      <w:bookmarkStart w:id="1939" w:name="_Toc45133795"/>
      <w:bookmarkStart w:id="1940" w:name="_Toc49931475"/>
      <w:bookmarkStart w:id="1941" w:name="_Toc51762733"/>
      <w:bookmarkStart w:id="1942" w:name="_Toc58848366"/>
      <w:bookmarkStart w:id="1943" w:name="_Toc59017404"/>
      <w:bookmarkStart w:id="1944" w:name="_Toc66279393"/>
      <w:bookmarkStart w:id="1945" w:name="_Toc68168415"/>
      <w:bookmarkStart w:id="1946" w:name="_Toc83232867"/>
      <w:bookmarkStart w:id="1947" w:name="_Toc85549833"/>
      <w:bookmarkStart w:id="1948" w:name="_Toc90655315"/>
      <w:bookmarkStart w:id="1949" w:name="_Toc105600191"/>
      <w:bookmarkStart w:id="1950" w:name="_Toc122114196"/>
      <w:bookmarkStart w:id="1951" w:name="_Toc153789063"/>
      <w:bookmarkStart w:id="1952" w:name="_Toc185515931"/>
      <w:bookmarkStart w:id="1953" w:name="_Toc219190462"/>
      <w:r w:rsidRPr="002178AD">
        <w:t>5.4.2.12</w:t>
      </w:r>
      <w:r w:rsidRPr="002178AD">
        <w:tab/>
        <w:t>Type TimePeriod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Heading4"/>
      </w:pPr>
      <w:bookmarkStart w:id="1954" w:name="_Toc28012692"/>
      <w:bookmarkStart w:id="1955" w:name="_Toc36038964"/>
      <w:bookmarkStart w:id="1956" w:name="_Toc44688380"/>
      <w:bookmarkStart w:id="1957" w:name="_Toc45133796"/>
      <w:bookmarkStart w:id="1958" w:name="_Toc49931476"/>
      <w:bookmarkStart w:id="1959" w:name="_Toc51762734"/>
      <w:bookmarkStart w:id="1960" w:name="_Toc58848367"/>
      <w:bookmarkStart w:id="1961" w:name="_Toc59017405"/>
      <w:bookmarkStart w:id="1962" w:name="_Toc66279394"/>
      <w:bookmarkStart w:id="1963" w:name="_Toc68168416"/>
      <w:bookmarkStart w:id="1964" w:name="_Toc83232868"/>
      <w:bookmarkStart w:id="1965" w:name="_Toc85549834"/>
      <w:bookmarkStart w:id="1966" w:name="_Toc90655316"/>
      <w:bookmarkStart w:id="1967" w:name="_Toc105600192"/>
      <w:bookmarkStart w:id="1968" w:name="_Toc122114197"/>
      <w:bookmarkStart w:id="1969" w:name="_Toc153789064"/>
      <w:bookmarkStart w:id="1970" w:name="_Toc185515932"/>
      <w:bookmarkStart w:id="1971" w:name="_Toc219190463"/>
      <w:r w:rsidRPr="002178AD">
        <w:t>5.4.2.13</w:t>
      </w:r>
      <w:r w:rsidRPr="002178AD">
        <w:tab/>
        <w:t>Type UsageMonDataScope</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Heading4"/>
      </w:pPr>
      <w:bookmarkStart w:id="1972" w:name="_Toc28012693"/>
      <w:bookmarkStart w:id="1973" w:name="_Toc36038965"/>
      <w:bookmarkStart w:id="1974" w:name="_Toc44688381"/>
      <w:bookmarkStart w:id="1975" w:name="_Toc45133797"/>
      <w:bookmarkStart w:id="1976" w:name="_Toc49931477"/>
      <w:bookmarkStart w:id="1977" w:name="_Toc51762735"/>
      <w:bookmarkStart w:id="1978" w:name="_Toc58848368"/>
      <w:bookmarkStart w:id="1979" w:name="_Toc59017406"/>
      <w:bookmarkStart w:id="1980" w:name="_Toc66279395"/>
      <w:bookmarkStart w:id="1981" w:name="_Toc68168417"/>
      <w:bookmarkStart w:id="1982" w:name="_Toc83232869"/>
      <w:bookmarkStart w:id="1983" w:name="_Toc85549835"/>
      <w:bookmarkStart w:id="1984" w:name="_Toc90655317"/>
      <w:bookmarkStart w:id="1985" w:name="_Toc105600193"/>
      <w:bookmarkStart w:id="1986" w:name="_Toc122114198"/>
      <w:bookmarkStart w:id="1987" w:name="_Toc153789065"/>
      <w:bookmarkStart w:id="1988" w:name="_Toc185515933"/>
      <w:bookmarkStart w:id="1989" w:name="_Toc219190464"/>
      <w:r w:rsidRPr="002178AD">
        <w:t>5.4.2.14</w:t>
      </w:r>
      <w:r w:rsidRPr="002178AD">
        <w:tab/>
        <w:t>Type SmPolicySnssaiData</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Heading4"/>
      </w:pPr>
      <w:bookmarkStart w:id="1990" w:name="_Toc28012694"/>
      <w:bookmarkStart w:id="1991" w:name="_Toc36038966"/>
      <w:bookmarkStart w:id="1992" w:name="_Toc44688382"/>
      <w:bookmarkStart w:id="1993" w:name="_Toc45133798"/>
      <w:bookmarkStart w:id="1994" w:name="_Toc49931478"/>
      <w:bookmarkStart w:id="1995" w:name="_Toc51762736"/>
      <w:bookmarkStart w:id="1996" w:name="_Toc58848369"/>
      <w:bookmarkStart w:id="1997" w:name="_Toc59017407"/>
      <w:bookmarkStart w:id="1998" w:name="_Toc66279396"/>
      <w:bookmarkStart w:id="1999" w:name="_Toc68168418"/>
      <w:bookmarkStart w:id="2000" w:name="_Toc83232870"/>
      <w:bookmarkStart w:id="2001" w:name="_Toc85549836"/>
      <w:bookmarkStart w:id="2002" w:name="_Toc90655318"/>
      <w:bookmarkStart w:id="2003" w:name="_Toc105600194"/>
      <w:bookmarkStart w:id="2004" w:name="_Toc122114199"/>
      <w:bookmarkStart w:id="2005" w:name="_Toc153789066"/>
      <w:bookmarkStart w:id="2006" w:name="_Toc185515934"/>
      <w:bookmarkStart w:id="2007" w:name="_Toc219190465"/>
      <w:r w:rsidRPr="002178AD">
        <w:t>5.4.2.15</w:t>
      </w:r>
      <w:r w:rsidRPr="002178AD">
        <w:tab/>
        <w:t>Type SmPolicyDnnData</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77777777" w:rsidR="006672A0" w:rsidRPr="002178AD" w:rsidRDefault="006672A0">
            <w:pPr>
              <w:pStyle w:val="TAL"/>
            </w:pPr>
            <w:r w:rsidRPr="002178AD">
              <w:rPr>
                <w:rFonts w:eastAsia="DengXian"/>
                <w:lang w:eastAsia="zh-CN"/>
              </w:rPr>
              <w:t>gbrUI</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DengXian"/>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DengXian"/>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DengXian"/>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DengXian"/>
                <w:lang w:eastAsia="zh-CN"/>
              </w:rPr>
              <w:t>adcSupport</w:t>
            </w:r>
          </w:p>
        </w:tc>
        <w:tc>
          <w:tcPr>
            <w:tcW w:w="1417" w:type="dxa"/>
          </w:tcPr>
          <w:p w14:paraId="25DCB2D6" w14:textId="77777777" w:rsidR="006672A0" w:rsidRPr="002178AD" w:rsidRDefault="006672A0">
            <w:pPr>
              <w:pStyle w:val="TAL"/>
              <w:rPr>
                <w:lang w:eastAsia="zh-CN"/>
              </w:rPr>
            </w:pPr>
            <w:r w:rsidRPr="002178AD">
              <w:rPr>
                <w:rFonts w:eastAsia="DengXian"/>
                <w:lang w:eastAsia="zh-CN"/>
              </w:rPr>
              <w:t>boolean</w:t>
            </w:r>
          </w:p>
        </w:tc>
        <w:tc>
          <w:tcPr>
            <w:tcW w:w="425" w:type="dxa"/>
          </w:tcPr>
          <w:p w14:paraId="1EC5737E" w14:textId="77777777" w:rsidR="006672A0" w:rsidRPr="002178AD" w:rsidRDefault="006672A0">
            <w:pPr>
              <w:pStyle w:val="TAC"/>
            </w:pPr>
            <w:r w:rsidRPr="002178AD">
              <w:rPr>
                <w:rFonts w:eastAsia="DengXian"/>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DengXian"/>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DengXian"/>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DengXian"/>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DengXian"/>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DengXian"/>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DengXian"/>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r>
              <w:t>chfGroupId</w:t>
            </w:r>
          </w:p>
        </w:tc>
        <w:tc>
          <w:tcPr>
            <w:tcW w:w="1417" w:type="dxa"/>
          </w:tcPr>
          <w:p w14:paraId="346E5109" w14:textId="2A943AC8" w:rsidR="0006658E" w:rsidRPr="002178AD" w:rsidRDefault="0006658E" w:rsidP="0006658E">
            <w:pPr>
              <w:pStyle w:val="TAL"/>
            </w:pPr>
            <w:r>
              <w:t>NfGroupId</w:t>
            </w:r>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r>
              <w:rPr>
                <w:rFonts w:cs="Arial"/>
                <w:szCs w:val="18"/>
              </w:rPr>
              <w:t>CHFGroup</w:t>
            </w: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DengXian"/>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DengXian"/>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DengXian"/>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DengXian"/>
                <w:lang w:eastAsia="zh-CN"/>
              </w:rPr>
            </w:pPr>
            <w:r>
              <w:rPr>
                <w:rFonts w:eastAsia="DengXian"/>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DengXian"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DengXian"/>
                <w:lang w:eastAsia="zh-CN"/>
              </w:rPr>
            </w:pPr>
            <w:r w:rsidRPr="002178AD">
              <w:rPr>
                <w:rFonts w:eastAsia="DengXian"/>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Heading4"/>
      </w:pPr>
      <w:bookmarkStart w:id="2008" w:name="_Toc28012695"/>
      <w:bookmarkStart w:id="2009" w:name="_Toc36038967"/>
      <w:bookmarkStart w:id="2010" w:name="_Toc44688383"/>
      <w:bookmarkStart w:id="2011" w:name="_Toc45133799"/>
      <w:bookmarkStart w:id="2012" w:name="_Toc49931479"/>
      <w:bookmarkStart w:id="2013" w:name="_Toc51762737"/>
      <w:bookmarkStart w:id="2014" w:name="_Toc58848370"/>
      <w:bookmarkStart w:id="2015" w:name="_Toc59017408"/>
      <w:bookmarkStart w:id="2016" w:name="_Toc66279397"/>
      <w:bookmarkStart w:id="2017" w:name="_Toc68168419"/>
      <w:bookmarkStart w:id="2018" w:name="_Toc83232871"/>
      <w:bookmarkStart w:id="2019" w:name="_Toc85549837"/>
      <w:bookmarkStart w:id="2020" w:name="_Toc90655319"/>
      <w:bookmarkStart w:id="2021" w:name="_Toc105600195"/>
      <w:bookmarkStart w:id="2022" w:name="_Toc122114200"/>
      <w:bookmarkStart w:id="2023" w:name="_Toc153789067"/>
      <w:bookmarkStart w:id="2024" w:name="_Toc185515935"/>
      <w:bookmarkStart w:id="2025" w:name="_Toc219190466"/>
      <w:r w:rsidRPr="002178AD">
        <w:t>5.4.2.16</w:t>
      </w:r>
      <w:r w:rsidRPr="002178AD">
        <w:tab/>
        <w:t>Type LimitIdToMonitoringKey</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Heading4"/>
      </w:pPr>
      <w:bookmarkStart w:id="2026" w:name="_Toc28012696"/>
      <w:bookmarkStart w:id="2027" w:name="_Toc36038968"/>
      <w:bookmarkStart w:id="2028" w:name="_Toc44688384"/>
      <w:bookmarkStart w:id="2029" w:name="_Toc45133800"/>
      <w:bookmarkStart w:id="2030" w:name="_Toc49931480"/>
      <w:bookmarkStart w:id="2031" w:name="_Toc51762738"/>
      <w:bookmarkStart w:id="2032" w:name="_Toc58848371"/>
      <w:bookmarkStart w:id="2033" w:name="_Toc59017409"/>
      <w:bookmarkStart w:id="2034" w:name="_Toc66279398"/>
      <w:bookmarkStart w:id="2035" w:name="_Toc68168420"/>
      <w:bookmarkStart w:id="2036" w:name="_Toc83232872"/>
      <w:bookmarkStart w:id="2037" w:name="_Toc85549838"/>
      <w:bookmarkStart w:id="2038" w:name="_Toc90655320"/>
      <w:bookmarkStart w:id="2039" w:name="_Toc105600196"/>
      <w:bookmarkStart w:id="2040" w:name="_Toc122114201"/>
      <w:bookmarkStart w:id="2041" w:name="_Toc153789068"/>
      <w:bookmarkStart w:id="2042" w:name="_Toc185515936"/>
      <w:bookmarkStart w:id="2043" w:name="_Toc219190467"/>
      <w:r w:rsidRPr="002178AD">
        <w:t>5.4.2.17</w:t>
      </w:r>
      <w:r w:rsidRPr="002178AD">
        <w:tab/>
        <w:t>Type UePolicySetPatch</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77777777" w:rsidR="0047091D" w:rsidRPr="002178AD" w:rsidRDefault="0047091D" w:rsidP="0047091D">
            <w:pPr>
              <w:pStyle w:val="TAL"/>
              <w:rPr>
                <w:lang w:eastAsia="zh-CN"/>
              </w:rPr>
            </w:pPr>
            <w:r>
              <w:t>map(PolicyCounterInfoRm)</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7E01D8A5" w14:textId="77777777" w:rsidR="0047091D" w:rsidRPr="002178AD" w:rsidRDefault="0047091D" w:rsidP="0047091D">
            <w:pPr>
              <w:pStyle w:val="TAL"/>
            </w:pPr>
            <w:r w:rsidRPr="00E26513">
              <w:rPr>
                <w:rFonts w:eastAsia="DengXian"/>
                <w:lang w:eastAsia="zh-CN"/>
              </w:rPr>
              <w:t>SLAMUP</w:t>
            </w:r>
          </w:p>
        </w:tc>
      </w:tr>
    </w:tbl>
    <w:p w14:paraId="023FAA5E" w14:textId="77777777" w:rsidR="006672A0" w:rsidRPr="002178AD" w:rsidRDefault="006672A0"/>
    <w:p w14:paraId="5F779A89" w14:textId="77777777" w:rsidR="006672A0" w:rsidRPr="002178AD" w:rsidRDefault="006672A0">
      <w:pPr>
        <w:pStyle w:val="Heading4"/>
      </w:pPr>
      <w:bookmarkStart w:id="2044" w:name="_Toc28012697"/>
      <w:bookmarkStart w:id="2045" w:name="_Toc36038969"/>
      <w:bookmarkStart w:id="2046" w:name="_Toc44688385"/>
      <w:bookmarkStart w:id="2047" w:name="_Toc45133801"/>
      <w:bookmarkStart w:id="2048" w:name="_Toc49931481"/>
      <w:bookmarkStart w:id="2049" w:name="_Toc51762739"/>
      <w:bookmarkStart w:id="2050" w:name="_Toc58848372"/>
      <w:bookmarkStart w:id="2051" w:name="_Toc59017410"/>
      <w:bookmarkStart w:id="2052" w:name="_Toc66279399"/>
      <w:bookmarkStart w:id="2053" w:name="_Toc68168421"/>
      <w:bookmarkStart w:id="2054" w:name="_Toc83232873"/>
      <w:bookmarkStart w:id="2055" w:name="_Toc85549839"/>
      <w:bookmarkStart w:id="2056" w:name="_Toc90655321"/>
      <w:bookmarkStart w:id="2057" w:name="_Toc105600197"/>
      <w:bookmarkStart w:id="2058" w:name="_Toc122114202"/>
      <w:bookmarkStart w:id="2059" w:name="_Toc153789069"/>
      <w:bookmarkStart w:id="2060" w:name="_Toc185515937"/>
      <w:bookmarkStart w:id="2061" w:name="_Toc219190468"/>
      <w:r w:rsidRPr="002178AD">
        <w:t>5.4.2.18</w:t>
      </w:r>
      <w:r w:rsidRPr="002178AD">
        <w:tab/>
        <w:t>Type PlmnRouteSelectionDescriptor</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Heading4"/>
      </w:pPr>
      <w:bookmarkStart w:id="2062" w:name="_Toc28012698"/>
      <w:bookmarkStart w:id="2063" w:name="_Toc36038970"/>
      <w:bookmarkStart w:id="2064" w:name="_Toc44688386"/>
      <w:bookmarkStart w:id="2065" w:name="_Toc45133802"/>
      <w:bookmarkStart w:id="2066" w:name="_Toc49931482"/>
      <w:bookmarkStart w:id="2067" w:name="_Toc51762740"/>
      <w:bookmarkStart w:id="2068" w:name="_Toc58848373"/>
      <w:bookmarkStart w:id="2069" w:name="_Toc59017411"/>
      <w:bookmarkStart w:id="2070" w:name="_Toc66279400"/>
      <w:bookmarkStart w:id="2071" w:name="_Toc68168422"/>
      <w:bookmarkStart w:id="2072" w:name="_Toc83232874"/>
      <w:bookmarkStart w:id="2073" w:name="_Toc85549840"/>
      <w:bookmarkStart w:id="2074" w:name="_Toc90655322"/>
      <w:bookmarkStart w:id="2075" w:name="_Toc105600198"/>
      <w:bookmarkStart w:id="2076" w:name="_Toc122114203"/>
      <w:bookmarkStart w:id="2077" w:name="_Toc153789070"/>
      <w:bookmarkStart w:id="2078" w:name="_Toc185515938"/>
      <w:bookmarkStart w:id="2079" w:name="_Toc219190469"/>
      <w:r w:rsidRPr="002178AD">
        <w:t>5.4.2.19</w:t>
      </w:r>
      <w:r w:rsidRPr="002178AD">
        <w:tab/>
        <w:t>Type SnssaiRouteSelectionDescriptor</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Heading4"/>
      </w:pPr>
      <w:bookmarkStart w:id="2080" w:name="_Toc28012699"/>
      <w:bookmarkStart w:id="2081" w:name="_Toc36038971"/>
      <w:bookmarkStart w:id="2082" w:name="_Toc44688387"/>
      <w:bookmarkStart w:id="2083" w:name="_Toc45133803"/>
      <w:bookmarkStart w:id="2084" w:name="_Toc49931483"/>
      <w:bookmarkStart w:id="2085" w:name="_Toc51762741"/>
      <w:bookmarkStart w:id="2086" w:name="_Toc58848374"/>
      <w:bookmarkStart w:id="2087" w:name="_Toc59017412"/>
      <w:bookmarkStart w:id="2088" w:name="_Toc66279401"/>
      <w:bookmarkStart w:id="2089" w:name="_Toc68168423"/>
      <w:bookmarkStart w:id="2090" w:name="_Toc83232875"/>
      <w:bookmarkStart w:id="2091" w:name="_Toc85549841"/>
      <w:bookmarkStart w:id="2092" w:name="_Toc90655323"/>
      <w:bookmarkStart w:id="2093" w:name="_Toc105600199"/>
      <w:bookmarkStart w:id="2094" w:name="_Toc122114204"/>
      <w:bookmarkStart w:id="2095" w:name="_Toc153789071"/>
      <w:bookmarkStart w:id="2096" w:name="_Toc185515939"/>
      <w:bookmarkStart w:id="2097" w:name="_Toc219190470"/>
      <w:r w:rsidRPr="002178AD">
        <w:t>5.4.2.20</w:t>
      </w:r>
      <w:r w:rsidRPr="002178AD">
        <w:tab/>
        <w:t>Type DnnRouteSelectionDescriptor</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Heading4"/>
      </w:pPr>
      <w:bookmarkStart w:id="2098" w:name="_Toc28012700"/>
      <w:bookmarkStart w:id="2099" w:name="_Toc36038972"/>
      <w:bookmarkStart w:id="2100" w:name="_Toc44688388"/>
      <w:bookmarkStart w:id="2101" w:name="_Toc45133804"/>
      <w:bookmarkStart w:id="2102" w:name="_Toc49931484"/>
      <w:bookmarkStart w:id="2103" w:name="_Toc51762742"/>
      <w:bookmarkStart w:id="2104" w:name="_Toc58848375"/>
      <w:bookmarkStart w:id="2105" w:name="_Toc59017413"/>
      <w:bookmarkStart w:id="2106" w:name="_Toc66279402"/>
      <w:bookmarkStart w:id="2107" w:name="_Toc68168424"/>
      <w:bookmarkStart w:id="2108" w:name="_Toc83232876"/>
      <w:bookmarkStart w:id="2109" w:name="_Toc85549842"/>
      <w:bookmarkStart w:id="2110" w:name="_Toc90655324"/>
      <w:bookmarkStart w:id="2111" w:name="_Toc105600200"/>
      <w:bookmarkStart w:id="2112" w:name="_Toc122114205"/>
      <w:bookmarkStart w:id="2113" w:name="_Toc153789072"/>
      <w:bookmarkStart w:id="2114" w:name="_Toc185515940"/>
      <w:bookmarkStart w:id="2115" w:name="_Toc219190471"/>
      <w:r w:rsidRPr="002178AD">
        <w:t>5.4.2.21</w:t>
      </w:r>
      <w:r w:rsidRPr="002178AD">
        <w:tab/>
        <w:t>Type SmPolicyDataPatch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Heading4"/>
      </w:pPr>
      <w:bookmarkStart w:id="2116" w:name="_Toc28012701"/>
      <w:bookmarkStart w:id="2117" w:name="_Toc36038973"/>
      <w:bookmarkStart w:id="2118" w:name="_Toc44688389"/>
      <w:bookmarkStart w:id="2119" w:name="_Toc45133805"/>
      <w:bookmarkStart w:id="2120" w:name="_Toc49931485"/>
      <w:bookmarkStart w:id="2121" w:name="_Toc51762743"/>
      <w:bookmarkStart w:id="2122" w:name="_Toc58848376"/>
      <w:bookmarkStart w:id="2123" w:name="_Toc59017414"/>
      <w:bookmarkStart w:id="2124" w:name="_Toc66279403"/>
      <w:bookmarkStart w:id="2125" w:name="_Toc68168425"/>
      <w:bookmarkStart w:id="2126" w:name="_Toc83232877"/>
      <w:bookmarkStart w:id="2127" w:name="_Toc85549843"/>
      <w:bookmarkStart w:id="2128" w:name="_Toc90655325"/>
      <w:bookmarkStart w:id="2129" w:name="_Toc105600201"/>
      <w:bookmarkStart w:id="2130" w:name="_Toc122114206"/>
      <w:bookmarkStart w:id="2131" w:name="_Toc153789073"/>
      <w:bookmarkStart w:id="2132" w:name="_Toc185515941"/>
      <w:bookmarkStart w:id="2133" w:name="_Toc219190472"/>
      <w:r w:rsidRPr="002178AD">
        <w:t>5.4.2.22</w:t>
      </w:r>
      <w:r w:rsidRPr="002178AD">
        <w:tab/>
        <w:t>Type SmPolicySnssaiDataPatch</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Heading4"/>
      </w:pPr>
      <w:bookmarkStart w:id="2134" w:name="_Toc28012702"/>
      <w:bookmarkStart w:id="2135" w:name="_Toc36038974"/>
      <w:bookmarkStart w:id="2136" w:name="_Toc44688390"/>
      <w:bookmarkStart w:id="2137" w:name="_Toc45133806"/>
      <w:bookmarkStart w:id="2138" w:name="_Toc49931486"/>
      <w:bookmarkStart w:id="2139" w:name="_Toc51762744"/>
      <w:bookmarkStart w:id="2140" w:name="_Toc58848377"/>
      <w:bookmarkStart w:id="2141" w:name="_Toc59017415"/>
      <w:bookmarkStart w:id="2142" w:name="_Toc66279404"/>
      <w:bookmarkStart w:id="2143" w:name="_Toc68168426"/>
      <w:bookmarkStart w:id="2144" w:name="_Toc83232878"/>
      <w:bookmarkStart w:id="2145" w:name="_Toc85549844"/>
      <w:bookmarkStart w:id="2146" w:name="_Toc90655326"/>
      <w:bookmarkStart w:id="2147" w:name="_Toc105600202"/>
      <w:bookmarkStart w:id="2148" w:name="_Toc122114207"/>
      <w:bookmarkStart w:id="2149" w:name="_Toc153789074"/>
      <w:bookmarkStart w:id="2150" w:name="_Toc185515942"/>
      <w:bookmarkStart w:id="2151" w:name="_Toc219190473"/>
      <w:r w:rsidRPr="002178AD">
        <w:t>5.4.2.23</w:t>
      </w:r>
      <w:r w:rsidRPr="002178AD">
        <w:tab/>
        <w:t>Type SmPolicyDnnDataPatch</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DengXian"/>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DengXian"/>
                <w:lang w:eastAsia="zh-CN"/>
              </w:rPr>
            </w:pPr>
            <w:r w:rsidRPr="00A478B3">
              <w:rPr>
                <w:rFonts w:eastAsia="DengXian"/>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77777777" w:rsidR="0047091D" w:rsidRPr="002178AD" w:rsidRDefault="0047091D" w:rsidP="0047091D">
            <w:pPr>
              <w:pStyle w:val="TAL"/>
            </w:pPr>
            <w:r>
              <w:t>map(PolicyCounterInfoRm)</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1767515" w14:textId="77777777" w:rsidR="0047091D" w:rsidRPr="002178AD" w:rsidRDefault="0047091D" w:rsidP="0047091D">
            <w:pPr>
              <w:pStyle w:val="TAL"/>
              <w:rPr>
                <w:rFonts w:eastAsia="DengXian"/>
                <w:lang w:eastAsia="zh-CN"/>
              </w:rPr>
            </w:pPr>
            <w:r w:rsidRPr="00E26513">
              <w:rPr>
                <w:rFonts w:eastAsia="DengXian"/>
                <w:lang w:eastAsia="zh-CN"/>
              </w:rPr>
              <w:t>SLAMUP</w:t>
            </w:r>
          </w:p>
        </w:tc>
      </w:tr>
    </w:tbl>
    <w:p w14:paraId="316B3876" w14:textId="77777777" w:rsidR="006672A0" w:rsidRPr="002178AD" w:rsidRDefault="006672A0"/>
    <w:p w14:paraId="7961E712" w14:textId="77777777" w:rsidR="006672A0" w:rsidRPr="002178AD" w:rsidRDefault="006672A0">
      <w:pPr>
        <w:pStyle w:val="Heading4"/>
      </w:pPr>
      <w:bookmarkStart w:id="2152" w:name="_Toc36038975"/>
      <w:bookmarkStart w:id="2153" w:name="_Toc44688391"/>
      <w:bookmarkStart w:id="2154" w:name="_Toc45133807"/>
      <w:bookmarkStart w:id="2155" w:name="_Toc49931487"/>
      <w:bookmarkStart w:id="2156" w:name="_Toc51762745"/>
      <w:bookmarkStart w:id="2157" w:name="_Toc58848378"/>
      <w:bookmarkStart w:id="2158" w:name="_Toc59017416"/>
      <w:bookmarkStart w:id="2159" w:name="_Toc66279405"/>
      <w:bookmarkStart w:id="2160" w:name="_Toc68168427"/>
      <w:bookmarkStart w:id="2161" w:name="_Toc83232879"/>
      <w:bookmarkStart w:id="2162" w:name="_Toc85549845"/>
      <w:bookmarkStart w:id="2163" w:name="_Toc90655327"/>
      <w:bookmarkStart w:id="2164" w:name="_Toc105600203"/>
      <w:bookmarkStart w:id="2165" w:name="_Toc122114208"/>
      <w:bookmarkStart w:id="2166" w:name="_Toc153789075"/>
      <w:bookmarkStart w:id="2167" w:name="_Toc185515943"/>
      <w:bookmarkStart w:id="2168" w:name="_Toc219190474"/>
      <w:r w:rsidRPr="002178AD">
        <w:t>5.4.2.24</w:t>
      </w:r>
      <w:r w:rsidRPr="002178AD">
        <w:tab/>
        <w:t>Type ResourceItem</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BEAA66F" w14:textId="77777777" w:rsidR="006672A0" w:rsidRPr="002178AD" w:rsidRDefault="006672A0">
      <w:pPr>
        <w:pStyle w:val="TH"/>
      </w:pPr>
      <w:bookmarkStart w:id="2169"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69"/>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Heading4"/>
      </w:pPr>
      <w:bookmarkStart w:id="2170" w:name="_Toc36038976"/>
      <w:bookmarkStart w:id="2171" w:name="_Toc44688392"/>
      <w:bookmarkStart w:id="2172" w:name="_Toc45133808"/>
      <w:bookmarkStart w:id="2173" w:name="_Toc49931488"/>
      <w:bookmarkStart w:id="2174" w:name="_Toc51762746"/>
      <w:bookmarkStart w:id="2175" w:name="_Toc58848379"/>
      <w:bookmarkStart w:id="2176" w:name="_Toc59017417"/>
      <w:bookmarkStart w:id="2177" w:name="_Toc66279406"/>
      <w:bookmarkStart w:id="2178" w:name="_Toc68168428"/>
      <w:bookmarkStart w:id="2179" w:name="_Toc83232880"/>
      <w:bookmarkStart w:id="2180" w:name="_Toc85549846"/>
      <w:bookmarkStart w:id="2181" w:name="_Toc90655328"/>
      <w:bookmarkStart w:id="2182" w:name="_Toc105600204"/>
      <w:bookmarkStart w:id="2183" w:name="_Toc122114209"/>
      <w:bookmarkStart w:id="2184" w:name="_Toc153789076"/>
      <w:bookmarkStart w:id="2185" w:name="_Toc185515944"/>
      <w:bookmarkStart w:id="2186" w:name="_Toc219190475"/>
      <w:r w:rsidRPr="002178AD">
        <w:t>5.4.2.25</w:t>
      </w:r>
      <w:r w:rsidRPr="002178AD">
        <w:tab/>
        <w:t xml:space="preserve">Type </w:t>
      </w:r>
      <w:r w:rsidRPr="002178AD">
        <w:rPr>
          <w:lang w:eastAsia="zh-CN"/>
        </w:rPr>
        <w:t>NotificationItem</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Heading4"/>
        <w:ind w:left="0" w:firstLine="0"/>
      </w:pPr>
      <w:bookmarkStart w:id="2187" w:name="_Toc36038977"/>
      <w:bookmarkStart w:id="2188" w:name="_Toc44688393"/>
      <w:bookmarkStart w:id="2189" w:name="_Toc45133809"/>
      <w:bookmarkStart w:id="2190" w:name="_Toc49931489"/>
      <w:bookmarkStart w:id="2191" w:name="_Toc51762747"/>
      <w:bookmarkStart w:id="2192" w:name="_Toc58848380"/>
      <w:bookmarkStart w:id="2193" w:name="_Toc59017418"/>
      <w:bookmarkStart w:id="2194" w:name="_Toc66279407"/>
      <w:bookmarkStart w:id="2195" w:name="_Toc68168429"/>
      <w:bookmarkStart w:id="2196" w:name="_Toc83232881"/>
      <w:bookmarkStart w:id="2197" w:name="_Toc85549847"/>
      <w:bookmarkStart w:id="2198" w:name="_Toc90655329"/>
      <w:bookmarkStart w:id="2199" w:name="_Toc105600205"/>
      <w:bookmarkStart w:id="2200" w:name="_Toc122114210"/>
      <w:bookmarkStart w:id="2201" w:name="_Toc153789077"/>
      <w:bookmarkStart w:id="2202" w:name="_Toc185515945"/>
      <w:bookmarkStart w:id="2203" w:name="_Toc219190476"/>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Heading4"/>
      </w:pPr>
      <w:bookmarkStart w:id="2204" w:name="_Toc51762548"/>
      <w:bookmarkStart w:id="2205" w:name="_Toc58848381"/>
      <w:bookmarkStart w:id="2206" w:name="_Toc59017419"/>
      <w:bookmarkStart w:id="2207" w:name="_Toc66279408"/>
      <w:bookmarkStart w:id="2208" w:name="_Toc68168430"/>
      <w:bookmarkStart w:id="2209" w:name="_Toc83232882"/>
      <w:bookmarkStart w:id="2210" w:name="_Toc85549848"/>
      <w:bookmarkStart w:id="2211" w:name="_Toc90655330"/>
      <w:bookmarkStart w:id="2212" w:name="_Toc105600206"/>
      <w:bookmarkStart w:id="2213" w:name="_Toc122114211"/>
      <w:bookmarkStart w:id="2214" w:name="_Toc153789078"/>
      <w:bookmarkStart w:id="2215" w:name="_Toc185515946"/>
      <w:bookmarkStart w:id="2216" w:name="_Toc219190477"/>
      <w:r w:rsidRPr="002178AD">
        <w:t>5.4.2.27</w:t>
      </w:r>
      <w:r w:rsidRPr="002178AD">
        <w:tab/>
        <w:t>Type BdtData</w:t>
      </w:r>
      <w:bookmarkEnd w:id="2204"/>
      <w:r w:rsidRPr="002178AD">
        <w:t>Patch</w:t>
      </w:r>
      <w:bookmarkEnd w:id="2205"/>
      <w:bookmarkEnd w:id="2206"/>
      <w:bookmarkEnd w:id="2207"/>
      <w:bookmarkEnd w:id="2208"/>
      <w:bookmarkEnd w:id="2209"/>
      <w:bookmarkEnd w:id="2210"/>
      <w:bookmarkEnd w:id="2211"/>
      <w:bookmarkEnd w:id="2212"/>
      <w:bookmarkEnd w:id="2213"/>
      <w:bookmarkEnd w:id="2214"/>
      <w:bookmarkEnd w:id="2215"/>
      <w:bookmarkEnd w:id="2216"/>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r>
              <w:rPr>
                <w:szCs w:val="18"/>
                <w:lang w:eastAsia="zh-CN"/>
              </w:rPr>
              <w:t>notifUri</w:t>
            </w:r>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r>
              <w:t>energyInd</w:t>
            </w:r>
          </w:p>
        </w:tc>
        <w:tc>
          <w:tcPr>
            <w:tcW w:w="1559" w:type="dxa"/>
          </w:tcPr>
          <w:p w14:paraId="50A742C1" w14:textId="38EECC7D" w:rsidR="00851A9C" w:rsidRPr="00C63D38" w:rsidRDefault="00851A9C" w:rsidP="00851A9C">
            <w:pPr>
              <w:pStyle w:val="TAL"/>
              <w:rPr>
                <w:noProof/>
              </w:rPr>
            </w:pPr>
            <w:r w:rsidRPr="000A0A5F">
              <w:rPr>
                <w:lang w:eastAsia="zh-CN"/>
              </w:rPr>
              <w:t>boolean</w:t>
            </w:r>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Heading4"/>
        <w:ind w:left="0" w:firstLine="0"/>
      </w:pPr>
      <w:bookmarkStart w:id="2217" w:name="_Toc58848382"/>
      <w:bookmarkStart w:id="2218" w:name="_Toc59017420"/>
      <w:bookmarkStart w:id="2219" w:name="_Toc66279409"/>
      <w:bookmarkStart w:id="2220" w:name="_Toc68168431"/>
      <w:bookmarkStart w:id="2221" w:name="_Toc83232883"/>
      <w:bookmarkStart w:id="2222" w:name="_Toc85549849"/>
      <w:bookmarkStart w:id="2223" w:name="_Toc90655331"/>
      <w:bookmarkStart w:id="2224" w:name="_Toc105600207"/>
      <w:bookmarkStart w:id="2225" w:name="_Toc122114212"/>
      <w:bookmarkStart w:id="2226" w:name="_Toc153789079"/>
      <w:bookmarkStart w:id="2227" w:name="_Toc185515947"/>
      <w:bookmarkStart w:id="2228" w:name="_Toc219190478"/>
      <w:r w:rsidRPr="002178AD">
        <w:t>5.4.2.</w:t>
      </w:r>
      <w:r w:rsidRPr="002178AD">
        <w:rPr>
          <w:lang w:eastAsia="zh-CN"/>
        </w:rPr>
        <w:t>28</w:t>
      </w:r>
      <w:r w:rsidRPr="002178AD">
        <w:tab/>
        <w:t>Type PolicyDataForIndividualUe</w:t>
      </w:r>
      <w:bookmarkEnd w:id="2217"/>
      <w:bookmarkEnd w:id="2218"/>
      <w:bookmarkEnd w:id="2219"/>
      <w:bookmarkEnd w:id="2220"/>
      <w:bookmarkEnd w:id="2221"/>
      <w:bookmarkEnd w:id="2222"/>
      <w:bookmarkEnd w:id="2223"/>
      <w:bookmarkEnd w:id="2224"/>
      <w:bookmarkEnd w:id="2225"/>
      <w:bookmarkEnd w:id="2226"/>
      <w:bookmarkEnd w:id="2227"/>
      <w:bookmarkEnd w:id="2228"/>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Heading4"/>
      </w:pPr>
      <w:bookmarkStart w:id="2229" w:name="_Toc83232884"/>
      <w:bookmarkStart w:id="2230" w:name="_Toc85549850"/>
      <w:bookmarkStart w:id="2231" w:name="_Toc90655332"/>
      <w:bookmarkStart w:id="2232" w:name="_Toc105600208"/>
      <w:bookmarkStart w:id="2233" w:name="_Toc122114213"/>
      <w:bookmarkStart w:id="2234" w:name="_Toc153789080"/>
      <w:bookmarkStart w:id="2235" w:name="_Toc185515948"/>
      <w:bookmarkStart w:id="2236" w:name="_Toc219190479"/>
      <w:r w:rsidRPr="002178AD">
        <w:t>5.4.2.</w:t>
      </w:r>
      <w:r w:rsidR="006E6C2C" w:rsidRPr="002178AD">
        <w:t>29</w:t>
      </w:r>
      <w:r w:rsidRPr="002178AD">
        <w:tab/>
        <w:t>Type SlicePolicyData</w:t>
      </w:r>
      <w:bookmarkEnd w:id="2229"/>
      <w:bookmarkEnd w:id="2230"/>
      <w:bookmarkEnd w:id="2231"/>
      <w:bookmarkEnd w:id="2232"/>
      <w:bookmarkEnd w:id="2233"/>
      <w:bookmarkEnd w:id="2234"/>
      <w:bookmarkEnd w:id="2235"/>
      <w:bookmarkEnd w:id="2236"/>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DengXian"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DengXian"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37" w:name="OLE_LINK31"/>
            <w:r w:rsidRPr="002178AD">
              <w:rPr>
                <w:rFonts w:cs="Arial"/>
                <w:szCs w:val="18"/>
                <w:lang w:eastAsia="zh-CN"/>
              </w:rPr>
              <w:t>per network slice with PCF based monitoring</w:t>
            </w:r>
            <w:bookmarkEnd w:id="2237"/>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DengXian" w:hAnsi="Arial"/>
          <w:sz w:val="24"/>
        </w:rPr>
      </w:pPr>
      <w:r w:rsidRPr="002178AD">
        <w:rPr>
          <w:rFonts w:ascii="Arial" w:eastAsia="DengXian" w:hAnsi="Arial"/>
          <w:sz w:val="24"/>
        </w:rPr>
        <w:t>5.4.2.</w:t>
      </w:r>
      <w:r w:rsidR="006E6C2C" w:rsidRPr="002178AD">
        <w:rPr>
          <w:rFonts w:ascii="Arial" w:eastAsia="DengXian" w:hAnsi="Arial"/>
          <w:sz w:val="24"/>
        </w:rPr>
        <w:t>30</w:t>
      </w:r>
      <w:r w:rsidRPr="002178AD">
        <w:rPr>
          <w:rFonts w:ascii="Arial" w:eastAsia="DengXian"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Heading4"/>
      </w:pPr>
      <w:bookmarkStart w:id="2238" w:name="_Toc122114214"/>
      <w:bookmarkStart w:id="2239" w:name="_Toc153789081"/>
      <w:bookmarkStart w:id="2240" w:name="_Toc185515949"/>
      <w:bookmarkStart w:id="2241" w:name="_Toc219190480"/>
      <w:r w:rsidRPr="002178AD">
        <w:t>5.4.2.</w:t>
      </w:r>
      <w:r w:rsidRPr="00BA7714">
        <w:t>31</w:t>
      </w:r>
      <w:r w:rsidRPr="002178AD">
        <w:tab/>
        <w:t xml:space="preserve">Type </w:t>
      </w:r>
      <w:r>
        <w:t>MbsSessPolCtrlData</w:t>
      </w:r>
      <w:bookmarkEnd w:id="2238"/>
      <w:bookmarkEnd w:id="2239"/>
      <w:bookmarkEnd w:id="2240"/>
      <w:bookmarkEnd w:id="2241"/>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2"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2"/>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Heading4"/>
      </w:pPr>
      <w:bookmarkStart w:id="2243" w:name="_Toc122114215"/>
      <w:bookmarkStart w:id="2244" w:name="_Toc153789082"/>
      <w:bookmarkStart w:id="2245" w:name="_Toc185515950"/>
      <w:bookmarkStart w:id="2246" w:name="_Toc219190481"/>
      <w:r w:rsidRPr="002178AD">
        <w:t>5.4.2.</w:t>
      </w:r>
      <w:r w:rsidRPr="00BA7714">
        <w:t>32</w:t>
      </w:r>
      <w:r w:rsidRPr="002178AD">
        <w:tab/>
        <w:t xml:space="preserve">Type </w:t>
      </w:r>
      <w:r>
        <w:rPr>
          <w:lang w:eastAsia="zh-CN"/>
        </w:rPr>
        <w:t>MbsSessPolDataId</w:t>
      </w:r>
      <w:bookmarkEnd w:id="2243"/>
      <w:bookmarkEnd w:id="2244"/>
      <w:bookmarkEnd w:id="2245"/>
      <w:bookmarkEnd w:id="2246"/>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Heading4"/>
      </w:pPr>
      <w:bookmarkStart w:id="2247" w:name="_Toc153789083"/>
      <w:bookmarkStart w:id="2248" w:name="_Toc185515951"/>
      <w:bookmarkStart w:id="2249" w:name="_Toc219190482"/>
      <w:r w:rsidRPr="002178AD">
        <w:t>5.4.2.</w:t>
      </w:r>
      <w:r>
        <w:t>33</w:t>
      </w:r>
      <w:r w:rsidRPr="002178AD">
        <w:tab/>
        <w:t xml:space="preserve">Type </w:t>
      </w:r>
      <w:r>
        <w:t>Pdtq</w:t>
      </w:r>
      <w:r w:rsidRPr="002178AD">
        <w:t>Data</w:t>
      </w:r>
      <w:bookmarkEnd w:id="2247"/>
      <w:bookmarkEnd w:id="2248"/>
      <w:bookmarkEnd w:id="2249"/>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Heading4"/>
      </w:pPr>
      <w:bookmarkStart w:id="2250" w:name="_Toc153789084"/>
      <w:bookmarkStart w:id="2251" w:name="_Toc185515952"/>
      <w:bookmarkStart w:id="2252" w:name="_Toc219190483"/>
      <w:r w:rsidRPr="002178AD">
        <w:t>5.4.2.</w:t>
      </w:r>
      <w:r>
        <w:t>34</w:t>
      </w:r>
      <w:r w:rsidRPr="002178AD">
        <w:tab/>
        <w:t>Type</w:t>
      </w:r>
      <w:r>
        <w:t xml:space="preserve"> Pdtq</w:t>
      </w:r>
      <w:r w:rsidRPr="002178AD">
        <w:t>DataPatch</w:t>
      </w:r>
      <w:bookmarkEnd w:id="2250"/>
      <w:bookmarkEnd w:id="2251"/>
      <w:bookmarkEnd w:id="2252"/>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Heading4"/>
      </w:pPr>
      <w:bookmarkStart w:id="2253" w:name="_Toc153789085"/>
      <w:bookmarkStart w:id="2254" w:name="_Toc185515953"/>
      <w:bookmarkStart w:id="2255" w:name="_Toc219190484"/>
      <w:r>
        <w:t>5.4.2.35</w:t>
      </w:r>
      <w:r>
        <w:tab/>
        <w:t>Type GroupPolicyData</w:t>
      </w:r>
      <w:bookmarkEnd w:id="2253"/>
      <w:bookmarkEnd w:id="2254"/>
      <w:bookmarkEnd w:id="2255"/>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DengXian" w:hAnsi="Arial"/>
          <w:sz w:val="24"/>
        </w:rPr>
      </w:pPr>
      <w:r>
        <w:rPr>
          <w:rFonts w:ascii="Arial" w:eastAsia="DengXian" w:hAnsi="Arial"/>
          <w:sz w:val="24"/>
        </w:rPr>
        <w:t>5.4.2.36</w:t>
      </w:r>
      <w:r>
        <w:rPr>
          <w:rFonts w:ascii="Arial" w:eastAsia="DengXian"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Heading4"/>
      </w:pPr>
      <w:bookmarkStart w:id="2256" w:name="_Toc185515954"/>
      <w:bookmarkStart w:id="2257" w:name="_Toc219190485"/>
      <w:r>
        <w:t>5.4.2.37</w:t>
      </w:r>
      <w:r w:rsidRPr="002178AD">
        <w:tab/>
        <w:t xml:space="preserve">Type </w:t>
      </w:r>
      <w:r>
        <w:t>RestrictedStatus</w:t>
      </w:r>
      <w:bookmarkEnd w:id="2256"/>
      <w:bookmarkEnd w:id="2257"/>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DengXian" w:hAnsi="Arial"/>
          <w:sz w:val="24"/>
        </w:rPr>
      </w:pPr>
      <w:r>
        <w:rPr>
          <w:rFonts w:ascii="Arial" w:eastAsia="DengXian" w:hAnsi="Arial"/>
          <w:sz w:val="24"/>
        </w:rPr>
        <w:t>5.4.2.38</w:t>
      </w:r>
      <w:r>
        <w:rPr>
          <w:rFonts w:ascii="Arial" w:eastAsia="DengXian" w:hAnsi="Arial"/>
          <w:sz w:val="24"/>
        </w:rPr>
        <w:tab/>
        <w:t xml:space="preserve">Type </w:t>
      </w:r>
      <w:r w:rsidRPr="00875F6A">
        <w:rPr>
          <w:rFonts w:ascii="Arial" w:eastAsia="DengXian"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Heading3"/>
      </w:pPr>
      <w:bookmarkStart w:id="2258" w:name="_Toc28012703"/>
      <w:bookmarkStart w:id="2259" w:name="_Toc36038978"/>
      <w:bookmarkStart w:id="2260" w:name="_Toc44688394"/>
      <w:bookmarkStart w:id="2261" w:name="_Toc45133810"/>
      <w:bookmarkStart w:id="2262" w:name="_Toc49931490"/>
      <w:bookmarkStart w:id="2263" w:name="_Toc51762748"/>
      <w:bookmarkStart w:id="2264" w:name="_Toc58848383"/>
      <w:bookmarkStart w:id="2265" w:name="_Toc59017421"/>
      <w:bookmarkStart w:id="2266" w:name="_Toc66279410"/>
      <w:bookmarkStart w:id="2267" w:name="_Toc68168432"/>
      <w:bookmarkStart w:id="2268" w:name="_Toc83232885"/>
      <w:bookmarkStart w:id="2269" w:name="_Toc85549851"/>
      <w:bookmarkStart w:id="2270" w:name="_Toc90655333"/>
      <w:bookmarkStart w:id="2271" w:name="_Toc105600209"/>
      <w:bookmarkStart w:id="2272" w:name="_Toc122114216"/>
      <w:bookmarkStart w:id="2273" w:name="_Toc153789086"/>
      <w:bookmarkStart w:id="2274" w:name="_Toc185515955"/>
      <w:bookmarkStart w:id="2275" w:name="_Toc219190486"/>
      <w:r w:rsidRPr="002178AD">
        <w:t>5.4.3</w:t>
      </w:r>
      <w:r w:rsidRPr="002178AD">
        <w:tab/>
        <w:t>Simple data types and enumerations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4387DEF" w14:textId="77777777" w:rsidR="006672A0" w:rsidRPr="002178AD" w:rsidRDefault="006672A0">
      <w:pPr>
        <w:pStyle w:val="Heading4"/>
      </w:pPr>
      <w:bookmarkStart w:id="2276" w:name="_Toc28012704"/>
      <w:bookmarkStart w:id="2277" w:name="_Toc36038979"/>
      <w:bookmarkStart w:id="2278" w:name="_Toc44688395"/>
      <w:bookmarkStart w:id="2279" w:name="_Toc45133811"/>
      <w:bookmarkStart w:id="2280" w:name="_Toc49931491"/>
      <w:bookmarkStart w:id="2281" w:name="_Toc51762749"/>
      <w:bookmarkStart w:id="2282" w:name="_Toc58848384"/>
      <w:bookmarkStart w:id="2283" w:name="_Toc59017422"/>
      <w:bookmarkStart w:id="2284" w:name="_Toc66279411"/>
      <w:bookmarkStart w:id="2285" w:name="_Toc68168433"/>
      <w:bookmarkStart w:id="2286" w:name="_Toc83232886"/>
      <w:bookmarkStart w:id="2287" w:name="_Toc85549852"/>
      <w:bookmarkStart w:id="2288" w:name="_Toc90655334"/>
      <w:bookmarkStart w:id="2289" w:name="_Toc105600210"/>
      <w:bookmarkStart w:id="2290" w:name="_Toc122114217"/>
      <w:bookmarkStart w:id="2291" w:name="_Toc153789087"/>
      <w:bookmarkStart w:id="2292" w:name="_Toc185515956"/>
      <w:bookmarkStart w:id="2293" w:name="_Toc219190487"/>
      <w:r w:rsidRPr="002178AD">
        <w:t>5.4.3.1</w:t>
      </w:r>
      <w:r w:rsidRPr="002178AD">
        <w:tab/>
        <w:t>Introduction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Heading4"/>
      </w:pPr>
      <w:bookmarkStart w:id="2294" w:name="_Toc28012705"/>
      <w:bookmarkStart w:id="2295" w:name="_Toc36038980"/>
      <w:bookmarkStart w:id="2296" w:name="_Toc44688396"/>
      <w:bookmarkStart w:id="2297" w:name="_Toc45133812"/>
      <w:bookmarkStart w:id="2298" w:name="_Toc49931492"/>
      <w:bookmarkStart w:id="2299" w:name="_Toc51762750"/>
      <w:bookmarkStart w:id="2300" w:name="_Toc58848385"/>
      <w:bookmarkStart w:id="2301" w:name="_Toc59017423"/>
      <w:bookmarkStart w:id="2302" w:name="_Toc66279412"/>
      <w:bookmarkStart w:id="2303" w:name="_Toc68168434"/>
      <w:bookmarkStart w:id="2304" w:name="_Toc83232887"/>
      <w:bookmarkStart w:id="2305" w:name="_Toc85549853"/>
      <w:bookmarkStart w:id="2306" w:name="_Toc90655335"/>
      <w:bookmarkStart w:id="2307" w:name="_Toc105600211"/>
      <w:bookmarkStart w:id="2308" w:name="_Toc122114218"/>
      <w:bookmarkStart w:id="2309" w:name="_Toc153789088"/>
      <w:bookmarkStart w:id="2310" w:name="_Toc185515957"/>
      <w:bookmarkStart w:id="2311" w:name="_Toc219190488"/>
      <w:r w:rsidRPr="002178AD">
        <w:t>5.4.3.2</w:t>
      </w:r>
      <w:r w:rsidRPr="002178AD">
        <w:tab/>
        <w:t>Simple data types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DengXian"/>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Heading4"/>
      </w:pPr>
      <w:bookmarkStart w:id="2312" w:name="_Toc28012706"/>
      <w:bookmarkStart w:id="2313" w:name="_Toc36038981"/>
      <w:bookmarkStart w:id="2314" w:name="_Toc44688397"/>
      <w:bookmarkStart w:id="2315" w:name="_Toc45133813"/>
      <w:bookmarkStart w:id="2316" w:name="_Toc49931493"/>
      <w:bookmarkStart w:id="2317" w:name="_Toc51762751"/>
      <w:bookmarkStart w:id="2318" w:name="_Toc58848386"/>
      <w:bookmarkStart w:id="2319" w:name="_Toc59017424"/>
      <w:bookmarkStart w:id="2320" w:name="_Toc66279413"/>
      <w:bookmarkStart w:id="2321" w:name="_Toc68168435"/>
      <w:bookmarkStart w:id="2322" w:name="_Toc83232888"/>
      <w:bookmarkStart w:id="2323" w:name="_Toc85549854"/>
      <w:bookmarkStart w:id="2324" w:name="_Toc90655336"/>
      <w:bookmarkStart w:id="2325" w:name="_Toc105600212"/>
      <w:bookmarkStart w:id="2326" w:name="_Toc122114219"/>
      <w:bookmarkStart w:id="2327" w:name="_Toc153789089"/>
      <w:bookmarkStart w:id="2328" w:name="_Toc185515958"/>
      <w:bookmarkStart w:id="2329" w:name="_Toc219190489"/>
      <w:r w:rsidRPr="002178AD">
        <w:t>5.4.3.3</w:t>
      </w:r>
      <w:r w:rsidRPr="002178AD">
        <w:tab/>
        <w:t xml:space="preserve">Enumeration: </w:t>
      </w:r>
      <w:r w:rsidRPr="002178AD">
        <w:rPr>
          <w:lang w:eastAsia="zh-CN"/>
        </w:rPr>
        <w:t>UsageMonLevel</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Heading4"/>
      </w:pPr>
      <w:bookmarkStart w:id="2330" w:name="_Toc28012707"/>
      <w:bookmarkStart w:id="2331" w:name="_Toc36038982"/>
      <w:bookmarkStart w:id="2332" w:name="_Toc44688398"/>
      <w:bookmarkStart w:id="2333" w:name="_Toc45133814"/>
      <w:bookmarkStart w:id="2334" w:name="_Toc49931494"/>
      <w:bookmarkStart w:id="2335" w:name="_Toc51762752"/>
      <w:bookmarkStart w:id="2336" w:name="_Toc58848387"/>
      <w:bookmarkStart w:id="2337" w:name="_Toc59017425"/>
      <w:bookmarkStart w:id="2338" w:name="_Toc66279414"/>
      <w:bookmarkStart w:id="2339" w:name="_Toc68168436"/>
      <w:bookmarkStart w:id="2340" w:name="_Toc83232889"/>
      <w:bookmarkStart w:id="2341" w:name="_Toc85549855"/>
      <w:bookmarkStart w:id="2342" w:name="_Toc90655337"/>
      <w:bookmarkStart w:id="2343" w:name="_Toc105600213"/>
      <w:bookmarkStart w:id="2344" w:name="_Toc122114220"/>
      <w:bookmarkStart w:id="2345" w:name="_Toc153789090"/>
      <w:bookmarkStart w:id="2346" w:name="_Toc185515959"/>
      <w:bookmarkStart w:id="2347" w:name="_Toc219190490"/>
      <w:r w:rsidRPr="002178AD">
        <w:t>5.4.3.4</w:t>
      </w:r>
      <w:r w:rsidRPr="002178AD">
        <w:tab/>
        <w:t xml:space="preserve">Enumeration: </w:t>
      </w:r>
      <w:r w:rsidRPr="002178AD">
        <w:rPr>
          <w:lang w:eastAsia="zh-CN"/>
        </w:rPr>
        <w:t>Periodicity</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Heading4"/>
      </w:pPr>
      <w:bookmarkStart w:id="2348" w:name="_Toc58848388"/>
      <w:bookmarkStart w:id="2349" w:name="_Toc59017426"/>
      <w:bookmarkStart w:id="2350" w:name="_Toc66279415"/>
      <w:bookmarkStart w:id="2351" w:name="_Toc68168437"/>
      <w:bookmarkStart w:id="2352" w:name="_Toc83232890"/>
      <w:bookmarkStart w:id="2353" w:name="_Toc85549856"/>
      <w:bookmarkStart w:id="2354" w:name="_Toc90655338"/>
      <w:bookmarkStart w:id="2355" w:name="_Toc105600214"/>
      <w:bookmarkStart w:id="2356" w:name="_Toc122114221"/>
      <w:bookmarkStart w:id="2357" w:name="_Toc153789091"/>
      <w:bookmarkStart w:id="2358" w:name="_Toc185515960"/>
      <w:bookmarkStart w:id="2359" w:name="_Toc219190491"/>
      <w:r w:rsidRPr="002178AD">
        <w:t>5.4.3.5</w:t>
      </w:r>
      <w:r w:rsidRPr="002178AD">
        <w:tab/>
        <w:t xml:space="preserve">Enumeration: </w:t>
      </w:r>
      <w:r w:rsidRPr="002178AD">
        <w:rPr>
          <w:rFonts w:cs="Arial"/>
          <w:szCs w:val="18"/>
          <w:lang w:eastAsia="zh-CN"/>
        </w:rPr>
        <w:t>BdtPolicyStatus</w:t>
      </w:r>
      <w:bookmarkEnd w:id="2348"/>
      <w:bookmarkEnd w:id="2349"/>
      <w:bookmarkEnd w:id="2350"/>
      <w:bookmarkEnd w:id="2351"/>
      <w:bookmarkEnd w:id="2352"/>
      <w:bookmarkEnd w:id="2353"/>
      <w:bookmarkEnd w:id="2354"/>
      <w:bookmarkEnd w:id="2355"/>
      <w:bookmarkEnd w:id="2356"/>
      <w:bookmarkEnd w:id="2357"/>
      <w:bookmarkEnd w:id="2358"/>
      <w:bookmarkEnd w:id="2359"/>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Heading4"/>
      </w:pPr>
      <w:bookmarkStart w:id="2360" w:name="_Toc138750952"/>
      <w:bookmarkStart w:id="2361" w:name="_Toc153789092"/>
      <w:bookmarkStart w:id="2362" w:name="_Toc185515961"/>
      <w:bookmarkStart w:id="2363" w:name="_Toc219190492"/>
      <w:r w:rsidRPr="002178AD">
        <w:t>5.4.3.</w:t>
      </w:r>
      <w:r>
        <w:t>7</w:t>
      </w:r>
      <w:r w:rsidRPr="002178AD">
        <w:tab/>
      </w:r>
      <w:r>
        <w:t>void</w:t>
      </w:r>
      <w:bookmarkEnd w:id="2360"/>
      <w:bookmarkEnd w:id="2361"/>
      <w:bookmarkEnd w:id="2362"/>
      <w:bookmarkEnd w:id="2363"/>
    </w:p>
    <w:p w14:paraId="3891EB0E" w14:textId="77777777" w:rsidR="006672A0" w:rsidRPr="002178AD" w:rsidRDefault="006672A0">
      <w:pPr>
        <w:pStyle w:val="Heading2"/>
      </w:pPr>
      <w:bookmarkStart w:id="2364" w:name="_Toc28012708"/>
      <w:bookmarkStart w:id="2365" w:name="_Toc36038983"/>
      <w:bookmarkStart w:id="2366" w:name="_Toc44688399"/>
      <w:bookmarkStart w:id="2367" w:name="_Toc45133815"/>
      <w:bookmarkStart w:id="2368" w:name="_Toc49931495"/>
      <w:bookmarkStart w:id="2369" w:name="_Toc51762753"/>
      <w:bookmarkStart w:id="2370" w:name="_Toc58848389"/>
      <w:bookmarkStart w:id="2371" w:name="_Toc59017427"/>
      <w:bookmarkStart w:id="2372" w:name="_Toc66279416"/>
      <w:bookmarkStart w:id="2373" w:name="_Toc68168438"/>
      <w:bookmarkStart w:id="2374" w:name="_Toc83232891"/>
      <w:bookmarkStart w:id="2375" w:name="_Toc85549857"/>
      <w:bookmarkStart w:id="2376" w:name="_Toc90655339"/>
      <w:bookmarkStart w:id="2377" w:name="_Toc105600215"/>
      <w:bookmarkStart w:id="2378" w:name="_Toc122114222"/>
      <w:bookmarkStart w:id="2379" w:name="_Toc153789093"/>
      <w:bookmarkStart w:id="2380" w:name="_Toc185515962"/>
      <w:bookmarkStart w:id="2381" w:name="_Toc219190493"/>
      <w:r w:rsidRPr="002178AD">
        <w:t>5.5</w:t>
      </w:r>
      <w:r w:rsidRPr="002178AD">
        <w:tab/>
        <w:t>Error handling</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50F33933" w14:textId="77777777" w:rsidR="006672A0" w:rsidRPr="002178AD" w:rsidRDefault="006672A0">
      <w:pPr>
        <w:pStyle w:val="Heading3"/>
      </w:pPr>
      <w:bookmarkStart w:id="2382" w:name="_Toc28012709"/>
      <w:bookmarkStart w:id="2383" w:name="_Toc36038984"/>
      <w:bookmarkStart w:id="2384" w:name="_Toc44688400"/>
      <w:bookmarkStart w:id="2385" w:name="_Toc45133816"/>
      <w:bookmarkStart w:id="2386" w:name="_Toc49931496"/>
      <w:bookmarkStart w:id="2387" w:name="_Toc51762754"/>
      <w:bookmarkStart w:id="2388" w:name="_Toc58848390"/>
      <w:bookmarkStart w:id="2389" w:name="_Toc59017428"/>
      <w:bookmarkStart w:id="2390" w:name="_Toc66279417"/>
      <w:bookmarkStart w:id="2391" w:name="_Toc68168439"/>
      <w:bookmarkStart w:id="2392" w:name="_Toc83232892"/>
      <w:bookmarkStart w:id="2393" w:name="_Toc85549858"/>
      <w:bookmarkStart w:id="2394" w:name="_Toc90655340"/>
      <w:bookmarkStart w:id="2395" w:name="_Toc105600216"/>
      <w:bookmarkStart w:id="2396" w:name="_Toc122114223"/>
      <w:bookmarkStart w:id="2397" w:name="_Toc153789094"/>
      <w:bookmarkStart w:id="2398" w:name="_Toc185515963"/>
      <w:bookmarkStart w:id="2399" w:name="_Toc219190494"/>
      <w:r w:rsidRPr="002178AD">
        <w:t>5.5.1</w:t>
      </w:r>
      <w:r w:rsidRPr="002178AD">
        <w:tab/>
        <w:t>General</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Heading3"/>
      </w:pPr>
      <w:bookmarkStart w:id="2400" w:name="_Toc28012710"/>
      <w:bookmarkStart w:id="2401" w:name="_Toc36038985"/>
      <w:bookmarkStart w:id="2402" w:name="_Toc44688401"/>
      <w:bookmarkStart w:id="2403" w:name="_Toc45133817"/>
      <w:bookmarkStart w:id="2404" w:name="_Toc49931497"/>
      <w:bookmarkStart w:id="2405" w:name="_Toc51762755"/>
      <w:bookmarkStart w:id="2406" w:name="_Toc58848391"/>
      <w:bookmarkStart w:id="2407" w:name="_Toc59017429"/>
      <w:bookmarkStart w:id="2408" w:name="_Toc66279418"/>
      <w:bookmarkStart w:id="2409" w:name="_Toc68168440"/>
      <w:bookmarkStart w:id="2410" w:name="_Toc83232893"/>
      <w:bookmarkStart w:id="2411" w:name="_Toc85549859"/>
      <w:bookmarkStart w:id="2412" w:name="_Toc90655341"/>
      <w:bookmarkStart w:id="2413" w:name="_Toc105600217"/>
      <w:bookmarkStart w:id="2414" w:name="_Toc122114224"/>
      <w:bookmarkStart w:id="2415" w:name="_Toc153789095"/>
      <w:bookmarkStart w:id="2416" w:name="_Toc185515964"/>
      <w:bookmarkStart w:id="2417" w:name="_Toc219190495"/>
      <w:r w:rsidRPr="002178AD">
        <w:t>5.5.2</w:t>
      </w:r>
      <w:r w:rsidRPr="002178AD">
        <w:tab/>
        <w:t>Protocol Errors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Heading3"/>
      </w:pPr>
      <w:bookmarkStart w:id="2418" w:name="_Toc28012711"/>
      <w:bookmarkStart w:id="2419" w:name="_Toc36038986"/>
      <w:bookmarkStart w:id="2420" w:name="_Toc44688402"/>
      <w:bookmarkStart w:id="2421" w:name="_Toc45133818"/>
      <w:bookmarkStart w:id="2422" w:name="_Toc49931498"/>
      <w:bookmarkStart w:id="2423" w:name="_Toc51762756"/>
      <w:bookmarkStart w:id="2424" w:name="_Toc58848392"/>
      <w:bookmarkStart w:id="2425" w:name="_Toc59017430"/>
      <w:bookmarkStart w:id="2426" w:name="_Toc66279419"/>
      <w:bookmarkStart w:id="2427" w:name="_Toc68168441"/>
      <w:bookmarkStart w:id="2428" w:name="_Toc83232894"/>
      <w:bookmarkStart w:id="2429" w:name="_Toc85549860"/>
      <w:bookmarkStart w:id="2430" w:name="_Toc90655342"/>
      <w:bookmarkStart w:id="2431" w:name="_Toc105600218"/>
      <w:bookmarkStart w:id="2432" w:name="_Toc122114225"/>
      <w:bookmarkStart w:id="2433" w:name="_Toc153789096"/>
      <w:bookmarkStart w:id="2434" w:name="_Toc185515965"/>
      <w:bookmarkStart w:id="2435" w:name="_Toc219190496"/>
      <w:r w:rsidRPr="002178AD">
        <w:t>5.5.3</w:t>
      </w:r>
      <w:r w:rsidRPr="002178AD">
        <w:tab/>
        <w:t>Application Errors</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DengXian"/>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Heading2"/>
        <w:rPr>
          <w:lang w:eastAsia="zh-CN"/>
        </w:rPr>
      </w:pPr>
      <w:bookmarkStart w:id="2436" w:name="_Toc28012712"/>
      <w:bookmarkStart w:id="2437" w:name="_Toc36038987"/>
      <w:bookmarkStart w:id="2438" w:name="_Toc44688403"/>
      <w:bookmarkStart w:id="2439" w:name="_Toc45133819"/>
      <w:bookmarkStart w:id="2440" w:name="_Toc49931499"/>
      <w:bookmarkStart w:id="2441" w:name="_Toc51762757"/>
      <w:bookmarkStart w:id="2442" w:name="_Toc58848393"/>
      <w:bookmarkStart w:id="2443" w:name="_Toc59017431"/>
      <w:bookmarkStart w:id="2444" w:name="_Toc66279420"/>
      <w:bookmarkStart w:id="2445" w:name="_Toc68168442"/>
      <w:bookmarkStart w:id="2446" w:name="_Toc83232895"/>
      <w:bookmarkStart w:id="2447" w:name="_Toc85549861"/>
      <w:bookmarkStart w:id="2448" w:name="_Toc90655343"/>
      <w:bookmarkStart w:id="2449" w:name="_Toc105600219"/>
      <w:bookmarkStart w:id="2450" w:name="_Toc122114226"/>
      <w:bookmarkStart w:id="2451" w:name="_Toc153789097"/>
      <w:bookmarkStart w:id="2452" w:name="_Toc185515966"/>
      <w:bookmarkStart w:id="2453" w:name="_Toc219190497"/>
      <w:r w:rsidRPr="002178AD">
        <w:t>5.6</w:t>
      </w:r>
      <w:r w:rsidRPr="002178AD">
        <w:tab/>
      </w:r>
      <w:r w:rsidRPr="002178AD">
        <w:rPr>
          <w:lang w:eastAsia="zh-CN"/>
        </w:rPr>
        <w:t>Feature negotiation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Heading1"/>
        <w:rPr>
          <w:rFonts w:eastAsia="Times New Roman"/>
        </w:rPr>
      </w:pPr>
      <w:bookmarkStart w:id="2454" w:name="_Toc28012713"/>
      <w:bookmarkStart w:id="2455" w:name="_Toc36038988"/>
      <w:bookmarkStart w:id="2456" w:name="_Toc44688404"/>
      <w:bookmarkStart w:id="2457" w:name="_Toc45133820"/>
      <w:bookmarkStart w:id="2458" w:name="_Toc49931500"/>
      <w:bookmarkStart w:id="2459" w:name="_Toc51762758"/>
      <w:bookmarkStart w:id="2460" w:name="_Toc58848394"/>
      <w:bookmarkStart w:id="2461" w:name="_Toc59017432"/>
      <w:bookmarkStart w:id="2462" w:name="_Toc66279421"/>
      <w:bookmarkStart w:id="2463" w:name="_Toc68168443"/>
      <w:bookmarkStart w:id="2464" w:name="_Toc83232896"/>
      <w:bookmarkStart w:id="2465" w:name="_Toc85549862"/>
      <w:bookmarkStart w:id="2466" w:name="_Toc90655344"/>
      <w:bookmarkStart w:id="2467" w:name="_Toc105600220"/>
      <w:bookmarkStart w:id="2468" w:name="_Toc122114227"/>
      <w:bookmarkStart w:id="2469" w:name="_Toc153789098"/>
      <w:bookmarkStart w:id="2470" w:name="_Toc185515967"/>
      <w:bookmarkStart w:id="2471" w:name="_Toc219190498"/>
      <w:r w:rsidRPr="002178AD">
        <w:rPr>
          <w:rFonts w:eastAsia="Times New Roman"/>
        </w:rPr>
        <w:t>6</w:t>
      </w:r>
      <w:r w:rsidRPr="002178AD">
        <w:rPr>
          <w:rFonts w:eastAsia="Times New Roman"/>
        </w:rPr>
        <w:tab/>
        <w:t>Usage of Nudr_DataRepository Service API for Application Data</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681F4150" w14:textId="77777777" w:rsidR="006672A0" w:rsidRPr="002178AD" w:rsidRDefault="006672A0">
      <w:pPr>
        <w:pStyle w:val="Heading2"/>
      </w:pPr>
      <w:bookmarkStart w:id="2472" w:name="_Toc28012714"/>
      <w:bookmarkStart w:id="2473" w:name="_Toc36038989"/>
      <w:bookmarkStart w:id="2474" w:name="_Toc44688405"/>
      <w:bookmarkStart w:id="2475" w:name="_Toc45133821"/>
      <w:bookmarkStart w:id="2476" w:name="_Toc49931501"/>
      <w:bookmarkStart w:id="2477" w:name="_Toc51762759"/>
      <w:bookmarkStart w:id="2478" w:name="_Toc58848395"/>
      <w:bookmarkStart w:id="2479" w:name="_Toc59017433"/>
      <w:bookmarkStart w:id="2480" w:name="_Toc66279422"/>
      <w:bookmarkStart w:id="2481" w:name="_Toc68168444"/>
      <w:bookmarkStart w:id="2482" w:name="_Toc83232897"/>
      <w:bookmarkStart w:id="2483" w:name="_Toc85549863"/>
      <w:bookmarkStart w:id="2484" w:name="_Toc90655345"/>
      <w:bookmarkStart w:id="2485" w:name="_Toc105600221"/>
      <w:bookmarkStart w:id="2486" w:name="_Toc122114228"/>
      <w:bookmarkStart w:id="2487" w:name="_Toc153789099"/>
      <w:bookmarkStart w:id="2488" w:name="_Toc185515968"/>
      <w:bookmarkStart w:id="2489" w:name="_Toc219190499"/>
      <w:r w:rsidRPr="002178AD">
        <w:t>6.1</w:t>
      </w:r>
      <w:r w:rsidRPr="002178AD">
        <w:tab/>
        <w:t>Introduction</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Heading2"/>
      </w:pPr>
      <w:bookmarkStart w:id="2490" w:name="_Toc28012715"/>
      <w:bookmarkStart w:id="2491" w:name="_Toc36038990"/>
      <w:bookmarkStart w:id="2492" w:name="_Toc44688406"/>
      <w:bookmarkStart w:id="2493" w:name="_Toc45133822"/>
      <w:bookmarkStart w:id="2494" w:name="_Toc49931502"/>
      <w:bookmarkStart w:id="2495" w:name="_Toc51762760"/>
      <w:bookmarkStart w:id="2496" w:name="_Toc58848396"/>
      <w:bookmarkStart w:id="2497" w:name="_Toc59017434"/>
      <w:bookmarkStart w:id="2498" w:name="_Toc66279423"/>
      <w:bookmarkStart w:id="2499" w:name="_Toc68168445"/>
      <w:bookmarkStart w:id="2500" w:name="_Toc83232898"/>
      <w:bookmarkStart w:id="2501" w:name="_Toc85549864"/>
      <w:bookmarkStart w:id="2502" w:name="_Toc90655346"/>
      <w:bookmarkStart w:id="2503" w:name="_Toc105600222"/>
      <w:bookmarkStart w:id="2504" w:name="_Toc122114229"/>
      <w:bookmarkStart w:id="2505" w:name="_Toc153789100"/>
      <w:bookmarkStart w:id="2506" w:name="_Toc185515969"/>
      <w:bookmarkStart w:id="2507" w:name="_Toc219190500"/>
      <w:r w:rsidRPr="002178AD">
        <w:rPr>
          <w:rStyle w:val="Heading3Char"/>
        </w:rPr>
        <w:t>6.2</w:t>
      </w:r>
      <w:r w:rsidRPr="002178AD">
        <w:tab/>
        <w:t>Resources</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6FA1D403" w14:textId="77777777" w:rsidR="006672A0" w:rsidRPr="002178AD" w:rsidRDefault="006672A0">
      <w:pPr>
        <w:pStyle w:val="Heading3"/>
      </w:pPr>
      <w:bookmarkStart w:id="2508" w:name="_Toc28012716"/>
      <w:bookmarkStart w:id="2509" w:name="_Toc36038991"/>
      <w:bookmarkStart w:id="2510" w:name="_Toc44688407"/>
      <w:bookmarkStart w:id="2511" w:name="_Toc45133823"/>
      <w:bookmarkStart w:id="2512" w:name="_Toc49931503"/>
      <w:bookmarkStart w:id="2513" w:name="_Toc51762761"/>
      <w:bookmarkStart w:id="2514" w:name="_Toc58848397"/>
      <w:bookmarkStart w:id="2515" w:name="_Toc59017435"/>
      <w:bookmarkStart w:id="2516" w:name="_Toc66279424"/>
      <w:bookmarkStart w:id="2517" w:name="_Toc68168446"/>
      <w:bookmarkStart w:id="2518" w:name="_Toc83232899"/>
      <w:bookmarkStart w:id="2519" w:name="_Toc85549865"/>
      <w:bookmarkStart w:id="2520" w:name="_Toc90655347"/>
      <w:bookmarkStart w:id="2521" w:name="_Toc105600223"/>
      <w:bookmarkStart w:id="2522" w:name="_Toc122114230"/>
      <w:bookmarkStart w:id="2523" w:name="_Toc153789101"/>
      <w:bookmarkStart w:id="2524" w:name="_Toc185515970"/>
      <w:bookmarkStart w:id="2525" w:name="_Toc219190501"/>
      <w:r w:rsidRPr="002178AD">
        <w:t>6.2.1</w:t>
      </w:r>
      <w:r w:rsidRPr="002178AD">
        <w:tab/>
        <w:t>Overview</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Heading3"/>
      </w:pPr>
      <w:bookmarkStart w:id="2526" w:name="_Toc28012717"/>
      <w:bookmarkStart w:id="2527" w:name="_Toc36038992"/>
      <w:bookmarkStart w:id="2528" w:name="_Toc44688408"/>
      <w:bookmarkStart w:id="2529" w:name="_Toc45133824"/>
      <w:bookmarkStart w:id="2530" w:name="_Toc49931504"/>
      <w:bookmarkStart w:id="2531" w:name="_Toc51762762"/>
      <w:bookmarkStart w:id="2532" w:name="_Toc58848398"/>
      <w:bookmarkStart w:id="2533" w:name="_Toc59017436"/>
      <w:bookmarkStart w:id="2534" w:name="_Toc66279425"/>
      <w:bookmarkStart w:id="2535" w:name="_Toc68168447"/>
      <w:bookmarkStart w:id="2536" w:name="_Toc83232900"/>
      <w:bookmarkStart w:id="2537" w:name="_Toc85549866"/>
      <w:bookmarkStart w:id="2538" w:name="_Toc90655348"/>
      <w:bookmarkStart w:id="2539" w:name="_Toc105600224"/>
      <w:bookmarkStart w:id="2540" w:name="_Toc122114231"/>
      <w:bookmarkStart w:id="2541" w:name="_Toc153789102"/>
      <w:bookmarkStart w:id="2542" w:name="_Toc185515971"/>
      <w:bookmarkStart w:id="2543" w:name="_Toc219190502"/>
      <w:r w:rsidRPr="002178AD">
        <w:t>6.2.2</w:t>
      </w:r>
      <w:r w:rsidRPr="002178AD">
        <w:tab/>
        <w:t>Resource Structure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55pt;height:746.1pt" o:ole="">
            <v:imagedata r:id="rId15" o:title=""/>
          </v:shape>
          <o:OLEObject Type="Embed" ProgID="Visio.Drawing.15" ShapeID="_x0000_i1027" DrawAspect="Content" ObjectID="_1829803345" r:id="rId16"/>
        </w:object>
      </w:r>
    </w:p>
    <w:p w14:paraId="15AE5183" w14:textId="77777777" w:rsidR="00F51947" w:rsidRPr="002178AD" w:rsidRDefault="00F51947" w:rsidP="00F51947">
      <w:pPr>
        <w:pStyle w:val="TF"/>
      </w:pPr>
      <w:r w:rsidRPr="002178AD">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Heading3"/>
      </w:pPr>
      <w:bookmarkStart w:id="2544" w:name="_Toc28012718"/>
      <w:bookmarkStart w:id="2545" w:name="_Toc36038993"/>
      <w:bookmarkStart w:id="2546" w:name="_Toc44688409"/>
      <w:bookmarkStart w:id="2547" w:name="_Toc45133825"/>
      <w:bookmarkStart w:id="2548" w:name="_Toc49931505"/>
      <w:bookmarkStart w:id="2549" w:name="_Toc51762763"/>
      <w:bookmarkStart w:id="2550" w:name="_Toc58848399"/>
      <w:bookmarkStart w:id="2551" w:name="_Toc59017437"/>
      <w:bookmarkStart w:id="2552" w:name="_Toc66279426"/>
      <w:bookmarkStart w:id="2553" w:name="_Toc68168448"/>
      <w:bookmarkStart w:id="2554" w:name="_Toc83232901"/>
      <w:bookmarkStart w:id="2555" w:name="_Toc85549867"/>
      <w:bookmarkStart w:id="2556" w:name="_Toc90655349"/>
      <w:bookmarkStart w:id="2557" w:name="_Toc105600225"/>
      <w:bookmarkStart w:id="2558" w:name="_Toc122114232"/>
      <w:bookmarkStart w:id="2559" w:name="_Toc153789103"/>
      <w:bookmarkStart w:id="2560" w:name="_Toc185515972"/>
      <w:bookmarkStart w:id="2561" w:name="_Toc219190503"/>
      <w:r w:rsidRPr="002178AD">
        <w:t>6.2.3</w:t>
      </w:r>
      <w:r w:rsidRPr="002178AD">
        <w:tab/>
        <w:t xml:space="preserve">Resource: </w:t>
      </w:r>
      <w:r w:rsidRPr="002178AD">
        <w:rPr>
          <w:rFonts w:eastAsia="DengXian"/>
        </w:rPr>
        <w:t>PFD Data</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44ABD6B1" w14:textId="77777777" w:rsidR="006672A0" w:rsidRPr="002178AD" w:rsidRDefault="006672A0">
      <w:pPr>
        <w:pStyle w:val="Heading4"/>
      </w:pPr>
      <w:bookmarkStart w:id="2562" w:name="_Toc28012719"/>
      <w:bookmarkStart w:id="2563" w:name="_Toc36038994"/>
      <w:bookmarkStart w:id="2564" w:name="_Toc44688410"/>
      <w:bookmarkStart w:id="2565" w:name="_Toc45133826"/>
      <w:bookmarkStart w:id="2566" w:name="_Toc49931506"/>
      <w:bookmarkStart w:id="2567" w:name="_Toc51762764"/>
      <w:bookmarkStart w:id="2568" w:name="_Toc58848400"/>
      <w:bookmarkStart w:id="2569" w:name="_Toc59017438"/>
      <w:bookmarkStart w:id="2570" w:name="_Toc66279427"/>
      <w:bookmarkStart w:id="2571" w:name="_Toc68168449"/>
      <w:bookmarkStart w:id="2572" w:name="_Toc83232902"/>
      <w:bookmarkStart w:id="2573" w:name="_Toc85549868"/>
      <w:bookmarkStart w:id="2574" w:name="_Toc90655350"/>
      <w:bookmarkStart w:id="2575" w:name="_Toc105600226"/>
      <w:bookmarkStart w:id="2576" w:name="_Toc122114233"/>
      <w:bookmarkStart w:id="2577" w:name="_Toc153789104"/>
      <w:bookmarkStart w:id="2578" w:name="_Toc185515973"/>
      <w:bookmarkStart w:id="2579" w:name="_Toc219190504"/>
      <w:r w:rsidRPr="002178AD">
        <w:t>6.2.3.1</w:t>
      </w:r>
      <w:r w:rsidRPr="002178AD">
        <w:tab/>
        <w:t>Description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Heading4"/>
      </w:pPr>
      <w:bookmarkStart w:id="2580" w:name="_Toc28012720"/>
      <w:bookmarkStart w:id="2581" w:name="_Toc36038995"/>
      <w:bookmarkStart w:id="2582" w:name="_Toc44688411"/>
      <w:bookmarkStart w:id="2583" w:name="_Toc45133827"/>
      <w:bookmarkStart w:id="2584" w:name="_Toc49931507"/>
      <w:bookmarkStart w:id="2585" w:name="_Toc51762765"/>
      <w:bookmarkStart w:id="2586" w:name="_Toc58848401"/>
      <w:bookmarkStart w:id="2587" w:name="_Toc59017439"/>
      <w:bookmarkStart w:id="2588" w:name="_Toc66279428"/>
      <w:bookmarkStart w:id="2589" w:name="_Toc68168450"/>
      <w:bookmarkStart w:id="2590" w:name="_Toc83232903"/>
      <w:bookmarkStart w:id="2591" w:name="_Toc85549869"/>
      <w:bookmarkStart w:id="2592" w:name="_Toc90655351"/>
      <w:bookmarkStart w:id="2593" w:name="_Toc105600227"/>
      <w:bookmarkStart w:id="2594" w:name="_Toc122114234"/>
      <w:bookmarkStart w:id="2595" w:name="_Toc153789105"/>
      <w:bookmarkStart w:id="2596" w:name="_Toc185515974"/>
      <w:bookmarkStart w:id="2597" w:name="_Toc219190505"/>
      <w:r w:rsidRPr="002178AD">
        <w:t>6.2.3.2</w:t>
      </w:r>
      <w:r w:rsidRPr="002178AD">
        <w:tab/>
        <w:t>Resource definition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7963625D" w14:textId="77777777" w:rsidR="006672A0" w:rsidRPr="002178AD" w:rsidRDefault="006672A0">
      <w:r w:rsidRPr="002178AD">
        <w:t xml:space="preserve">Resource URI: </w:t>
      </w:r>
      <w:r w:rsidRPr="002178AD">
        <w:rPr>
          <w:rFonts w:eastAsia="DengXian"/>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Heading4"/>
      </w:pPr>
      <w:bookmarkStart w:id="2598" w:name="_Toc28012721"/>
      <w:bookmarkStart w:id="2599" w:name="_Toc36038996"/>
      <w:bookmarkStart w:id="2600" w:name="_Toc44688412"/>
      <w:bookmarkStart w:id="2601" w:name="_Toc45133828"/>
      <w:bookmarkStart w:id="2602" w:name="_Toc49931508"/>
      <w:bookmarkStart w:id="2603" w:name="_Toc51762766"/>
      <w:bookmarkStart w:id="2604" w:name="_Toc58848402"/>
      <w:bookmarkStart w:id="2605" w:name="_Toc59017440"/>
      <w:bookmarkStart w:id="2606" w:name="_Toc66279429"/>
      <w:bookmarkStart w:id="2607" w:name="_Toc68168451"/>
      <w:bookmarkStart w:id="2608" w:name="_Toc83232904"/>
      <w:bookmarkStart w:id="2609" w:name="_Toc85549870"/>
      <w:bookmarkStart w:id="2610" w:name="_Toc90655352"/>
      <w:bookmarkStart w:id="2611" w:name="_Toc105600228"/>
      <w:bookmarkStart w:id="2612" w:name="_Toc122114235"/>
      <w:bookmarkStart w:id="2613" w:name="_Toc153789106"/>
      <w:bookmarkStart w:id="2614" w:name="_Toc185515975"/>
      <w:bookmarkStart w:id="2615" w:name="_Toc219190506"/>
      <w:r w:rsidRPr="002178AD">
        <w:t>6.2.3.3</w:t>
      </w:r>
      <w:r w:rsidRPr="002178AD">
        <w:tab/>
        <w:t>Resource Standard Methods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440B3CC0" w14:textId="77777777" w:rsidR="006672A0" w:rsidRPr="002178AD" w:rsidRDefault="006672A0">
      <w:pPr>
        <w:pStyle w:val="Heading5"/>
      </w:pPr>
      <w:bookmarkStart w:id="2616" w:name="_Toc28012722"/>
      <w:bookmarkStart w:id="2617" w:name="_Toc36038997"/>
      <w:bookmarkStart w:id="2618" w:name="_Toc44688413"/>
      <w:bookmarkStart w:id="2619" w:name="_Toc45133829"/>
      <w:bookmarkStart w:id="2620" w:name="_Toc49931509"/>
      <w:bookmarkStart w:id="2621" w:name="_Toc51762767"/>
      <w:bookmarkStart w:id="2622" w:name="_Toc58848403"/>
      <w:bookmarkStart w:id="2623" w:name="_Toc59017441"/>
      <w:bookmarkStart w:id="2624" w:name="_Toc66279430"/>
      <w:bookmarkStart w:id="2625" w:name="_Toc68168452"/>
      <w:bookmarkStart w:id="2626" w:name="_Toc83232905"/>
      <w:bookmarkStart w:id="2627" w:name="_Toc85549871"/>
      <w:bookmarkStart w:id="2628" w:name="_Toc90655353"/>
      <w:bookmarkStart w:id="2629" w:name="_Toc105600229"/>
      <w:bookmarkStart w:id="2630" w:name="_Toc122114236"/>
      <w:bookmarkStart w:id="2631" w:name="_Toc153789107"/>
      <w:bookmarkStart w:id="2632" w:name="_Toc185515976"/>
      <w:bookmarkStart w:id="2633" w:name="_Toc219190507"/>
      <w:r w:rsidRPr="002178AD">
        <w:t>6.2.3.3.1</w:t>
      </w:r>
      <w:r w:rsidRPr="002178AD">
        <w:tab/>
        <w:t>GET</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Heading3"/>
      </w:pPr>
      <w:bookmarkStart w:id="2634" w:name="_Toc28012723"/>
      <w:bookmarkStart w:id="2635" w:name="_Toc36038998"/>
      <w:bookmarkStart w:id="2636" w:name="_Toc44688414"/>
      <w:bookmarkStart w:id="2637" w:name="_Toc45133830"/>
      <w:bookmarkStart w:id="2638" w:name="_Toc49931510"/>
      <w:bookmarkStart w:id="2639" w:name="_Toc51762768"/>
      <w:bookmarkStart w:id="2640" w:name="_Toc58848404"/>
      <w:bookmarkStart w:id="2641" w:name="_Toc59017442"/>
      <w:bookmarkStart w:id="2642" w:name="_Toc66279431"/>
      <w:bookmarkStart w:id="2643" w:name="_Toc68168453"/>
      <w:bookmarkStart w:id="2644" w:name="_Toc83232906"/>
      <w:bookmarkStart w:id="2645" w:name="_Toc85549872"/>
      <w:bookmarkStart w:id="2646" w:name="_Toc90655354"/>
      <w:bookmarkStart w:id="2647" w:name="_Toc105600230"/>
      <w:bookmarkStart w:id="2648" w:name="_Toc122114237"/>
      <w:bookmarkStart w:id="2649" w:name="_Toc153789108"/>
      <w:bookmarkStart w:id="2650" w:name="_Toc185515977"/>
      <w:bookmarkStart w:id="2651" w:name="_Toc219190508"/>
      <w:r w:rsidRPr="002178AD">
        <w:t>6.2.4</w:t>
      </w:r>
      <w:r w:rsidRPr="002178AD">
        <w:tab/>
        <w:t>Resource: Individual PFD Data</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8C38D3A" w14:textId="77777777" w:rsidR="006672A0" w:rsidRPr="002178AD" w:rsidRDefault="006672A0">
      <w:pPr>
        <w:pStyle w:val="Heading4"/>
      </w:pPr>
      <w:bookmarkStart w:id="2652" w:name="_Toc28012724"/>
      <w:bookmarkStart w:id="2653" w:name="_Toc36038999"/>
      <w:bookmarkStart w:id="2654" w:name="_Toc44688415"/>
      <w:bookmarkStart w:id="2655" w:name="_Toc45133831"/>
      <w:bookmarkStart w:id="2656" w:name="_Toc49931511"/>
      <w:bookmarkStart w:id="2657" w:name="_Toc51762769"/>
      <w:bookmarkStart w:id="2658" w:name="_Toc58848405"/>
      <w:bookmarkStart w:id="2659" w:name="_Toc59017443"/>
      <w:bookmarkStart w:id="2660" w:name="_Toc66279432"/>
      <w:bookmarkStart w:id="2661" w:name="_Toc68168454"/>
      <w:bookmarkStart w:id="2662" w:name="_Toc83232907"/>
      <w:bookmarkStart w:id="2663" w:name="_Toc85549873"/>
      <w:bookmarkStart w:id="2664" w:name="_Toc90655355"/>
      <w:bookmarkStart w:id="2665" w:name="_Toc105600231"/>
      <w:bookmarkStart w:id="2666" w:name="_Toc122114238"/>
      <w:bookmarkStart w:id="2667" w:name="_Toc153789109"/>
      <w:bookmarkStart w:id="2668" w:name="_Toc185515978"/>
      <w:bookmarkStart w:id="2669" w:name="_Toc219190509"/>
      <w:r w:rsidRPr="002178AD">
        <w:t>6.2.4.1</w:t>
      </w:r>
      <w:r w:rsidRPr="002178AD">
        <w:tab/>
        <w:t>Description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Heading4"/>
      </w:pPr>
      <w:bookmarkStart w:id="2670" w:name="_Toc28012725"/>
      <w:bookmarkStart w:id="2671" w:name="_Toc36039000"/>
      <w:bookmarkStart w:id="2672" w:name="_Toc44688416"/>
      <w:bookmarkStart w:id="2673" w:name="_Toc45133832"/>
      <w:bookmarkStart w:id="2674" w:name="_Toc49931512"/>
      <w:bookmarkStart w:id="2675" w:name="_Toc51762770"/>
      <w:bookmarkStart w:id="2676" w:name="_Toc58848406"/>
      <w:bookmarkStart w:id="2677" w:name="_Toc59017444"/>
      <w:bookmarkStart w:id="2678" w:name="_Toc66279433"/>
      <w:bookmarkStart w:id="2679" w:name="_Toc68168455"/>
      <w:bookmarkStart w:id="2680" w:name="_Toc83232908"/>
      <w:bookmarkStart w:id="2681" w:name="_Toc85549874"/>
      <w:bookmarkStart w:id="2682" w:name="_Toc90655356"/>
      <w:bookmarkStart w:id="2683" w:name="_Toc105600232"/>
      <w:bookmarkStart w:id="2684" w:name="_Toc122114239"/>
      <w:bookmarkStart w:id="2685" w:name="_Toc153789110"/>
      <w:bookmarkStart w:id="2686" w:name="_Toc185515979"/>
      <w:bookmarkStart w:id="2687" w:name="_Toc219190510"/>
      <w:r w:rsidRPr="002178AD">
        <w:t>6.2.4.2</w:t>
      </w:r>
      <w:r w:rsidRPr="002178AD">
        <w:tab/>
        <w:t>Resource definition</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683A53B1" w14:textId="77777777" w:rsidR="006672A0" w:rsidRPr="002178AD" w:rsidRDefault="006672A0">
      <w:pPr>
        <w:rPr>
          <w:rFonts w:eastAsia="DengXian"/>
        </w:rPr>
      </w:pPr>
      <w:r w:rsidRPr="002178AD">
        <w:rPr>
          <w:rFonts w:eastAsia="DengXian"/>
        </w:rPr>
        <w:t>Resource URI:</w:t>
      </w:r>
      <w:r w:rsidRPr="002178AD">
        <w:t xml:space="preserve"> </w:t>
      </w:r>
      <w:r w:rsidRPr="002178AD">
        <w:rPr>
          <w:rFonts w:eastAsia="DengXian"/>
          <w:b/>
        </w:rPr>
        <w:t>{apiRoot}/nudr-dr/</w:t>
      </w:r>
      <w:r w:rsidRPr="002178AD">
        <w:rPr>
          <w:b/>
        </w:rPr>
        <w:t>&lt;apiVersion</w:t>
      </w:r>
      <w:r w:rsidRPr="002178AD">
        <w:rPr>
          <w:rFonts w:eastAsia="DengXian"/>
          <w:b/>
        </w:rPr>
        <w:t>&gt;/application-data/pfds/{appId}</w:t>
      </w:r>
    </w:p>
    <w:p w14:paraId="20A9AA6F"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6.2.4.2-1</w:t>
      </w:r>
      <w:r w:rsidRPr="002178AD">
        <w:rPr>
          <w:rFonts w:ascii="Arial" w:eastAsia="DengXian"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DengXian"/>
        </w:rPr>
      </w:pPr>
    </w:p>
    <w:p w14:paraId="28DC4F20" w14:textId="77777777" w:rsidR="006672A0" w:rsidRPr="002178AD" w:rsidRDefault="006672A0">
      <w:pPr>
        <w:pStyle w:val="Heading4"/>
      </w:pPr>
      <w:bookmarkStart w:id="2688" w:name="_Toc28012726"/>
      <w:bookmarkStart w:id="2689" w:name="_Toc36039001"/>
      <w:bookmarkStart w:id="2690" w:name="_Toc44688417"/>
      <w:bookmarkStart w:id="2691" w:name="_Toc45133833"/>
      <w:bookmarkStart w:id="2692" w:name="_Toc49931513"/>
      <w:bookmarkStart w:id="2693" w:name="_Toc51762771"/>
      <w:bookmarkStart w:id="2694" w:name="_Toc58848407"/>
      <w:bookmarkStart w:id="2695" w:name="_Toc59017445"/>
      <w:bookmarkStart w:id="2696" w:name="_Toc66279434"/>
      <w:bookmarkStart w:id="2697" w:name="_Toc68168456"/>
      <w:bookmarkStart w:id="2698" w:name="_Toc83232909"/>
      <w:bookmarkStart w:id="2699" w:name="_Toc85549875"/>
      <w:bookmarkStart w:id="2700" w:name="_Toc90655357"/>
      <w:bookmarkStart w:id="2701" w:name="_Toc105600233"/>
      <w:bookmarkStart w:id="2702" w:name="_Toc122114240"/>
      <w:bookmarkStart w:id="2703" w:name="_Toc153789111"/>
      <w:bookmarkStart w:id="2704" w:name="_Toc185515980"/>
      <w:bookmarkStart w:id="2705" w:name="_Toc219190511"/>
      <w:r w:rsidRPr="002178AD">
        <w:t>6.2.4.3</w:t>
      </w:r>
      <w:r w:rsidRPr="002178AD">
        <w:tab/>
        <w:t>Resource Standard Methods</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26D44B94" w14:textId="77777777" w:rsidR="006672A0" w:rsidRPr="002178AD" w:rsidRDefault="006672A0">
      <w:pPr>
        <w:pStyle w:val="Heading5"/>
      </w:pPr>
      <w:bookmarkStart w:id="2706" w:name="_Toc28012727"/>
      <w:bookmarkStart w:id="2707" w:name="_Toc36039002"/>
      <w:bookmarkStart w:id="2708" w:name="_Toc44688418"/>
      <w:bookmarkStart w:id="2709" w:name="_Toc45133834"/>
      <w:bookmarkStart w:id="2710" w:name="_Toc49931514"/>
      <w:bookmarkStart w:id="2711" w:name="_Toc51762772"/>
      <w:bookmarkStart w:id="2712" w:name="_Toc58848408"/>
      <w:bookmarkStart w:id="2713" w:name="_Toc59017446"/>
      <w:bookmarkStart w:id="2714" w:name="_Toc66279435"/>
      <w:bookmarkStart w:id="2715" w:name="_Toc68168457"/>
      <w:bookmarkStart w:id="2716" w:name="_Toc83232910"/>
      <w:bookmarkStart w:id="2717" w:name="_Toc85549876"/>
      <w:bookmarkStart w:id="2718" w:name="_Toc90655358"/>
      <w:bookmarkStart w:id="2719" w:name="_Toc105600234"/>
      <w:bookmarkStart w:id="2720" w:name="_Toc122114241"/>
      <w:bookmarkStart w:id="2721" w:name="_Toc153789112"/>
      <w:bookmarkStart w:id="2722" w:name="_Toc185515981"/>
      <w:bookmarkStart w:id="2723" w:name="_Toc219190512"/>
      <w:r w:rsidRPr="002178AD">
        <w:t>6.2.4.3.1</w:t>
      </w:r>
      <w:r w:rsidRPr="002178AD">
        <w:tab/>
        <w:t>GET</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39643526" w14:textId="77777777" w:rsidR="006672A0" w:rsidRPr="002178AD" w:rsidRDefault="006672A0">
      <w:pPr>
        <w:rPr>
          <w:rFonts w:eastAsia="DengXian"/>
        </w:rPr>
      </w:pPr>
      <w:r w:rsidRPr="002178AD">
        <w:rPr>
          <w:rFonts w:eastAsia="DengXian"/>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DengXian"/>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DengXian"/>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DengXian"/>
        </w:rPr>
      </w:pPr>
    </w:p>
    <w:p w14:paraId="7385F3A5" w14:textId="77777777" w:rsidR="006672A0" w:rsidRPr="002178AD" w:rsidRDefault="006672A0">
      <w:pPr>
        <w:rPr>
          <w:rFonts w:eastAsia="DengXian"/>
        </w:rPr>
      </w:pPr>
      <w:r w:rsidRPr="002178AD">
        <w:rPr>
          <w:rFonts w:eastAsia="DengXian"/>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DengXian"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DengXian"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DengXian" w:hAnsi="Arial"/>
                <w:sz w:val="18"/>
              </w:rPr>
            </w:pPr>
          </w:p>
        </w:tc>
      </w:tr>
    </w:tbl>
    <w:p w14:paraId="53047BA8" w14:textId="77777777" w:rsidR="006672A0" w:rsidRPr="002178AD" w:rsidRDefault="006672A0">
      <w:pPr>
        <w:rPr>
          <w:rFonts w:eastAsia="DengXian"/>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Heading5"/>
      </w:pPr>
      <w:bookmarkStart w:id="2724" w:name="_Toc28012728"/>
      <w:bookmarkStart w:id="2725" w:name="_Toc36039003"/>
      <w:bookmarkStart w:id="2726" w:name="_Toc44688419"/>
      <w:bookmarkStart w:id="2727" w:name="_Toc45133835"/>
      <w:bookmarkStart w:id="2728" w:name="_Toc49931515"/>
      <w:bookmarkStart w:id="2729" w:name="_Toc51762773"/>
      <w:bookmarkStart w:id="2730" w:name="_Toc58848409"/>
      <w:bookmarkStart w:id="2731" w:name="_Toc59017447"/>
      <w:bookmarkStart w:id="2732" w:name="_Toc66279436"/>
      <w:bookmarkStart w:id="2733" w:name="_Toc68168458"/>
      <w:bookmarkStart w:id="2734" w:name="_Toc83232911"/>
      <w:bookmarkStart w:id="2735" w:name="_Toc85549877"/>
      <w:bookmarkStart w:id="2736" w:name="_Toc90655359"/>
      <w:bookmarkStart w:id="2737" w:name="_Toc105600235"/>
      <w:bookmarkStart w:id="2738" w:name="_Toc122114242"/>
      <w:bookmarkStart w:id="2739" w:name="_Toc153789113"/>
      <w:bookmarkStart w:id="2740" w:name="_Toc185515982"/>
      <w:bookmarkStart w:id="2741" w:name="_Toc219190513"/>
      <w:r w:rsidRPr="002178AD">
        <w:t>6.2.4.3.2</w:t>
      </w:r>
      <w:r w:rsidRPr="002178AD">
        <w:tab/>
        <w:t>DELETE</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13A38FB8" w14:textId="77777777" w:rsidR="006672A0" w:rsidRPr="002178AD" w:rsidRDefault="006672A0">
      <w:pPr>
        <w:rPr>
          <w:rFonts w:eastAsia="DengXian"/>
        </w:rPr>
      </w:pPr>
      <w:r w:rsidRPr="002178AD">
        <w:rPr>
          <w:rFonts w:eastAsia="DengXian"/>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DengXian" w:hAnsi="Arial"/>
                <w:sz w:val="18"/>
              </w:rPr>
            </w:pPr>
          </w:p>
        </w:tc>
      </w:tr>
    </w:tbl>
    <w:p w14:paraId="01B83609" w14:textId="77777777" w:rsidR="006672A0" w:rsidRPr="002178AD" w:rsidRDefault="006672A0">
      <w:pPr>
        <w:rPr>
          <w:rFonts w:eastAsia="DengXian"/>
        </w:rPr>
      </w:pPr>
    </w:p>
    <w:p w14:paraId="12FD9D69" w14:textId="77777777" w:rsidR="006672A0" w:rsidRPr="002178AD" w:rsidRDefault="006672A0">
      <w:pPr>
        <w:rPr>
          <w:rFonts w:eastAsia="DengXian"/>
        </w:rPr>
      </w:pPr>
      <w:r w:rsidRPr="002178AD">
        <w:rPr>
          <w:rFonts w:eastAsia="DengXian"/>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DengXian"/>
        </w:rPr>
      </w:pPr>
    </w:p>
    <w:p w14:paraId="687C49E5" w14:textId="77777777" w:rsidR="006672A0" w:rsidRPr="002178AD" w:rsidRDefault="006672A0">
      <w:pPr>
        <w:pStyle w:val="TH"/>
      </w:pPr>
      <w:r w:rsidRPr="002178AD">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DengXian"/>
              </w:rPr>
            </w:pPr>
            <w:r w:rsidRPr="002178AD">
              <w:rPr>
                <w:rFonts w:eastAsia="DengXian"/>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DengXian"/>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DengXian"/>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DengXian"/>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DengXian"/>
        </w:rPr>
      </w:pPr>
    </w:p>
    <w:p w14:paraId="47AF30ED" w14:textId="77777777" w:rsidR="006672A0" w:rsidRPr="002178AD" w:rsidRDefault="006672A0">
      <w:pPr>
        <w:pStyle w:val="Heading5"/>
      </w:pPr>
      <w:bookmarkStart w:id="2742" w:name="_Toc28012729"/>
      <w:bookmarkStart w:id="2743" w:name="_Toc36039004"/>
      <w:bookmarkStart w:id="2744" w:name="_Toc44688420"/>
      <w:bookmarkStart w:id="2745" w:name="_Toc45133836"/>
      <w:bookmarkStart w:id="2746" w:name="_Toc49931516"/>
      <w:bookmarkStart w:id="2747" w:name="_Toc51762774"/>
      <w:bookmarkStart w:id="2748" w:name="_Toc58848410"/>
      <w:bookmarkStart w:id="2749" w:name="_Toc59017448"/>
      <w:bookmarkStart w:id="2750" w:name="_Toc66279437"/>
      <w:bookmarkStart w:id="2751" w:name="_Toc68168459"/>
      <w:bookmarkStart w:id="2752" w:name="_Toc83232912"/>
      <w:bookmarkStart w:id="2753" w:name="_Toc85549878"/>
      <w:bookmarkStart w:id="2754" w:name="_Toc90655360"/>
      <w:bookmarkStart w:id="2755" w:name="_Toc105600236"/>
      <w:bookmarkStart w:id="2756" w:name="_Toc122114243"/>
      <w:bookmarkStart w:id="2757" w:name="_Toc153789114"/>
      <w:bookmarkStart w:id="2758" w:name="_Toc185515983"/>
      <w:bookmarkStart w:id="2759" w:name="_Toc219190514"/>
      <w:r w:rsidRPr="002178AD">
        <w:t>6.2.4.3.3</w:t>
      </w:r>
      <w:r w:rsidRPr="002178AD">
        <w:tab/>
        <w:t>PUT</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6F4DFCF" w14:textId="77777777" w:rsidR="006672A0" w:rsidRPr="002178AD" w:rsidRDefault="006672A0">
      <w:pPr>
        <w:rPr>
          <w:rFonts w:eastAsia="DengXian"/>
        </w:rPr>
      </w:pPr>
      <w:r w:rsidRPr="002178AD">
        <w:rPr>
          <w:rFonts w:eastAsia="DengXian"/>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DengXian" w:hAnsi="Arial"/>
                <w:sz w:val="18"/>
              </w:rPr>
            </w:pPr>
          </w:p>
        </w:tc>
      </w:tr>
    </w:tbl>
    <w:p w14:paraId="61352DFD" w14:textId="77777777" w:rsidR="006672A0" w:rsidRPr="002178AD" w:rsidRDefault="006672A0">
      <w:pPr>
        <w:rPr>
          <w:rFonts w:eastAsia="DengXian"/>
        </w:rPr>
      </w:pPr>
    </w:p>
    <w:p w14:paraId="503223CB" w14:textId="77777777" w:rsidR="006672A0" w:rsidRPr="002178AD" w:rsidRDefault="006672A0">
      <w:pPr>
        <w:rPr>
          <w:rFonts w:eastAsia="DengXian"/>
        </w:rPr>
      </w:pPr>
      <w:r w:rsidRPr="002178AD">
        <w:rPr>
          <w:rFonts w:eastAsia="DengXian"/>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DengXian"/>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DengXian"/>
              </w:rPr>
            </w:pPr>
            <w:r w:rsidRPr="002178AD">
              <w:rPr>
                <w:rFonts w:eastAsia="DengXian"/>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Heading3"/>
      </w:pPr>
      <w:bookmarkStart w:id="2760" w:name="_Toc28012730"/>
      <w:bookmarkStart w:id="2761" w:name="_Toc36039005"/>
      <w:bookmarkStart w:id="2762" w:name="_Toc44688421"/>
      <w:bookmarkStart w:id="2763" w:name="_Toc45133837"/>
      <w:bookmarkStart w:id="2764" w:name="_Toc49931517"/>
      <w:bookmarkStart w:id="2765" w:name="_Toc51762775"/>
      <w:bookmarkStart w:id="2766" w:name="_Toc58848411"/>
      <w:bookmarkStart w:id="2767" w:name="_Toc59017449"/>
      <w:bookmarkStart w:id="2768" w:name="_Toc66279438"/>
      <w:bookmarkStart w:id="2769" w:name="_Toc68168460"/>
      <w:bookmarkStart w:id="2770" w:name="_Toc83232913"/>
      <w:bookmarkStart w:id="2771" w:name="_Toc85549879"/>
      <w:bookmarkStart w:id="2772" w:name="_Toc90655361"/>
      <w:bookmarkStart w:id="2773" w:name="_Toc105600237"/>
      <w:bookmarkStart w:id="2774" w:name="_Toc122114244"/>
      <w:bookmarkStart w:id="2775" w:name="_Toc153789115"/>
      <w:bookmarkStart w:id="2776" w:name="_Toc185515984"/>
      <w:bookmarkStart w:id="2777" w:name="_Toc219190515"/>
      <w:r w:rsidRPr="002178AD">
        <w:t>6.2.5</w:t>
      </w:r>
      <w:r w:rsidRPr="002178AD">
        <w:tab/>
        <w:t xml:space="preserve">Resource: </w:t>
      </w:r>
      <w:r w:rsidRPr="002178AD">
        <w:rPr>
          <w:rFonts w:eastAsia="DengXian"/>
        </w:rPr>
        <w:t>Influence Data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56CE8314" w14:textId="77777777" w:rsidR="006672A0" w:rsidRPr="002178AD" w:rsidRDefault="006672A0">
      <w:pPr>
        <w:pStyle w:val="Heading4"/>
      </w:pPr>
      <w:bookmarkStart w:id="2778" w:name="_Toc28012731"/>
      <w:bookmarkStart w:id="2779" w:name="_Toc36039006"/>
      <w:bookmarkStart w:id="2780" w:name="_Toc44688422"/>
      <w:bookmarkStart w:id="2781" w:name="_Toc45133838"/>
      <w:bookmarkStart w:id="2782" w:name="_Toc49931518"/>
      <w:bookmarkStart w:id="2783" w:name="_Toc51762776"/>
      <w:bookmarkStart w:id="2784" w:name="_Toc58848412"/>
      <w:bookmarkStart w:id="2785" w:name="_Toc59017450"/>
      <w:bookmarkStart w:id="2786" w:name="_Toc66279439"/>
      <w:bookmarkStart w:id="2787" w:name="_Toc68168461"/>
      <w:bookmarkStart w:id="2788" w:name="_Toc83232914"/>
      <w:bookmarkStart w:id="2789" w:name="_Toc85549880"/>
      <w:bookmarkStart w:id="2790" w:name="_Toc90655362"/>
      <w:bookmarkStart w:id="2791" w:name="_Toc105600238"/>
      <w:bookmarkStart w:id="2792" w:name="_Toc122114245"/>
      <w:bookmarkStart w:id="2793" w:name="_Toc153789116"/>
      <w:bookmarkStart w:id="2794" w:name="_Toc185515985"/>
      <w:bookmarkStart w:id="2795" w:name="_Toc219190516"/>
      <w:r w:rsidRPr="002178AD">
        <w:t>6.2.5.1</w:t>
      </w:r>
      <w:r w:rsidRPr="002178AD">
        <w:tab/>
        <w:t>Description</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Heading4"/>
      </w:pPr>
      <w:bookmarkStart w:id="2796" w:name="_Toc28012732"/>
      <w:bookmarkStart w:id="2797" w:name="_Toc36039007"/>
      <w:bookmarkStart w:id="2798" w:name="_Toc44688423"/>
      <w:bookmarkStart w:id="2799" w:name="_Toc45133839"/>
      <w:bookmarkStart w:id="2800" w:name="_Toc49931519"/>
      <w:bookmarkStart w:id="2801" w:name="_Toc51762777"/>
      <w:bookmarkStart w:id="2802" w:name="_Toc58848413"/>
      <w:bookmarkStart w:id="2803" w:name="_Toc59017451"/>
      <w:bookmarkStart w:id="2804" w:name="_Toc66279440"/>
      <w:bookmarkStart w:id="2805" w:name="_Toc68168462"/>
      <w:bookmarkStart w:id="2806" w:name="_Toc83232915"/>
      <w:bookmarkStart w:id="2807" w:name="_Toc85549881"/>
      <w:bookmarkStart w:id="2808" w:name="_Toc90655363"/>
      <w:bookmarkStart w:id="2809" w:name="_Toc105600239"/>
      <w:bookmarkStart w:id="2810" w:name="_Toc122114246"/>
      <w:bookmarkStart w:id="2811" w:name="_Toc153789117"/>
      <w:bookmarkStart w:id="2812" w:name="_Toc185515986"/>
      <w:bookmarkStart w:id="2813" w:name="_Toc219190517"/>
      <w:r w:rsidRPr="002178AD">
        <w:t>6.2.5.2</w:t>
      </w:r>
      <w:r w:rsidRPr="002178AD">
        <w:tab/>
        <w:t>Resource definition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18C08432"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w:t>
      </w:r>
    </w:p>
    <w:p w14:paraId="2C9C1F92"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6.2.5.2-1</w:t>
      </w:r>
      <w:r w:rsidRPr="002178AD">
        <w:rPr>
          <w:rFonts w:ascii="Arial" w:eastAsia="DengXian"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DengXian"/>
        </w:rPr>
      </w:pPr>
    </w:p>
    <w:p w14:paraId="686D1539" w14:textId="77777777" w:rsidR="006672A0" w:rsidRPr="002178AD" w:rsidRDefault="006672A0">
      <w:pPr>
        <w:pStyle w:val="Heading4"/>
      </w:pPr>
      <w:bookmarkStart w:id="2814" w:name="_Toc28012733"/>
      <w:bookmarkStart w:id="2815" w:name="_Toc36039008"/>
      <w:bookmarkStart w:id="2816" w:name="_Toc44688424"/>
      <w:bookmarkStart w:id="2817" w:name="_Toc45133840"/>
      <w:bookmarkStart w:id="2818" w:name="_Toc49931520"/>
      <w:bookmarkStart w:id="2819" w:name="_Toc51762778"/>
      <w:bookmarkStart w:id="2820" w:name="_Toc58848414"/>
      <w:bookmarkStart w:id="2821" w:name="_Toc59017452"/>
      <w:bookmarkStart w:id="2822" w:name="_Toc66279441"/>
      <w:bookmarkStart w:id="2823" w:name="_Toc68168463"/>
      <w:bookmarkStart w:id="2824" w:name="_Toc83232916"/>
      <w:bookmarkStart w:id="2825" w:name="_Toc85549882"/>
      <w:bookmarkStart w:id="2826" w:name="_Toc90655364"/>
      <w:bookmarkStart w:id="2827" w:name="_Toc105600240"/>
      <w:bookmarkStart w:id="2828" w:name="_Toc122114247"/>
      <w:bookmarkStart w:id="2829" w:name="_Toc153789118"/>
      <w:bookmarkStart w:id="2830" w:name="_Toc185515987"/>
      <w:bookmarkStart w:id="2831" w:name="_Toc219190518"/>
      <w:r w:rsidRPr="002178AD">
        <w:t>6.2.5.3</w:t>
      </w:r>
      <w:r w:rsidRPr="002178AD">
        <w:tab/>
        <w:t>Resource Standard Methods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3BD423D1" w14:textId="77777777" w:rsidR="006672A0" w:rsidRPr="002178AD" w:rsidRDefault="006672A0">
      <w:pPr>
        <w:pStyle w:val="Heading5"/>
        <w:rPr>
          <w:lang w:eastAsia="zh-CN"/>
        </w:rPr>
      </w:pPr>
      <w:bookmarkStart w:id="2832" w:name="_Toc28012734"/>
      <w:bookmarkStart w:id="2833" w:name="_Toc36039009"/>
      <w:bookmarkStart w:id="2834" w:name="_Toc44688425"/>
      <w:bookmarkStart w:id="2835" w:name="_Toc45133841"/>
      <w:bookmarkStart w:id="2836" w:name="_Toc49931521"/>
      <w:bookmarkStart w:id="2837" w:name="_Toc51762779"/>
      <w:bookmarkStart w:id="2838" w:name="_Toc58848415"/>
      <w:bookmarkStart w:id="2839" w:name="_Toc59017453"/>
      <w:bookmarkStart w:id="2840" w:name="_Toc66279442"/>
      <w:bookmarkStart w:id="2841" w:name="_Toc68168464"/>
      <w:bookmarkStart w:id="2842" w:name="_Toc83232917"/>
      <w:bookmarkStart w:id="2843" w:name="_Toc85549883"/>
      <w:bookmarkStart w:id="2844" w:name="_Toc90655365"/>
      <w:bookmarkStart w:id="2845" w:name="_Toc105600241"/>
      <w:bookmarkStart w:id="2846" w:name="_Toc122114248"/>
      <w:bookmarkStart w:id="2847" w:name="_Toc153789119"/>
      <w:bookmarkStart w:id="2848" w:name="_Toc185515988"/>
      <w:bookmarkStart w:id="2849" w:name="_Toc219190519"/>
      <w:r w:rsidRPr="002178AD">
        <w:t>6.2.5.3.1</w:t>
      </w:r>
      <w:r w:rsidRPr="002178AD">
        <w:tab/>
        <w:t>GET</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546EE948" w14:textId="77777777" w:rsidR="006672A0" w:rsidRPr="002178AD" w:rsidRDefault="006672A0">
      <w:pPr>
        <w:rPr>
          <w:rFonts w:eastAsia="DengXian"/>
        </w:rPr>
      </w:pPr>
      <w:r w:rsidRPr="002178AD">
        <w:rPr>
          <w:rFonts w:eastAsia="DengXian"/>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DengXian"/>
        </w:rPr>
      </w:pPr>
    </w:p>
    <w:p w14:paraId="46085A60" w14:textId="77777777" w:rsidR="003250ED" w:rsidRDefault="003250ED" w:rsidP="003250ED">
      <w:pPr>
        <w:pStyle w:val="NO"/>
        <w:rPr>
          <w:rFonts w:eastAsia="DengXian"/>
        </w:rPr>
      </w:pPr>
      <w:r>
        <w:rPr>
          <w:rFonts w:eastAsia="DengXian"/>
        </w:rPr>
        <w:t>NOTE 1:</w:t>
      </w:r>
      <w:r>
        <w:rPr>
          <w:rFonts w:eastAsia="DengXian"/>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DengXian"/>
        </w:rPr>
      </w:pPr>
      <w:r>
        <w:rPr>
          <w:rFonts w:eastAsia="DengXian"/>
        </w:rPr>
        <w:t>NOTE 2:</w:t>
      </w:r>
      <w:r>
        <w:rPr>
          <w:rFonts w:eastAsia="DengXian"/>
        </w:rPr>
        <w:tab/>
      </w:r>
      <w:r w:rsidRPr="00C339EA">
        <w:rPr>
          <w:rFonts w:eastAsia="DengXian"/>
        </w:rPr>
        <w:t xml:space="preserve">When the </w:t>
      </w:r>
      <w:r>
        <w:rPr>
          <w:rFonts w:eastAsia="DengXian"/>
        </w:rPr>
        <w:t>"</w:t>
      </w:r>
      <w:r w:rsidRPr="00C339EA">
        <w:rPr>
          <w:rFonts w:eastAsia="DengXian"/>
        </w:rPr>
        <w:t>FinerGranUEs</w:t>
      </w:r>
      <w:r>
        <w:rPr>
          <w:rFonts w:eastAsia="DengXian"/>
        </w:rPr>
        <w:t>"</w:t>
      </w:r>
      <w:r w:rsidRPr="00C339EA">
        <w:rPr>
          <w:rFonts w:eastAsia="DengXian"/>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DengXian"/>
        </w:rPr>
        <w:t>.</w:t>
      </w:r>
    </w:p>
    <w:p w14:paraId="0DAE7FED" w14:textId="77777777" w:rsidR="00DA29D2" w:rsidRDefault="00DA29D2" w:rsidP="00904234">
      <w:r>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DengXian"/>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DengXian"/>
        </w:rPr>
      </w:pPr>
      <w:r w:rsidRPr="002178AD">
        <w:rPr>
          <w:rFonts w:eastAsia="DengXian"/>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DengXian"/>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DengXian"/>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DengXian"/>
        </w:rPr>
      </w:pPr>
    </w:p>
    <w:p w14:paraId="39695775" w14:textId="77777777" w:rsidR="006672A0" w:rsidRPr="002178AD" w:rsidRDefault="006672A0">
      <w:pPr>
        <w:pStyle w:val="Heading3"/>
      </w:pPr>
      <w:bookmarkStart w:id="2850" w:name="_Toc28012735"/>
      <w:bookmarkStart w:id="2851" w:name="_Toc36039010"/>
      <w:bookmarkStart w:id="2852" w:name="_Toc44688426"/>
      <w:bookmarkStart w:id="2853" w:name="_Toc45133842"/>
      <w:bookmarkStart w:id="2854" w:name="_Toc49931522"/>
      <w:bookmarkStart w:id="2855" w:name="_Toc51762780"/>
      <w:bookmarkStart w:id="2856" w:name="_Toc58848416"/>
      <w:bookmarkStart w:id="2857" w:name="_Toc59017454"/>
      <w:bookmarkStart w:id="2858" w:name="_Toc66279443"/>
      <w:bookmarkStart w:id="2859" w:name="_Toc68168465"/>
      <w:bookmarkStart w:id="2860" w:name="_Toc83232918"/>
      <w:bookmarkStart w:id="2861" w:name="_Toc85549884"/>
      <w:bookmarkStart w:id="2862" w:name="_Toc90655366"/>
      <w:bookmarkStart w:id="2863" w:name="_Toc105600242"/>
      <w:bookmarkStart w:id="2864" w:name="_Toc122114249"/>
      <w:bookmarkStart w:id="2865" w:name="_Toc153789120"/>
      <w:bookmarkStart w:id="2866" w:name="_Toc185515989"/>
      <w:bookmarkStart w:id="2867" w:name="_Toc219190520"/>
      <w:r w:rsidRPr="002178AD">
        <w:t>6.2.6</w:t>
      </w:r>
      <w:r w:rsidRPr="002178AD">
        <w:tab/>
        <w:t>Resource: Individual Influence Data</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194CF27B" w14:textId="77777777" w:rsidR="006672A0" w:rsidRPr="002178AD" w:rsidRDefault="006672A0">
      <w:pPr>
        <w:pStyle w:val="Heading4"/>
      </w:pPr>
      <w:bookmarkStart w:id="2868" w:name="_Toc28012736"/>
      <w:bookmarkStart w:id="2869" w:name="_Toc36039011"/>
      <w:bookmarkStart w:id="2870" w:name="_Toc44688427"/>
      <w:bookmarkStart w:id="2871" w:name="_Toc45133843"/>
      <w:bookmarkStart w:id="2872" w:name="_Toc49931523"/>
      <w:bookmarkStart w:id="2873" w:name="_Toc51762781"/>
      <w:bookmarkStart w:id="2874" w:name="_Toc58848417"/>
      <w:bookmarkStart w:id="2875" w:name="_Toc59017455"/>
      <w:bookmarkStart w:id="2876" w:name="_Toc66279444"/>
      <w:bookmarkStart w:id="2877" w:name="_Toc68168466"/>
      <w:bookmarkStart w:id="2878" w:name="_Toc83232919"/>
      <w:bookmarkStart w:id="2879" w:name="_Toc85549885"/>
      <w:bookmarkStart w:id="2880" w:name="_Toc90655367"/>
      <w:bookmarkStart w:id="2881" w:name="_Toc105600243"/>
      <w:bookmarkStart w:id="2882" w:name="_Toc122114250"/>
      <w:bookmarkStart w:id="2883" w:name="_Toc153789121"/>
      <w:bookmarkStart w:id="2884" w:name="_Toc185515990"/>
      <w:bookmarkStart w:id="2885" w:name="_Toc219190521"/>
      <w:r w:rsidRPr="002178AD">
        <w:t>6.2.6.1</w:t>
      </w:r>
      <w:r w:rsidRPr="002178AD">
        <w:tab/>
        <w:t>Description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Heading4"/>
      </w:pPr>
      <w:bookmarkStart w:id="2886" w:name="_Toc28012737"/>
      <w:bookmarkStart w:id="2887" w:name="_Toc36039012"/>
      <w:bookmarkStart w:id="2888" w:name="_Toc44688428"/>
      <w:bookmarkStart w:id="2889" w:name="_Toc45133844"/>
      <w:bookmarkStart w:id="2890" w:name="_Toc49931524"/>
      <w:bookmarkStart w:id="2891" w:name="_Toc51762782"/>
      <w:bookmarkStart w:id="2892" w:name="_Toc58848418"/>
      <w:bookmarkStart w:id="2893" w:name="_Toc59017456"/>
      <w:bookmarkStart w:id="2894" w:name="_Toc66279445"/>
      <w:bookmarkStart w:id="2895" w:name="_Toc68168467"/>
      <w:bookmarkStart w:id="2896" w:name="_Toc83232920"/>
      <w:bookmarkStart w:id="2897" w:name="_Toc85549886"/>
      <w:bookmarkStart w:id="2898" w:name="_Toc90655368"/>
      <w:bookmarkStart w:id="2899" w:name="_Toc105600244"/>
      <w:bookmarkStart w:id="2900" w:name="_Toc122114251"/>
      <w:bookmarkStart w:id="2901" w:name="_Toc153789122"/>
      <w:bookmarkStart w:id="2902" w:name="_Toc185515991"/>
      <w:bookmarkStart w:id="2903" w:name="_Toc219190522"/>
      <w:r w:rsidRPr="002178AD">
        <w:t>6.2.6.2</w:t>
      </w:r>
      <w:r w:rsidRPr="002178AD">
        <w:tab/>
        <w:t>Resource definition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0BE980EC"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/application-data/influenceData/{influenceId}</w:t>
      </w:r>
    </w:p>
    <w:p w14:paraId="18038F0A"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6.2.6.2-1</w:t>
      </w:r>
      <w:r w:rsidRPr="002178AD">
        <w:rPr>
          <w:rFonts w:ascii="Arial" w:eastAsia="DengXian"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Heading4"/>
      </w:pPr>
      <w:bookmarkStart w:id="2904" w:name="_Toc28012738"/>
      <w:bookmarkStart w:id="2905" w:name="_Toc36039013"/>
      <w:bookmarkStart w:id="2906" w:name="_Toc44688429"/>
      <w:bookmarkStart w:id="2907" w:name="_Toc45133845"/>
      <w:bookmarkStart w:id="2908" w:name="_Toc49931525"/>
      <w:bookmarkStart w:id="2909" w:name="_Toc51762783"/>
      <w:bookmarkStart w:id="2910" w:name="_Toc58848419"/>
      <w:bookmarkStart w:id="2911" w:name="_Toc59017457"/>
      <w:bookmarkStart w:id="2912" w:name="_Toc66279446"/>
      <w:bookmarkStart w:id="2913" w:name="_Toc68168468"/>
      <w:bookmarkStart w:id="2914" w:name="_Toc83232921"/>
      <w:bookmarkStart w:id="2915" w:name="_Toc85549887"/>
      <w:bookmarkStart w:id="2916" w:name="_Toc90655369"/>
      <w:bookmarkStart w:id="2917" w:name="_Toc105600245"/>
      <w:bookmarkStart w:id="2918" w:name="_Toc122114252"/>
      <w:bookmarkStart w:id="2919" w:name="_Toc153789123"/>
      <w:bookmarkStart w:id="2920" w:name="_Toc185515992"/>
      <w:bookmarkStart w:id="2921" w:name="_Toc219190523"/>
      <w:r w:rsidRPr="002178AD">
        <w:t>6.2.6.3</w:t>
      </w:r>
      <w:r w:rsidRPr="002178AD">
        <w:tab/>
        <w:t>Resource Standard Methods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5050266E" w14:textId="77777777" w:rsidR="006672A0" w:rsidRPr="002178AD" w:rsidRDefault="006672A0">
      <w:pPr>
        <w:pStyle w:val="Heading5"/>
        <w:rPr>
          <w:lang w:eastAsia="zh-CN"/>
        </w:rPr>
      </w:pPr>
      <w:bookmarkStart w:id="2922" w:name="_Toc28012739"/>
      <w:bookmarkStart w:id="2923" w:name="_Toc36039014"/>
      <w:bookmarkStart w:id="2924" w:name="_Toc44688430"/>
      <w:bookmarkStart w:id="2925" w:name="_Toc45133846"/>
      <w:bookmarkStart w:id="2926" w:name="_Toc49931526"/>
      <w:bookmarkStart w:id="2927" w:name="_Toc51762784"/>
      <w:bookmarkStart w:id="2928" w:name="_Toc58848420"/>
      <w:bookmarkStart w:id="2929" w:name="_Toc59017458"/>
      <w:bookmarkStart w:id="2930" w:name="_Toc66279447"/>
      <w:bookmarkStart w:id="2931" w:name="_Toc68168469"/>
      <w:bookmarkStart w:id="2932" w:name="_Toc83232922"/>
      <w:bookmarkStart w:id="2933" w:name="_Toc85549888"/>
      <w:bookmarkStart w:id="2934" w:name="_Toc90655370"/>
      <w:bookmarkStart w:id="2935" w:name="_Toc105600246"/>
      <w:bookmarkStart w:id="2936" w:name="_Toc122114253"/>
      <w:bookmarkStart w:id="2937" w:name="_Toc153789124"/>
      <w:bookmarkStart w:id="2938" w:name="_Toc185515993"/>
      <w:bookmarkStart w:id="2939" w:name="_Toc219190524"/>
      <w:r w:rsidRPr="002178AD">
        <w:t>6.2.6.3.1</w:t>
      </w:r>
      <w:r w:rsidRPr="002178AD">
        <w:tab/>
        <w:t>PUT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2DDF1FAE" w14:textId="77777777" w:rsidR="006672A0" w:rsidRPr="002178AD" w:rsidRDefault="006672A0">
      <w:pPr>
        <w:rPr>
          <w:rFonts w:eastAsia="DengXian"/>
        </w:rPr>
      </w:pPr>
      <w:r w:rsidRPr="002178AD">
        <w:rPr>
          <w:rFonts w:eastAsia="DengXian"/>
        </w:rPr>
        <w:t>This method shall support the URI query parameters specified in table 6.2.6.3.1-1.</w:t>
      </w:r>
    </w:p>
    <w:p w14:paraId="63CF2841" w14:textId="77777777" w:rsidR="006672A0" w:rsidRPr="002178AD" w:rsidRDefault="006672A0">
      <w:pPr>
        <w:pStyle w:val="TH"/>
        <w:rPr>
          <w:rFonts w:cs="Arial"/>
        </w:rPr>
      </w:pPr>
      <w:r w:rsidRPr="002178AD">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DengXian"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17AEE0F1" w14:textId="77777777" w:rsidR="006672A0" w:rsidRPr="002178AD" w:rsidRDefault="006672A0">
      <w:pPr>
        <w:rPr>
          <w:rFonts w:eastAsia="DengXian"/>
        </w:rPr>
      </w:pPr>
    </w:p>
    <w:p w14:paraId="2AF840EA" w14:textId="77777777" w:rsidR="006672A0" w:rsidRPr="002178AD" w:rsidRDefault="006672A0">
      <w:pPr>
        <w:rPr>
          <w:rFonts w:eastAsia="DengXian"/>
        </w:rPr>
      </w:pPr>
      <w:r w:rsidRPr="002178AD">
        <w:rPr>
          <w:rFonts w:eastAsia="DengXian"/>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DengXian"/>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DengXian"/>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DengXian"/>
              </w:rPr>
            </w:pPr>
            <w:r w:rsidRPr="002178AD">
              <w:t>200 OK</w:t>
            </w:r>
          </w:p>
        </w:tc>
        <w:tc>
          <w:tcPr>
            <w:tcW w:w="5124" w:type="dxa"/>
            <w:hideMark/>
          </w:tcPr>
          <w:p w14:paraId="740D5434" w14:textId="77777777" w:rsidR="006672A0" w:rsidRPr="002178AD" w:rsidRDefault="006672A0">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DengXian"/>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DengXian"/>
        </w:rPr>
      </w:pPr>
    </w:p>
    <w:p w14:paraId="70C4FDF6" w14:textId="77777777" w:rsidR="006672A0" w:rsidRPr="002178AD" w:rsidRDefault="006672A0">
      <w:pPr>
        <w:pStyle w:val="Heading5"/>
        <w:rPr>
          <w:lang w:eastAsia="zh-CN"/>
        </w:rPr>
      </w:pPr>
      <w:bookmarkStart w:id="2940" w:name="_Toc28012740"/>
      <w:bookmarkStart w:id="2941" w:name="_Toc36039015"/>
      <w:bookmarkStart w:id="2942" w:name="_Toc44688431"/>
      <w:bookmarkStart w:id="2943" w:name="_Toc45133847"/>
      <w:bookmarkStart w:id="2944" w:name="_Toc49931527"/>
      <w:bookmarkStart w:id="2945" w:name="_Toc51762785"/>
      <w:bookmarkStart w:id="2946" w:name="_Toc58848421"/>
      <w:bookmarkStart w:id="2947" w:name="_Toc59017459"/>
      <w:bookmarkStart w:id="2948" w:name="_Toc66279448"/>
      <w:bookmarkStart w:id="2949" w:name="_Toc68168470"/>
      <w:bookmarkStart w:id="2950" w:name="_Toc83232923"/>
      <w:bookmarkStart w:id="2951" w:name="_Toc85549889"/>
      <w:bookmarkStart w:id="2952" w:name="_Toc90655371"/>
      <w:bookmarkStart w:id="2953" w:name="_Toc105600247"/>
      <w:bookmarkStart w:id="2954" w:name="_Toc122114254"/>
      <w:bookmarkStart w:id="2955" w:name="_Toc153789125"/>
      <w:bookmarkStart w:id="2956" w:name="_Toc185515994"/>
      <w:bookmarkStart w:id="2957" w:name="_Toc219190525"/>
      <w:r w:rsidRPr="002178AD">
        <w:t>6.2.6.3.2</w:t>
      </w:r>
      <w:r w:rsidRPr="002178AD">
        <w:tab/>
        <w:t>PATCH</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504FC1A0" w14:textId="77777777" w:rsidR="006672A0" w:rsidRPr="002178AD" w:rsidRDefault="006672A0">
      <w:pPr>
        <w:rPr>
          <w:rFonts w:eastAsia="DengXian"/>
        </w:rPr>
      </w:pPr>
      <w:r w:rsidRPr="002178AD">
        <w:rPr>
          <w:rFonts w:eastAsia="DengXian"/>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DengXian"/>
        </w:rPr>
      </w:pPr>
    </w:p>
    <w:p w14:paraId="729E2843" w14:textId="77777777" w:rsidR="006672A0" w:rsidRPr="002178AD" w:rsidRDefault="006672A0">
      <w:pPr>
        <w:rPr>
          <w:rFonts w:eastAsia="DengXian"/>
        </w:rPr>
      </w:pPr>
      <w:r w:rsidRPr="002178AD">
        <w:rPr>
          <w:rFonts w:eastAsia="DengXian"/>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DengXian"/>
        </w:rPr>
      </w:pPr>
    </w:p>
    <w:p w14:paraId="74062BAA" w14:textId="77777777" w:rsidR="006672A0" w:rsidRPr="002178AD" w:rsidRDefault="006672A0">
      <w:pPr>
        <w:pStyle w:val="TH"/>
      </w:pPr>
      <w:r w:rsidRPr="002178AD">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DengXian"/>
        </w:rPr>
      </w:pPr>
    </w:p>
    <w:p w14:paraId="233360DD" w14:textId="77777777" w:rsidR="006672A0" w:rsidRPr="002178AD" w:rsidRDefault="006672A0">
      <w:pPr>
        <w:pStyle w:val="Heading5"/>
      </w:pPr>
      <w:bookmarkStart w:id="2958" w:name="_Toc28012741"/>
      <w:bookmarkStart w:id="2959" w:name="_Toc36039016"/>
      <w:bookmarkStart w:id="2960" w:name="_Toc44688432"/>
      <w:bookmarkStart w:id="2961" w:name="_Toc45133848"/>
      <w:bookmarkStart w:id="2962" w:name="_Toc49931528"/>
      <w:bookmarkStart w:id="2963" w:name="_Toc51762786"/>
      <w:bookmarkStart w:id="2964" w:name="_Toc58848422"/>
      <w:bookmarkStart w:id="2965" w:name="_Toc59017460"/>
      <w:bookmarkStart w:id="2966" w:name="_Toc66279449"/>
      <w:bookmarkStart w:id="2967" w:name="_Toc68168471"/>
      <w:bookmarkStart w:id="2968" w:name="_Toc83232924"/>
      <w:bookmarkStart w:id="2969" w:name="_Toc85549890"/>
      <w:bookmarkStart w:id="2970" w:name="_Toc90655372"/>
      <w:bookmarkStart w:id="2971" w:name="_Toc105600248"/>
      <w:bookmarkStart w:id="2972" w:name="_Toc122114255"/>
      <w:bookmarkStart w:id="2973" w:name="_Toc153789126"/>
      <w:bookmarkStart w:id="2974" w:name="_Toc185515995"/>
      <w:bookmarkStart w:id="2975" w:name="_Toc219190526"/>
      <w:r w:rsidRPr="002178AD">
        <w:t>6.2.6.3.3</w:t>
      </w:r>
      <w:r w:rsidRPr="002178AD">
        <w:tab/>
        <w:t>DELETE</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517BD14" w14:textId="77777777" w:rsidR="006672A0" w:rsidRPr="002178AD" w:rsidRDefault="006672A0">
      <w:pPr>
        <w:rPr>
          <w:rFonts w:eastAsia="DengXian"/>
        </w:rPr>
      </w:pPr>
      <w:r w:rsidRPr="002178AD">
        <w:rPr>
          <w:rFonts w:eastAsia="DengXian"/>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DengXian"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DengXian"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DengXian"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73A37A35" w14:textId="77777777" w:rsidR="006672A0" w:rsidRPr="002178AD" w:rsidRDefault="006672A0">
      <w:pPr>
        <w:rPr>
          <w:rFonts w:eastAsia="DengXian"/>
        </w:rPr>
      </w:pPr>
    </w:p>
    <w:p w14:paraId="619439DD" w14:textId="77777777" w:rsidR="006672A0" w:rsidRPr="002178AD" w:rsidRDefault="006672A0">
      <w:pPr>
        <w:rPr>
          <w:rFonts w:eastAsia="DengXian"/>
        </w:rPr>
      </w:pPr>
      <w:r w:rsidRPr="002178AD">
        <w:rPr>
          <w:rFonts w:eastAsia="DengXian"/>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DengXian"/>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DengXian"/>
        </w:rPr>
      </w:pPr>
    </w:p>
    <w:p w14:paraId="1F2DAB47" w14:textId="77777777" w:rsidR="006672A0" w:rsidRPr="002178AD" w:rsidRDefault="006672A0">
      <w:pPr>
        <w:pStyle w:val="Heading3"/>
      </w:pPr>
      <w:bookmarkStart w:id="2976" w:name="_Toc28012742"/>
      <w:bookmarkStart w:id="2977" w:name="_Toc36039017"/>
      <w:bookmarkStart w:id="2978" w:name="_Toc44688433"/>
      <w:bookmarkStart w:id="2979" w:name="_Toc45133849"/>
      <w:bookmarkStart w:id="2980" w:name="_Toc49931529"/>
      <w:bookmarkStart w:id="2981" w:name="_Toc51762787"/>
      <w:bookmarkStart w:id="2982" w:name="_Toc58848423"/>
      <w:bookmarkStart w:id="2983" w:name="_Toc59017461"/>
      <w:bookmarkStart w:id="2984" w:name="_Toc66279450"/>
      <w:bookmarkStart w:id="2985" w:name="_Toc68168472"/>
      <w:bookmarkStart w:id="2986" w:name="_Toc83232925"/>
      <w:bookmarkStart w:id="2987" w:name="_Toc85549891"/>
      <w:bookmarkStart w:id="2988" w:name="_Toc90655373"/>
      <w:bookmarkStart w:id="2989" w:name="_Toc105600249"/>
      <w:bookmarkStart w:id="2990" w:name="_Toc122114256"/>
      <w:bookmarkStart w:id="2991" w:name="_Toc153789127"/>
      <w:bookmarkStart w:id="2992" w:name="_Toc185515996"/>
      <w:bookmarkStart w:id="2993" w:name="_Toc219190527"/>
      <w:r w:rsidRPr="002178AD">
        <w:t>6.2.7</w:t>
      </w:r>
      <w:r w:rsidRPr="002178AD">
        <w:tab/>
        <w:t>Resource: Influence Data Subscription</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6108182" w14:textId="77777777" w:rsidR="006672A0" w:rsidRPr="002178AD" w:rsidRDefault="006672A0">
      <w:pPr>
        <w:pStyle w:val="Heading4"/>
      </w:pPr>
      <w:bookmarkStart w:id="2994" w:name="_Toc28012743"/>
      <w:bookmarkStart w:id="2995" w:name="_Toc36039018"/>
      <w:bookmarkStart w:id="2996" w:name="_Toc44688434"/>
      <w:bookmarkStart w:id="2997" w:name="_Toc45133850"/>
      <w:bookmarkStart w:id="2998" w:name="_Toc49931530"/>
      <w:bookmarkStart w:id="2999" w:name="_Toc51762788"/>
      <w:bookmarkStart w:id="3000" w:name="_Toc58848424"/>
      <w:bookmarkStart w:id="3001" w:name="_Toc59017462"/>
      <w:bookmarkStart w:id="3002" w:name="_Toc66279451"/>
      <w:bookmarkStart w:id="3003" w:name="_Toc68168473"/>
      <w:bookmarkStart w:id="3004" w:name="_Toc83232926"/>
      <w:bookmarkStart w:id="3005" w:name="_Toc85549892"/>
      <w:bookmarkStart w:id="3006" w:name="_Toc90655374"/>
      <w:bookmarkStart w:id="3007" w:name="_Toc105600250"/>
      <w:bookmarkStart w:id="3008" w:name="_Toc122114257"/>
      <w:bookmarkStart w:id="3009" w:name="_Toc153789128"/>
      <w:bookmarkStart w:id="3010" w:name="_Toc185515997"/>
      <w:bookmarkStart w:id="3011" w:name="_Toc219190528"/>
      <w:r w:rsidRPr="002178AD">
        <w:t>6.2.7.1</w:t>
      </w:r>
      <w:r w:rsidRPr="002178AD">
        <w:tab/>
        <w:t>Description</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Heading4"/>
      </w:pPr>
      <w:bookmarkStart w:id="3012" w:name="_Toc28012744"/>
      <w:bookmarkStart w:id="3013" w:name="_Toc36039019"/>
      <w:bookmarkStart w:id="3014" w:name="_Toc44688435"/>
      <w:bookmarkStart w:id="3015" w:name="_Toc45133851"/>
      <w:bookmarkStart w:id="3016" w:name="_Toc49931531"/>
      <w:bookmarkStart w:id="3017" w:name="_Toc51762789"/>
      <w:bookmarkStart w:id="3018" w:name="_Toc58848425"/>
      <w:bookmarkStart w:id="3019" w:name="_Toc59017463"/>
      <w:bookmarkStart w:id="3020" w:name="_Toc66279452"/>
      <w:bookmarkStart w:id="3021" w:name="_Toc68168474"/>
      <w:bookmarkStart w:id="3022" w:name="_Toc83232927"/>
      <w:bookmarkStart w:id="3023" w:name="_Toc85549893"/>
      <w:bookmarkStart w:id="3024" w:name="_Toc90655375"/>
      <w:bookmarkStart w:id="3025" w:name="_Toc105600251"/>
      <w:bookmarkStart w:id="3026" w:name="_Toc122114258"/>
      <w:bookmarkStart w:id="3027" w:name="_Toc153789129"/>
      <w:bookmarkStart w:id="3028" w:name="_Toc185515998"/>
      <w:bookmarkStart w:id="3029" w:name="_Toc219190529"/>
      <w:r w:rsidRPr="002178AD">
        <w:t>6.2.7.2</w:t>
      </w:r>
      <w:r w:rsidRPr="002178AD">
        <w:tab/>
        <w:t>Resource definition</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667B715C"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/application-data/influenceData/subs-to-notify</w:t>
      </w:r>
    </w:p>
    <w:p w14:paraId="28B8D162"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6.2.7.2-1</w:t>
      </w:r>
      <w:r w:rsidRPr="002178AD">
        <w:rPr>
          <w:rFonts w:ascii="Arial" w:eastAsia="DengXian"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DengXian"/>
        </w:rPr>
      </w:pPr>
    </w:p>
    <w:p w14:paraId="17E42A85" w14:textId="77777777" w:rsidR="006672A0" w:rsidRPr="002178AD" w:rsidRDefault="006672A0">
      <w:pPr>
        <w:pStyle w:val="Heading4"/>
      </w:pPr>
      <w:bookmarkStart w:id="3030" w:name="_Toc28012745"/>
      <w:bookmarkStart w:id="3031" w:name="_Toc36039020"/>
      <w:bookmarkStart w:id="3032" w:name="_Toc44688436"/>
      <w:bookmarkStart w:id="3033" w:name="_Toc45133852"/>
      <w:bookmarkStart w:id="3034" w:name="_Toc49931532"/>
      <w:bookmarkStart w:id="3035" w:name="_Toc51762790"/>
      <w:bookmarkStart w:id="3036" w:name="_Toc58848426"/>
      <w:bookmarkStart w:id="3037" w:name="_Toc59017464"/>
      <w:bookmarkStart w:id="3038" w:name="_Toc66279453"/>
      <w:bookmarkStart w:id="3039" w:name="_Toc68168475"/>
      <w:bookmarkStart w:id="3040" w:name="_Toc83232928"/>
      <w:bookmarkStart w:id="3041" w:name="_Toc85549894"/>
      <w:bookmarkStart w:id="3042" w:name="_Toc90655376"/>
      <w:bookmarkStart w:id="3043" w:name="_Toc105600252"/>
      <w:bookmarkStart w:id="3044" w:name="_Toc122114259"/>
      <w:bookmarkStart w:id="3045" w:name="_Toc153789130"/>
      <w:bookmarkStart w:id="3046" w:name="_Toc185515999"/>
      <w:bookmarkStart w:id="3047" w:name="_Toc219190530"/>
      <w:r w:rsidRPr="002178AD">
        <w:t>6.2.7.3</w:t>
      </w:r>
      <w:r w:rsidRPr="002178AD">
        <w:tab/>
        <w:t>Resource Standard Methods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73FE944" w14:textId="77777777" w:rsidR="006672A0" w:rsidRPr="002178AD" w:rsidRDefault="006672A0">
      <w:pPr>
        <w:pStyle w:val="Heading5"/>
      </w:pPr>
      <w:bookmarkStart w:id="3048" w:name="_Toc28012746"/>
      <w:bookmarkStart w:id="3049" w:name="_Toc36039021"/>
      <w:bookmarkStart w:id="3050" w:name="_Toc44688437"/>
      <w:bookmarkStart w:id="3051" w:name="_Toc45133853"/>
      <w:bookmarkStart w:id="3052" w:name="_Toc49931533"/>
      <w:bookmarkStart w:id="3053" w:name="_Toc51762791"/>
      <w:bookmarkStart w:id="3054" w:name="_Toc58848427"/>
      <w:bookmarkStart w:id="3055" w:name="_Toc59017465"/>
      <w:bookmarkStart w:id="3056" w:name="_Toc66279454"/>
      <w:bookmarkStart w:id="3057" w:name="_Toc68168476"/>
      <w:bookmarkStart w:id="3058" w:name="_Toc83232929"/>
      <w:bookmarkStart w:id="3059" w:name="_Toc85549895"/>
      <w:bookmarkStart w:id="3060" w:name="_Toc90655377"/>
      <w:bookmarkStart w:id="3061" w:name="_Toc105600253"/>
      <w:bookmarkStart w:id="3062" w:name="_Toc122114260"/>
      <w:bookmarkStart w:id="3063" w:name="_Toc153789131"/>
      <w:bookmarkStart w:id="3064" w:name="_Toc185516000"/>
      <w:bookmarkStart w:id="3065" w:name="_Toc219190531"/>
      <w:r w:rsidRPr="002178AD">
        <w:t>6.2.7.3.1</w:t>
      </w:r>
      <w:r w:rsidRPr="002178AD">
        <w:tab/>
        <w:t>POST</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59E48AFA" w14:textId="77777777" w:rsidR="006672A0" w:rsidRPr="002178AD" w:rsidRDefault="006672A0">
      <w:pPr>
        <w:rPr>
          <w:rFonts w:eastAsia="DengXian"/>
        </w:rPr>
      </w:pPr>
      <w:r w:rsidRPr="002178AD">
        <w:rPr>
          <w:rFonts w:eastAsia="DengXian"/>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DengXian" w:hAnsi="Arial"/>
                <w:sz w:val="18"/>
              </w:rPr>
            </w:pPr>
          </w:p>
        </w:tc>
      </w:tr>
    </w:tbl>
    <w:p w14:paraId="61CFF0D0" w14:textId="77777777" w:rsidR="006672A0" w:rsidRPr="002178AD" w:rsidRDefault="006672A0">
      <w:pPr>
        <w:rPr>
          <w:rFonts w:eastAsia="DengXian"/>
        </w:rPr>
      </w:pPr>
    </w:p>
    <w:p w14:paraId="0156375B" w14:textId="77777777" w:rsidR="006672A0" w:rsidRPr="002178AD" w:rsidRDefault="006672A0">
      <w:pPr>
        <w:rPr>
          <w:rFonts w:eastAsia="DengXian"/>
        </w:rPr>
      </w:pPr>
      <w:r w:rsidRPr="002178AD">
        <w:rPr>
          <w:rFonts w:eastAsia="DengXian"/>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DengXian"/>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DengXian"/>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DengXian"/>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DengXian"/>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DengXian"/>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DengXian"/>
              </w:rPr>
              <w:t>{apiRoot}/nudr-dr/&lt;apiVersion&gt;/application-data/influenceData/subs-to-notify/{subscriptionId}</w:t>
            </w:r>
          </w:p>
        </w:tc>
      </w:tr>
    </w:tbl>
    <w:p w14:paraId="6CF49396" w14:textId="77777777" w:rsidR="006672A0" w:rsidRPr="002178AD" w:rsidRDefault="006672A0">
      <w:pPr>
        <w:rPr>
          <w:rFonts w:eastAsia="DengXian"/>
        </w:rPr>
      </w:pPr>
    </w:p>
    <w:p w14:paraId="7DCECD63" w14:textId="77777777" w:rsidR="006672A0" w:rsidRPr="002178AD" w:rsidRDefault="006672A0">
      <w:pPr>
        <w:pStyle w:val="Heading5"/>
      </w:pPr>
      <w:bookmarkStart w:id="3066" w:name="_Toc28012747"/>
      <w:bookmarkStart w:id="3067" w:name="_Toc36039022"/>
      <w:bookmarkStart w:id="3068" w:name="_Toc44688438"/>
      <w:bookmarkStart w:id="3069" w:name="_Toc45133854"/>
      <w:bookmarkStart w:id="3070" w:name="_Toc49931534"/>
      <w:bookmarkStart w:id="3071" w:name="_Toc51762792"/>
      <w:bookmarkStart w:id="3072" w:name="_Toc58848428"/>
      <w:bookmarkStart w:id="3073" w:name="_Toc59017466"/>
      <w:bookmarkStart w:id="3074" w:name="_Toc66279455"/>
      <w:bookmarkStart w:id="3075" w:name="_Toc68168477"/>
      <w:bookmarkStart w:id="3076" w:name="_Toc83232930"/>
      <w:bookmarkStart w:id="3077" w:name="_Toc85549896"/>
      <w:bookmarkStart w:id="3078" w:name="_Toc90655378"/>
      <w:bookmarkStart w:id="3079" w:name="_Toc105600254"/>
      <w:bookmarkStart w:id="3080" w:name="_Toc122114261"/>
      <w:bookmarkStart w:id="3081" w:name="_Toc153789132"/>
      <w:bookmarkStart w:id="3082" w:name="_Toc185516001"/>
      <w:bookmarkStart w:id="3083" w:name="_Toc219190532"/>
      <w:r w:rsidRPr="002178AD">
        <w:t>6.2.7.3.2</w:t>
      </w:r>
      <w:r w:rsidRPr="002178AD">
        <w:tab/>
        <w:t>GET</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1AA3E63" w14:textId="77777777" w:rsidR="006672A0" w:rsidRPr="002178AD" w:rsidRDefault="006672A0">
      <w:pPr>
        <w:rPr>
          <w:rFonts w:eastAsia="DengXian"/>
        </w:rPr>
      </w:pPr>
      <w:r w:rsidRPr="002178AD">
        <w:rPr>
          <w:rFonts w:eastAsia="DengXian"/>
        </w:rPr>
        <w:t>This method shall support the URI query parameters specified in table 6.2.7.3.2-1.</w:t>
      </w:r>
    </w:p>
    <w:p w14:paraId="7B281355" w14:textId="77777777" w:rsidR="006672A0" w:rsidRPr="002178AD" w:rsidRDefault="006672A0">
      <w:pPr>
        <w:pStyle w:val="TH"/>
        <w:rPr>
          <w:rFonts w:cs="Arial"/>
        </w:rPr>
      </w:pPr>
      <w:r w:rsidRPr="002178AD">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DengXian"/>
        </w:rPr>
      </w:pPr>
    </w:p>
    <w:p w14:paraId="4DC9A185" w14:textId="77777777" w:rsidR="006672A0" w:rsidRPr="002178AD" w:rsidRDefault="006672A0">
      <w:pPr>
        <w:rPr>
          <w:rFonts w:eastAsia="DengXian"/>
        </w:rPr>
      </w:pPr>
      <w:r w:rsidRPr="002178AD">
        <w:rPr>
          <w:rFonts w:eastAsia="DengXian"/>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DengXian"/>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DengXian"/>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DengXian"/>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DengXian"/>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DengXian"/>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DengXian"/>
        </w:rPr>
      </w:pPr>
    </w:p>
    <w:p w14:paraId="4C157D1F" w14:textId="77777777" w:rsidR="006672A0" w:rsidRPr="002178AD" w:rsidRDefault="006672A0">
      <w:pPr>
        <w:pStyle w:val="Heading3"/>
      </w:pPr>
      <w:bookmarkStart w:id="3084" w:name="_Toc28012748"/>
      <w:bookmarkStart w:id="3085" w:name="_Toc36039023"/>
      <w:bookmarkStart w:id="3086" w:name="_Toc44688439"/>
      <w:bookmarkStart w:id="3087" w:name="_Toc45133855"/>
      <w:bookmarkStart w:id="3088" w:name="_Toc49931535"/>
      <w:bookmarkStart w:id="3089" w:name="_Toc51762793"/>
      <w:bookmarkStart w:id="3090" w:name="_Toc58848429"/>
      <w:bookmarkStart w:id="3091" w:name="_Toc59017467"/>
      <w:bookmarkStart w:id="3092" w:name="_Toc66279456"/>
      <w:bookmarkStart w:id="3093" w:name="_Toc68168478"/>
      <w:bookmarkStart w:id="3094" w:name="_Toc83232931"/>
      <w:bookmarkStart w:id="3095" w:name="_Toc85549897"/>
      <w:bookmarkStart w:id="3096" w:name="_Toc90655379"/>
      <w:bookmarkStart w:id="3097" w:name="_Toc105600255"/>
      <w:bookmarkStart w:id="3098" w:name="_Toc122114262"/>
      <w:bookmarkStart w:id="3099" w:name="_Toc153789133"/>
      <w:bookmarkStart w:id="3100" w:name="_Toc185516002"/>
      <w:bookmarkStart w:id="3101" w:name="_Toc219190533"/>
      <w:r w:rsidRPr="002178AD">
        <w:t>6.2.8</w:t>
      </w:r>
      <w:r w:rsidRPr="002178AD">
        <w:tab/>
        <w:t>Resource: Individual Influence Data Subscription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6F6DF057" w14:textId="77777777" w:rsidR="006672A0" w:rsidRPr="002178AD" w:rsidRDefault="006672A0">
      <w:pPr>
        <w:pStyle w:val="Heading4"/>
      </w:pPr>
      <w:bookmarkStart w:id="3102" w:name="_Toc28012749"/>
      <w:bookmarkStart w:id="3103" w:name="_Toc36039024"/>
      <w:bookmarkStart w:id="3104" w:name="_Toc44688440"/>
      <w:bookmarkStart w:id="3105" w:name="_Toc45133856"/>
      <w:bookmarkStart w:id="3106" w:name="_Toc49931536"/>
      <w:bookmarkStart w:id="3107" w:name="_Toc51762794"/>
      <w:bookmarkStart w:id="3108" w:name="_Toc58848430"/>
      <w:bookmarkStart w:id="3109" w:name="_Toc59017468"/>
      <w:bookmarkStart w:id="3110" w:name="_Toc66279457"/>
      <w:bookmarkStart w:id="3111" w:name="_Toc68168479"/>
      <w:bookmarkStart w:id="3112" w:name="_Toc83232932"/>
      <w:bookmarkStart w:id="3113" w:name="_Toc85549898"/>
      <w:bookmarkStart w:id="3114" w:name="_Toc90655380"/>
      <w:bookmarkStart w:id="3115" w:name="_Toc105600256"/>
      <w:bookmarkStart w:id="3116" w:name="_Toc122114263"/>
      <w:bookmarkStart w:id="3117" w:name="_Toc153789134"/>
      <w:bookmarkStart w:id="3118" w:name="_Toc185516003"/>
      <w:bookmarkStart w:id="3119" w:name="_Toc219190534"/>
      <w:r w:rsidRPr="002178AD">
        <w:t>6.2.8.1</w:t>
      </w:r>
      <w:r w:rsidRPr="002178AD">
        <w:tab/>
        <w:t>Description</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Heading4"/>
      </w:pPr>
      <w:bookmarkStart w:id="3120" w:name="_Toc28012750"/>
      <w:bookmarkStart w:id="3121" w:name="_Toc36039025"/>
      <w:bookmarkStart w:id="3122" w:name="_Toc44688441"/>
      <w:bookmarkStart w:id="3123" w:name="_Toc45133857"/>
      <w:bookmarkStart w:id="3124" w:name="_Toc49931537"/>
      <w:bookmarkStart w:id="3125" w:name="_Toc51762795"/>
      <w:bookmarkStart w:id="3126" w:name="_Toc58848431"/>
      <w:bookmarkStart w:id="3127" w:name="_Toc59017469"/>
      <w:bookmarkStart w:id="3128" w:name="_Toc66279458"/>
      <w:bookmarkStart w:id="3129" w:name="_Toc68168480"/>
      <w:bookmarkStart w:id="3130" w:name="_Toc83232933"/>
      <w:bookmarkStart w:id="3131" w:name="_Toc85549899"/>
      <w:bookmarkStart w:id="3132" w:name="_Toc90655381"/>
      <w:bookmarkStart w:id="3133" w:name="_Toc105600257"/>
      <w:bookmarkStart w:id="3134" w:name="_Toc122114264"/>
      <w:bookmarkStart w:id="3135" w:name="_Toc153789135"/>
      <w:bookmarkStart w:id="3136" w:name="_Toc185516004"/>
      <w:bookmarkStart w:id="3137" w:name="_Toc219190535"/>
      <w:r w:rsidRPr="002178AD">
        <w:t>6.2.8.2</w:t>
      </w:r>
      <w:r w:rsidRPr="002178AD">
        <w:tab/>
        <w:t>Resource definition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50DF8A69"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/application-data/influenceData/subs-to-notify/{subscriptionId}</w:t>
      </w:r>
    </w:p>
    <w:p w14:paraId="2ACDCC84"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6.2.8.2-1</w:t>
      </w:r>
      <w:r w:rsidRPr="002178AD">
        <w:rPr>
          <w:rFonts w:ascii="Arial" w:eastAsia="DengXian"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DengXian"/>
        </w:rPr>
      </w:pPr>
    </w:p>
    <w:p w14:paraId="7D83845F" w14:textId="77777777" w:rsidR="006672A0" w:rsidRPr="002178AD" w:rsidRDefault="006672A0">
      <w:pPr>
        <w:pStyle w:val="Heading4"/>
      </w:pPr>
      <w:bookmarkStart w:id="3138" w:name="_Toc28012751"/>
      <w:bookmarkStart w:id="3139" w:name="_Toc36039026"/>
      <w:bookmarkStart w:id="3140" w:name="_Toc44688442"/>
      <w:bookmarkStart w:id="3141" w:name="_Toc45133858"/>
      <w:bookmarkStart w:id="3142" w:name="_Toc49931538"/>
      <w:bookmarkStart w:id="3143" w:name="_Toc51762796"/>
      <w:bookmarkStart w:id="3144" w:name="_Toc58848432"/>
      <w:bookmarkStart w:id="3145" w:name="_Toc59017470"/>
      <w:bookmarkStart w:id="3146" w:name="_Toc66279459"/>
      <w:bookmarkStart w:id="3147" w:name="_Toc68168481"/>
      <w:bookmarkStart w:id="3148" w:name="_Toc83232934"/>
      <w:bookmarkStart w:id="3149" w:name="_Toc85549900"/>
      <w:bookmarkStart w:id="3150" w:name="_Toc90655382"/>
      <w:bookmarkStart w:id="3151" w:name="_Toc105600258"/>
      <w:bookmarkStart w:id="3152" w:name="_Toc122114265"/>
      <w:bookmarkStart w:id="3153" w:name="_Toc153789136"/>
      <w:bookmarkStart w:id="3154" w:name="_Toc185516005"/>
      <w:bookmarkStart w:id="3155" w:name="_Toc219190536"/>
      <w:r w:rsidRPr="002178AD">
        <w:t>6.2.8.3</w:t>
      </w:r>
      <w:r w:rsidRPr="002178AD">
        <w:tab/>
        <w:t>Resource Standard Methods</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397A3A3B" w14:textId="77777777" w:rsidR="006672A0" w:rsidRPr="002178AD" w:rsidRDefault="006672A0">
      <w:pPr>
        <w:pStyle w:val="Heading5"/>
      </w:pPr>
      <w:bookmarkStart w:id="3156" w:name="_Toc28012752"/>
      <w:bookmarkStart w:id="3157" w:name="_Toc36039027"/>
      <w:bookmarkStart w:id="3158" w:name="_Toc44688443"/>
      <w:bookmarkStart w:id="3159" w:name="_Toc45133859"/>
      <w:bookmarkStart w:id="3160" w:name="_Toc49931539"/>
      <w:bookmarkStart w:id="3161" w:name="_Toc51762797"/>
      <w:bookmarkStart w:id="3162" w:name="_Toc58848433"/>
      <w:bookmarkStart w:id="3163" w:name="_Toc59017471"/>
      <w:bookmarkStart w:id="3164" w:name="_Toc66279460"/>
      <w:bookmarkStart w:id="3165" w:name="_Toc68168482"/>
      <w:bookmarkStart w:id="3166" w:name="_Toc83232935"/>
      <w:bookmarkStart w:id="3167" w:name="_Toc85549901"/>
      <w:bookmarkStart w:id="3168" w:name="_Toc90655383"/>
      <w:bookmarkStart w:id="3169" w:name="_Toc105600259"/>
      <w:bookmarkStart w:id="3170" w:name="_Toc122114266"/>
      <w:bookmarkStart w:id="3171" w:name="_Toc153789137"/>
      <w:bookmarkStart w:id="3172" w:name="_Toc185516006"/>
      <w:bookmarkStart w:id="3173" w:name="_Toc219190537"/>
      <w:r w:rsidRPr="002178AD">
        <w:t>6.2.8.3.1</w:t>
      </w:r>
      <w:r w:rsidRPr="002178AD">
        <w:tab/>
        <w:t>GET</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2118BDE1" w14:textId="77777777" w:rsidR="006672A0" w:rsidRPr="002178AD" w:rsidRDefault="006672A0">
      <w:pPr>
        <w:rPr>
          <w:rFonts w:eastAsia="DengXian"/>
        </w:rPr>
      </w:pPr>
      <w:r w:rsidRPr="002178AD">
        <w:rPr>
          <w:rFonts w:eastAsia="DengXian"/>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DengXian" w:hAnsi="Arial"/>
                <w:sz w:val="18"/>
              </w:rPr>
            </w:pPr>
          </w:p>
        </w:tc>
      </w:tr>
    </w:tbl>
    <w:p w14:paraId="2426C15A" w14:textId="77777777" w:rsidR="006672A0" w:rsidRPr="002178AD" w:rsidRDefault="006672A0">
      <w:pPr>
        <w:rPr>
          <w:rFonts w:eastAsia="DengXian"/>
        </w:rPr>
      </w:pPr>
    </w:p>
    <w:p w14:paraId="7DD45A48" w14:textId="77777777" w:rsidR="006672A0" w:rsidRPr="002178AD" w:rsidRDefault="006672A0">
      <w:pPr>
        <w:rPr>
          <w:rFonts w:eastAsia="DengXian"/>
        </w:rPr>
      </w:pPr>
      <w:r w:rsidRPr="002178AD">
        <w:rPr>
          <w:rFonts w:eastAsia="DengXian"/>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DengXian"/>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DengXian"/>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DengXian"/>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DengXian"/>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DengXian"/>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DengXian"/>
              </w:rPr>
            </w:pPr>
            <w:r w:rsidRPr="002178AD">
              <w:t>The subscription information is returned.</w:t>
            </w:r>
          </w:p>
        </w:tc>
      </w:tr>
    </w:tbl>
    <w:p w14:paraId="6345D666" w14:textId="77777777" w:rsidR="006672A0" w:rsidRPr="002178AD" w:rsidRDefault="006672A0">
      <w:pPr>
        <w:rPr>
          <w:rFonts w:eastAsia="DengXian"/>
        </w:rPr>
      </w:pPr>
    </w:p>
    <w:p w14:paraId="093F01A4" w14:textId="77777777" w:rsidR="006672A0" w:rsidRPr="002178AD" w:rsidRDefault="006672A0">
      <w:pPr>
        <w:pStyle w:val="Heading5"/>
      </w:pPr>
      <w:bookmarkStart w:id="3174" w:name="_Toc28012753"/>
      <w:bookmarkStart w:id="3175" w:name="_Toc36039028"/>
      <w:bookmarkStart w:id="3176" w:name="_Toc44688444"/>
      <w:bookmarkStart w:id="3177" w:name="_Toc45133860"/>
      <w:bookmarkStart w:id="3178" w:name="_Toc49931540"/>
      <w:bookmarkStart w:id="3179" w:name="_Toc51762798"/>
      <w:bookmarkStart w:id="3180" w:name="_Toc58848434"/>
      <w:bookmarkStart w:id="3181" w:name="_Toc59017472"/>
      <w:bookmarkStart w:id="3182" w:name="_Toc66279461"/>
      <w:bookmarkStart w:id="3183" w:name="_Toc68168483"/>
      <w:bookmarkStart w:id="3184" w:name="_Toc83232936"/>
      <w:bookmarkStart w:id="3185" w:name="_Toc85549902"/>
      <w:bookmarkStart w:id="3186" w:name="_Toc90655384"/>
      <w:bookmarkStart w:id="3187" w:name="_Toc105600260"/>
      <w:bookmarkStart w:id="3188" w:name="_Toc122114267"/>
      <w:bookmarkStart w:id="3189" w:name="_Toc153789138"/>
      <w:bookmarkStart w:id="3190" w:name="_Toc185516007"/>
      <w:bookmarkStart w:id="3191" w:name="_Toc219190538"/>
      <w:r w:rsidRPr="002178AD">
        <w:t>6.2.8.3.2</w:t>
      </w:r>
      <w:r w:rsidRPr="002178AD">
        <w:tab/>
        <w:t>PUT</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512EAA59" w14:textId="77777777" w:rsidR="006672A0" w:rsidRPr="002178AD" w:rsidRDefault="006672A0">
      <w:pPr>
        <w:rPr>
          <w:rFonts w:eastAsia="DengXian"/>
        </w:rPr>
      </w:pPr>
      <w:r w:rsidRPr="002178AD">
        <w:rPr>
          <w:rFonts w:eastAsia="DengXian"/>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DengXian" w:hAnsi="Arial"/>
                <w:sz w:val="18"/>
              </w:rPr>
            </w:pPr>
          </w:p>
        </w:tc>
      </w:tr>
    </w:tbl>
    <w:p w14:paraId="34E36A82" w14:textId="77777777" w:rsidR="006672A0" w:rsidRPr="002178AD" w:rsidRDefault="006672A0">
      <w:pPr>
        <w:rPr>
          <w:rFonts w:eastAsia="DengXian"/>
        </w:rPr>
      </w:pPr>
    </w:p>
    <w:p w14:paraId="1379DD83" w14:textId="77777777" w:rsidR="006672A0" w:rsidRPr="002178AD" w:rsidRDefault="006672A0">
      <w:pPr>
        <w:rPr>
          <w:rFonts w:eastAsia="DengXian"/>
        </w:rPr>
      </w:pPr>
      <w:r w:rsidRPr="002178AD">
        <w:rPr>
          <w:rFonts w:eastAsia="DengXian"/>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DengXian"/>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DengXian"/>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DengXian"/>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DengXian"/>
              </w:rPr>
            </w:pPr>
            <w:r w:rsidRPr="002178AD">
              <w:t>Modify an existing subscription to Traffic Influence Data.</w:t>
            </w:r>
          </w:p>
        </w:tc>
      </w:tr>
    </w:tbl>
    <w:p w14:paraId="1980821F" w14:textId="77777777" w:rsidR="006672A0" w:rsidRPr="002178AD" w:rsidRDefault="006672A0">
      <w:pPr>
        <w:rPr>
          <w:rFonts w:eastAsia="DengXian"/>
        </w:rPr>
      </w:pPr>
    </w:p>
    <w:p w14:paraId="720C8EEA" w14:textId="77777777" w:rsidR="006672A0" w:rsidRPr="002178AD" w:rsidRDefault="006672A0">
      <w:pPr>
        <w:pStyle w:val="TH"/>
      </w:pPr>
      <w:r w:rsidRPr="002178AD">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DengXian"/>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DengXian"/>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DengXian"/>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DengXian"/>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DengXian"/>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DengXian"/>
        </w:rPr>
      </w:pPr>
    </w:p>
    <w:p w14:paraId="1D62D02D" w14:textId="77777777" w:rsidR="006672A0" w:rsidRPr="002178AD" w:rsidRDefault="006672A0">
      <w:pPr>
        <w:pStyle w:val="Heading5"/>
      </w:pPr>
      <w:bookmarkStart w:id="3192" w:name="_Toc28012754"/>
      <w:bookmarkStart w:id="3193" w:name="_Toc36039029"/>
      <w:bookmarkStart w:id="3194" w:name="_Toc44688445"/>
      <w:bookmarkStart w:id="3195" w:name="_Toc45133861"/>
      <w:bookmarkStart w:id="3196" w:name="_Toc49931541"/>
      <w:bookmarkStart w:id="3197" w:name="_Toc51762799"/>
      <w:bookmarkStart w:id="3198" w:name="_Toc58848435"/>
      <w:bookmarkStart w:id="3199" w:name="_Toc59017473"/>
      <w:bookmarkStart w:id="3200" w:name="_Toc66279462"/>
      <w:bookmarkStart w:id="3201" w:name="_Toc68168484"/>
      <w:bookmarkStart w:id="3202" w:name="_Toc83232937"/>
      <w:bookmarkStart w:id="3203" w:name="_Toc85549903"/>
      <w:bookmarkStart w:id="3204" w:name="_Toc90655385"/>
      <w:bookmarkStart w:id="3205" w:name="_Toc105600261"/>
      <w:bookmarkStart w:id="3206" w:name="_Toc122114268"/>
      <w:bookmarkStart w:id="3207" w:name="_Toc153789139"/>
      <w:bookmarkStart w:id="3208" w:name="_Toc185516008"/>
      <w:bookmarkStart w:id="3209" w:name="_Toc219190539"/>
      <w:r w:rsidRPr="002178AD">
        <w:t>6.2.8.3.3</w:t>
      </w:r>
      <w:r w:rsidRPr="002178AD">
        <w:tab/>
        <w:t>DELETE</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2D90E2F" w14:textId="77777777" w:rsidR="006672A0" w:rsidRPr="002178AD" w:rsidRDefault="006672A0">
      <w:pPr>
        <w:rPr>
          <w:rFonts w:eastAsia="DengXian"/>
        </w:rPr>
      </w:pPr>
      <w:r w:rsidRPr="002178AD">
        <w:rPr>
          <w:rFonts w:eastAsia="DengXian"/>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DengXian" w:hAnsi="Arial"/>
                <w:sz w:val="18"/>
              </w:rPr>
            </w:pPr>
          </w:p>
        </w:tc>
      </w:tr>
    </w:tbl>
    <w:p w14:paraId="1A0887E5" w14:textId="77777777" w:rsidR="006672A0" w:rsidRPr="002178AD" w:rsidRDefault="006672A0">
      <w:pPr>
        <w:rPr>
          <w:rFonts w:eastAsia="DengXian"/>
        </w:rPr>
      </w:pPr>
    </w:p>
    <w:p w14:paraId="54520A6C" w14:textId="77777777" w:rsidR="006672A0" w:rsidRPr="002178AD" w:rsidRDefault="006672A0">
      <w:pPr>
        <w:rPr>
          <w:rFonts w:eastAsia="DengXian"/>
        </w:rPr>
      </w:pPr>
      <w:r w:rsidRPr="002178AD">
        <w:rPr>
          <w:rFonts w:eastAsia="DengXian"/>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DengXian"/>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DengXian"/>
        </w:rPr>
      </w:pPr>
    </w:p>
    <w:p w14:paraId="3AD02F6F" w14:textId="77777777" w:rsidR="006672A0" w:rsidRPr="002178AD" w:rsidRDefault="006672A0">
      <w:pPr>
        <w:pStyle w:val="Heading3"/>
      </w:pPr>
      <w:bookmarkStart w:id="3210" w:name="_Toc28012755"/>
      <w:bookmarkStart w:id="3211" w:name="_Toc36039030"/>
      <w:bookmarkStart w:id="3212" w:name="_Toc44688446"/>
      <w:bookmarkStart w:id="3213" w:name="_Toc45133862"/>
      <w:bookmarkStart w:id="3214" w:name="_Toc49931542"/>
      <w:bookmarkStart w:id="3215" w:name="_Toc51762800"/>
      <w:bookmarkStart w:id="3216" w:name="_Toc58848436"/>
      <w:bookmarkStart w:id="3217" w:name="_Toc59017474"/>
      <w:bookmarkStart w:id="3218" w:name="_Toc66279463"/>
      <w:bookmarkStart w:id="3219" w:name="_Toc68168485"/>
      <w:bookmarkStart w:id="3220" w:name="_Toc83232938"/>
      <w:bookmarkStart w:id="3221" w:name="_Toc85549904"/>
      <w:bookmarkStart w:id="3222" w:name="_Toc90655386"/>
      <w:bookmarkStart w:id="3223" w:name="_Toc105600262"/>
      <w:bookmarkStart w:id="3224" w:name="_Toc122114269"/>
      <w:bookmarkStart w:id="3225" w:name="_Toc153789140"/>
      <w:bookmarkStart w:id="3226" w:name="_Toc185516009"/>
      <w:bookmarkStart w:id="3227" w:name="_Toc219190540"/>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5FB87889" w14:textId="77777777" w:rsidR="006672A0" w:rsidRPr="002178AD" w:rsidRDefault="006672A0">
      <w:pPr>
        <w:pStyle w:val="Heading4"/>
      </w:pPr>
      <w:bookmarkStart w:id="3228" w:name="_Toc28012756"/>
      <w:bookmarkStart w:id="3229" w:name="_Toc36039031"/>
      <w:bookmarkStart w:id="3230" w:name="_Toc44688447"/>
      <w:bookmarkStart w:id="3231" w:name="_Toc45133863"/>
      <w:bookmarkStart w:id="3232" w:name="_Toc49931543"/>
      <w:bookmarkStart w:id="3233" w:name="_Toc51762801"/>
      <w:bookmarkStart w:id="3234" w:name="_Toc58848437"/>
      <w:bookmarkStart w:id="3235" w:name="_Toc59017475"/>
      <w:bookmarkStart w:id="3236" w:name="_Toc66279464"/>
      <w:bookmarkStart w:id="3237" w:name="_Toc68168486"/>
      <w:bookmarkStart w:id="3238" w:name="_Toc83232939"/>
      <w:bookmarkStart w:id="3239" w:name="_Toc85549905"/>
      <w:bookmarkStart w:id="3240" w:name="_Toc90655387"/>
      <w:bookmarkStart w:id="3241" w:name="_Toc105600263"/>
      <w:bookmarkStart w:id="3242" w:name="_Toc122114270"/>
      <w:bookmarkStart w:id="3243" w:name="_Toc153789141"/>
      <w:bookmarkStart w:id="3244" w:name="_Toc185516010"/>
      <w:bookmarkStart w:id="3245" w:name="_Toc219190541"/>
      <w:r w:rsidRPr="002178AD">
        <w:t>6.2.9.1</w:t>
      </w:r>
      <w:r w:rsidRPr="002178AD">
        <w:tab/>
        <w:t>Description</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Heading4"/>
      </w:pPr>
      <w:bookmarkStart w:id="3246" w:name="_Toc28012757"/>
      <w:bookmarkStart w:id="3247" w:name="_Toc36039032"/>
      <w:bookmarkStart w:id="3248" w:name="_Toc44688448"/>
      <w:bookmarkStart w:id="3249" w:name="_Toc45133864"/>
      <w:bookmarkStart w:id="3250" w:name="_Toc49931544"/>
      <w:bookmarkStart w:id="3251" w:name="_Toc51762802"/>
      <w:bookmarkStart w:id="3252" w:name="_Toc58848438"/>
      <w:bookmarkStart w:id="3253" w:name="_Toc59017476"/>
      <w:bookmarkStart w:id="3254" w:name="_Toc66279465"/>
      <w:bookmarkStart w:id="3255" w:name="_Toc68168487"/>
      <w:bookmarkStart w:id="3256" w:name="_Toc83232940"/>
      <w:bookmarkStart w:id="3257" w:name="_Toc85549906"/>
      <w:bookmarkStart w:id="3258" w:name="_Toc90655388"/>
      <w:bookmarkStart w:id="3259" w:name="_Toc105600264"/>
      <w:bookmarkStart w:id="3260" w:name="_Toc122114271"/>
      <w:bookmarkStart w:id="3261" w:name="_Toc153789142"/>
      <w:bookmarkStart w:id="3262" w:name="_Toc185516011"/>
      <w:bookmarkStart w:id="3263" w:name="_Toc219190542"/>
      <w:r w:rsidRPr="002178AD">
        <w:t>6.2.9.2</w:t>
      </w:r>
      <w:r w:rsidRPr="002178AD">
        <w:tab/>
        <w:t>Resource definition</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78383A2F"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/application-data/bdtPolicyData</w:t>
      </w:r>
    </w:p>
    <w:p w14:paraId="201D048D"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6.2.9.2-1</w:t>
      </w:r>
      <w:r w:rsidRPr="002178AD">
        <w:rPr>
          <w:rFonts w:ascii="Arial" w:eastAsia="DengXian"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DengXian"/>
        </w:rPr>
      </w:pPr>
    </w:p>
    <w:p w14:paraId="5A622CD3" w14:textId="77777777" w:rsidR="006672A0" w:rsidRPr="002178AD" w:rsidRDefault="006672A0">
      <w:pPr>
        <w:pStyle w:val="Heading4"/>
      </w:pPr>
      <w:bookmarkStart w:id="3264" w:name="_Toc28012758"/>
      <w:bookmarkStart w:id="3265" w:name="_Toc36039033"/>
      <w:bookmarkStart w:id="3266" w:name="_Toc44688449"/>
      <w:bookmarkStart w:id="3267" w:name="_Toc45133865"/>
      <w:bookmarkStart w:id="3268" w:name="_Toc49931545"/>
      <w:bookmarkStart w:id="3269" w:name="_Toc51762803"/>
      <w:bookmarkStart w:id="3270" w:name="_Toc58848439"/>
      <w:bookmarkStart w:id="3271" w:name="_Toc59017477"/>
      <w:bookmarkStart w:id="3272" w:name="_Toc66279466"/>
      <w:bookmarkStart w:id="3273" w:name="_Toc68168488"/>
      <w:bookmarkStart w:id="3274" w:name="_Toc83232941"/>
      <w:bookmarkStart w:id="3275" w:name="_Toc85549907"/>
      <w:bookmarkStart w:id="3276" w:name="_Toc90655389"/>
      <w:bookmarkStart w:id="3277" w:name="_Toc105600265"/>
      <w:bookmarkStart w:id="3278" w:name="_Toc122114272"/>
      <w:bookmarkStart w:id="3279" w:name="_Toc153789143"/>
      <w:bookmarkStart w:id="3280" w:name="_Toc185516012"/>
      <w:bookmarkStart w:id="3281" w:name="_Toc219190543"/>
      <w:r w:rsidRPr="002178AD">
        <w:t>6.2.9.3</w:t>
      </w:r>
      <w:r w:rsidRPr="002178AD">
        <w:tab/>
        <w:t>Resource Standard Methods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035E8A13" w14:textId="77777777" w:rsidR="006672A0" w:rsidRPr="002178AD" w:rsidRDefault="006672A0">
      <w:pPr>
        <w:pStyle w:val="Heading5"/>
        <w:rPr>
          <w:lang w:eastAsia="zh-CN"/>
        </w:rPr>
      </w:pPr>
      <w:bookmarkStart w:id="3282" w:name="_Toc28012759"/>
      <w:bookmarkStart w:id="3283" w:name="_Toc36039034"/>
      <w:bookmarkStart w:id="3284" w:name="_Toc44688450"/>
      <w:bookmarkStart w:id="3285" w:name="_Toc45133866"/>
      <w:bookmarkStart w:id="3286" w:name="_Toc49931546"/>
      <w:bookmarkStart w:id="3287" w:name="_Toc51762804"/>
      <w:bookmarkStart w:id="3288" w:name="_Toc58848440"/>
      <w:bookmarkStart w:id="3289" w:name="_Toc59017478"/>
      <w:bookmarkStart w:id="3290" w:name="_Toc66279467"/>
      <w:bookmarkStart w:id="3291" w:name="_Toc68168489"/>
      <w:bookmarkStart w:id="3292" w:name="_Toc83232942"/>
      <w:bookmarkStart w:id="3293" w:name="_Toc85549908"/>
      <w:bookmarkStart w:id="3294" w:name="_Toc90655390"/>
      <w:bookmarkStart w:id="3295" w:name="_Toc105600266"/>
      <w:bookmarkStart w:id="3296" w:name="_Toc122114273"/>
      <w:bookmarkStart w:id="3297" w:name="_Toc153789144"/>
      <w:bookmarkStart w:id="3298" w:name="_Toc185516013"/>
      <w:bookmarkStart w:id="3299" w:name="_Toc219190544"/>
      <w:r w:rsidRPr="002178AD">
        <w:t>6.2.9.3.1</w:t>
      </w:r>
      <w:r w:rsidRPr="002178AD">
        <w:tab/>
        <w:t>GET</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5CE3B233" w14:textId="77777777" w:rsidR="006672A0" w:rsidRPr="002178AD" w:rsidRDefault="006672A0">
      <w:pPr>
        <w:rPr>
          <w:rFonts w:eastAsia="DengXian"/>
        </w:rPr>
      </w:pPr>
      <w:r w:rsidRPr="002178AD">
        <w:rPr>
          <w:rFonts w:eastAsia="DengXian"/>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DengXian"/>
        </w:rPr>
      </w:pPr>
    </w:p>
    <w:p w14:paraId="37A051CD" w14:textId="77777777" w:rsidR="00D57ACC" w:rsidRDefault="00D57ACC" w:rsidP="00D57ACC">
      <w:pPr>
        <w:pStyle w:val="NO"/>
        <w:rPr>
          <w:rFonts w:eastAsia="DengXian"/>
        </w:rPr>
      </w:pPr>
      <w:r>
        <w:rPr>
          <w:rFonts w:eastAsia="DengXian"/>
        </w:rPr>
        <w:t>NOTE:</w:t>
      </w:r>
      <w:r>
        <w:rPr>
          <w:rFonts w:eastAsia="DengXian"/>
        </w:rPr>
        <w:tab/>
        <w:t xml:space="preserve">The </w:t>
      </w:r>
      <w:r w:rsidRPr="004F06F7">
        <w:rPr>
          <w:rFonts w:eastAsia="DengXian"/>
        </w:rPr>
        <w:t>"</w:t>
      </w:r>
      <w:r>
        <w:rPr>
          <w:rFonts w:eastAsia="DengXian"/>
        </w:rPr>
        <w:t>internal-group-ids</w:t>
      </w:r>
      <w:r w:rsidRPr="004F06F7">
        <w:rPr>
          <w:rFonts w:eastAsia="DengXian"/>
        </w:rPr>
        <w:t xml:space="preserve">" </w:t>
      </w:r>
      <w:r>
        <w:rPr>
          <w:rFonts w:eastAsia="DengXian"/>
        </w:rPr>
        <w:t xml:space="preserve">and the </w:t>
      </w:r>
      <w:r w:rsidRPr="004F06F7">
        <w:rPr>
          <w:rFonts w:eastAsia="DengXian"/>
        </w:rPr>
        <w:t>"</w:t>
      </w:r>
      <w:r>
        <w:rPr>
          <w:rFonts w:eastAsia="DengXian"/>
        </w:rPr>
        <w:t>supis</w:t>
      </w:r>
      <w:r w:rsidRPr="004F06F7">
        <w:rPr>
          <w:rFonts w:eastAsia="DengXian"/>
        </w:rPr>
        <w:t>" query parameter</w:t>
      </w:r>
      <w:r>
        <w:rPr>
          <w:rFonts w:eastAsia="DengXian"/>
        </w:rPr>
        <w:t>s</w:t>
      </w:r>
      <w:r w:rsidRPr="004F06F7">
        <w:rPr>
          <w:rFonts w:eastAsia="DengXian"/>
        </w:rPr>
        <w:t xml:space="preserve"> </w:t>
      </w:r>
      <w:r>
        <w:rPr>
          <w:rFonts w:eastAsia="DengXian"/>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DengXian"/>
        </w:rPr>
      </w:pPr>
      <w:r>
        <w:t xml:space="preserve">When the request contains the </w:t>
      </w:r>
      <w:r w:rsidRPr="004F06F7">
        <w:rPr>
          <w:rFonts w:eastAsia="DengXian"/>
        </w:rPr>
        <w:t>"</w:t>
      </w:r>
      <w:r>
        <w:rPr>
          <w:rFonts w:eastAsia="DengXian"/>
        </w:rPr>
        <w:t>bdt-policy-ids</w:t>
      </w:r>
      <w:r w:rsidRPr="004F06F7">
        <w:rPr>
          <w:rFonts w:eastAsia="DengXian"/>
        </w:rPr>
        <w:t>"</w:t>
      </w:r>
      <w:r>
        <w:rPr>
          <w:rFonts w:eastAsia="DengXian"/>
        </w:rPr>
        <w:t xml:space="preserve"> and the </w:t>
      </w:r>
      <w:r w:rsidRPr="004F06F7">
        <w:rPr>
          <w:rFonts w:eastAsia="DengXian"/>
        </w:rPr>
        <w:t>"</w:t>
      </w:r>
      <w:r>
        <w:rPr>
          <w:rFonts w:eastAsia="DengXian"/>
        </w:rPr>
        <w:t>internal-group-ids</w:t>
      </w:r>
      <w:r w:rsidRPr="004F06F7">
        <w:rPr>
          <w:rFonts w:eastAsia="DengXian"/>
        </w:rPr>
        <w:t>"</w:t>
      </w:r>
      <w:r>
        <w:rPr>
          <w:rFonts w:eastAsia="DengXian"/>
        </w:rPr>
        <w:t xml:space="preserve"> or </w:t>
      </w:r>
      <w:r w:rsidRPr="004F06F7">
        <w:rPr>
          <w:rFonts w:eastAsia="DengXian"/>
        </w:rPr>
        <w:t>"</w:t>
      </w:r>
      <w:r>
        <w:rPr>
          <w:rFonts w:eastAsia="DengXian"/>
        </w:rPr>
        <w:t>supis</w:t>
      </w:r>
      <w:r w:rsidRPr="004F06F7">
        <w:rPr>
          <w:rFonts w:eastAsia="DengXian"/>
        </w:rPr>
        <w:t>"</w:t>
      </w:r>
      <w:r>
        <w:rPr>
          <w:rFonts w:eastAsia="DengXian"/>
        </w:rPr>
        <w:t xml:space="preserve"> query parameters, the UDR shall return the resource(s) that match any combination of the values of the </w:t>
      </w:r>
      <w:r w:rsidRPr="004F06F7">
        <w:rPr>
          <w:rFonts w:eastAsia="DengXian"/>
        </w:rPr>
        <w:t>"</w:t>
      </w:r>
      <w:r>
        <w:rPr>
          <w:rFonts w:eastAsia="DengXian"/>
        </w:rPr>
        <w:t>bdt-policy-ids</w:t>
      </w:r>
      <w:r w:rsidRPr="004F06F7">
        <w:rPr>
          <w:rFonts w:eastAsia="DengXian"/>
        </w:rPr>
        <w:t>"</w:t>
      </w:r>
      <w:r>
        <w:rPr>
          <w:rFonts w:eastAsia="DengXian"/>
        </w:rPr>
        <w:t xml:space="preserve"> and the </w:t>
      </w:r>
      <w:r w:rsidRPr="004F06F7">
        <w:rPr>
          <w:rFonts w:eastAsia="DengXian"/>
        </w:rPr>
        <w:t>"</w:t>
      </w:r>
      <w:r>
        <w:rPr>
          <w:rFonts w:eastAsia="DengXian"/>
        </w:rPr>
        <w:t>internal-group-ids</w:t>
      </w:r>
      <w:r w:rsidRPr="004F06F7">
        <w:rPr>
          <w:rFonts w:eastAsia="DengXian"/>
        </w:rPr>
        <w:t>"</w:t>
      </w:r>
      <w:r>
        <w:rPr>
          <w:rFonts w:eastAsia="DengXian"/>
        </w:rPr>
        <w:t xml:space="preserve"> or </w:t>
      </w:r>
      <w:r w:rsidRPr="004F06F7">
        <w:rPr>
          <w:rFonts w:eastAsia="DengXian"/>
        </w:rPr>
        <w:t>"</w:t>
      </w:r>
      <w:r>
        <w:rPr>
          <w:rFonts w:eastAsia="DengXian"/>
        </w:rPr>
        <w:t>supis</w:t>
      </w:r>
      <w:r w:rsidRPr="004F06F7">
        <w:rPr>
          <w:rFonts w:eastAsia="DengXian"/>
        </w:rPr>
        <w:t>"</w:t>
      </w:r>
      <w:r>
        <w:rPr>
          <w:rFonts w:eastAsia="DengXian"/>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DengXian"/>
        </w:rPr>
      </w:pPr>
      <w:r w:rsidRPr="002178AD">
        <w:rPr>
          <w:rFonts w:eastAsia="DengXian"/>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DengXian"/>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DengXian"/>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DengXian"/>
        </w:rPr>
      </w:pPr>
    </w:p>
    <w:p w14:paraId="5E326410" w14:textId="77777777" w:rsidR="006672A0" w:rsidRPr="002178AD" w:rsidRDefault="006672A0">
      <w:pPr>
        <w:pStyle w:val="Heading3"/>
      </w:pPr>
      <w:bookmarkStart w:id="3300" w:name="_Toc28012760"/>
      <w:bookmarkStart w:id="3301" w:name="_Toc36039035"/>
      <w:bookmarkStart w:id="3302" w:name="_Toc44688451"/>
      <w:bookmarkStart w:id="3303" w:name="_Toc45133867"/>
      <w:bookmarkStart w:id="3304" w:name="_Toc49931547"/>
      <w:bookmarkStart w:id="3305" w:name="_Toc51762805"/>
      <w:bookmarkStart w:id="3306" w:name="_Toc58848441"/>
      <w:bookmarkStart w:id="3307" w:name="_Toc59017479"/>
      <w:bookmarkStart w:id="3308" w:name="_Toc66279468"/>
      <w:bookmarkStart w:id="3309" w:name="_Toc68168490"/>
      <w:bookmarkStart w:id="3310" w:name="_Toc83232943"/>
      <w:bookmarkStart w:id="3311" w:name="_Toc85549909"/>
      <w:bookmarkStart w:id="3312" w:name="_Toc90655391"/>
      <w:bookmarkStart w:id="3313" w:name="_Toc105600267"/>
      <w:bookmarkStart w:id="3314" w:name="_Toc122114274"/>
      <w:bookmarkStart w:id="3315" w:name="_Toc153789145"/>
      <w:bookmarkStart w:id="3316" w:name="_Toc185516014"/>
      <w:bookmarkStart w:id="3317" w:name="_Toc219190545"/>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4E35B572" w14:textId="77777777" w:rsidR="006672A0" w:rsidRPr="002178AD" w:rsidRDefault="006672A0">
      <w:pPr>
        <w:pStyle w:val="Heading4"/>
      </w:pPr>
      <w:bookmarkStart w:id="3318" w:name="_Toc28012761"/>
      <w:bookmarkStart w:id="3319" w:name="_Toc36039036"/>
      <w:bookmarkStart w:id="3320" w:name="_Toc44688452"/>
      <w:bookmarkStart w:id="3321" w:name="_Toc45133868"/>
      <w:bookmarkStart w:id="3322" w:name="_Toc49931548"/>
      <w:bookmarkStart w:id="3323" w:name="_Toc51762806"/>
      <w:bookmarkStart w:id="3324" w:name="_Toc58848442"/>
      <w:bookmarkStart w:id="3325" w:name="_Toc59017480"/>
      <w:bookmarkStart w:id="3326" w:name="_Toc66279469"/>
      <w:bookmarkStart w:id="3327" w:name="_Toc68168491"/>
      <w:bookmarkStart w:id="3328" w:name="_Toc83232944"/>
      <w:bookmarkStart w:id="3329" w:name="_Toc85549910"/>
      <w:bookmarkStart w:id="3330" w:name="_Toc90655392"/>
      <w:bookmarkStart w:id="3331" w:name="_Toc105600268"/>
      <w:bookmarkStart w:id="3332" w:name="_Toc122114275"/>
      <w:bookmarkStart w:id="3333" w:name="_Toc153789146"/>
      <w:bookmarkStart w:id="3334" w:name="_Toc185516015"/>
      <w:bookmarkStart w:id="3335" w:name="_Toc219190546"/>
      <w:r w:rsidRPr="002178AD">
        <w:t>6.2.10.1</w:t>
      </w:r>
      <w:r w:rsidRPr="002178AD">
        <w:tab/>
        <w:t>Description</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Heading4"/>
      </w:pPr>
      <w:bookmarkStart w:id="3336" w:name="_Toc28012762"/>
      <w:bookmarkStart w:id="3337" w:name="_Toc36039037"/>
      <w:bookmarkStart w:id="3338" w:name="_Toc44688453"/>
      <w:bookmarkStart w:id="3339" w:name="_Toc45133869"/>
      <w:bookmarkStart w:id="3340" w:name="_Toc49931549"/>
      <w:bookmarkStart w:id="3341" w:name="_Toc51762807"/>
      <w:bookmarkStart w:id="3342" w:name="_Toc58848443"/>
      <w:bookmarkStart w:id="3343" w:name="_Toc59017481"/>
      <w:bookmarkStart w:id="3344" w:name="_Toc66279470"/>
      <w:bookmarkStart w:id="3345" w:name="_Toc68168492"/>
      <w:bookmarkStart w:id="3346" w:name="_Toc83232945"/>
      <w:bookmarkStart w:id="3347" w:name="_Toc85549911"/>
      <w:bookmarkStart w:id="3348" w:name="_Toc90655393"/>
      <w:bookmarkStart w:id="3349" w:name="_Toc105600269"/>
      <w:bookmarkStart w:id="3350" w:name="_Toc122114276"/>
      <w:bookmarkStart w:id="3351" w:name="_Toc153789147"/>
      <w:bookmarkStart w:id="3352" w:name="_Toc185516016"/>
      <w:bookmarkStart w:id="3353" w:name="_Toc219190547"/>
      <w:r w:rsidRPr="002178AD">
        <w:t>6.2.10.2</w:t>
      </w:r>
      <w:r w:rsidRPr="002178AD">
        <w:tab/>
        <w:t>Resource definition</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0EA9E150"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/application-data/bdtPolicyData/{bdtPolicyId}</w:t>
      </w:r>
    </w:p>
    <w:p w14:paraId="26357688"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6.2.10.2-1</w:t>
      </w:r>
      <w:r w:rsidRPr="002178AD">
        <w:rPr>
          <w:rFonts w:ascii="Arial" w:eastAsia="DengXian"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Heading4"/>
      </w:pPr>
      <w:bookmarkStart w:id="3354" w:name="_Toc28012763"/>
      <w:bookmarkStart w:id="3355" w:name="_Toc36039038"/>
      <w:bookmarkStart w:id="3356" w:name="_Toc44688454"/>
      <w:bookmarkStart w:id="3357" w:name="_Toc45133870"/>
      <w:bookmarkStart w:id="3358" w:name="_Toc49931550"/>
      <w:bookmarkStart w:id="3359" w:name="_Toc51762808"/>
      <w:bookmarkStart w:id="3360" w:name="_Toc58848444"/>
      <w:bookmarkStart w:id="3361" w:name="_Toc59017482"/>
      <w:bookmarkStart w:id="3362" w:name="_Toc66279471"/>
      <w:bookmarkStart w:id="3363" w:name="_Toc68168493"/>
      <w:bookmarkStart w:id="3364" w:name="_Toc83232946"/>
      <w:bookmarkStart w:id="3365" w:name="_Toc85549912"/>
      <w:bookmarkStart w:id="3366" w:name="_Toc90655394"/>
      <w:bookmarkStart w:id="3367" w:name="_Toc105600270"/>
      <w:bookmarkStart w:id="3368" w:name="_Toc122114277"/>
      <w:bookmarkStart w:id="3369" w:name="_Toc153789148"/>
      <w:bookmarkStart w:id="3370" w:name="_Toc185516017"/>
      <w:bookmarkStart w:id="3371" w:name="_Toc219190548"/>
      <w:r w:rsidRPr="002178AD">
        <w:t>6.2.10.3</w:t>
      </w:r>
      <w:r w:rsidRPr="002178AD">
        <w:tab/>
        <w:t>Resource Standard Methods</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1111D06" w14:textId="77777777" w:rsidR="006672A0" w:rsidRPr="002178AD" w:rsidRDefault="006672A0">
      <w:pPr>
        <w:pStyle w:val="Heading5"/>
        <w:rPr>
          <w:lang w:eastAsia="zh-CN"/>
        </w:rPr>
      </w:pPr>
      <w:bookmarkStart w:id="3372" w:name="_Toc28012764"/>
      <w:bookmarkStart w:id="3373" w:name="_Toc36039039"/>
      <w:bookmarkStart w:id="3374" w:name="_Toc44688455"/>
      <w:bookmarkStart w:id="3375" w:name="_Toc45133871"/>
      <w:bookmarkStart w:id="3376" w:name="_Toc49931551"/>
      <w:bookmarkStart w:id="3377" w:name="_Toc51762809"/>
      <w:bookmarkStart w:id="3378" w:name="_Toc58848445"/>
      <w:bookmarkStart w:id="3379" w:name="_Toc59017483"/>
      <w:bookmarkStart w:id="3380" w:name="_Toc66279472"/>
      <w:bookmarkStart w:id="3381" w:name="_Toc68168494"/>
      <w:bookmarkStart w:id="3382" w:name="_Toc83232947"/>
      <w:bookmarkStart w:id="3383" w:name="_Toc85549913"/>
      <w:bookmarkStart w:id="3384" w:name="_Toc90655395"/>
      <w:bookmarkStart w:id="3385" w:name="_Toc105600271"/>
      <w:bookmarkStart w:id="3386" w:name="_Toc122114278"/>
      <w:bookmarkStart w:id="3387" w:name="_Toc153789149"/>
      <w:bookmarkStart w:id="3388" w:name="_Toc185516018"/>
      <w:bookmarkStart w:id="3389" w:name="_Toc219190549"/>
      <w:r w:rsidRPr="002178AD">
        <w:t>6.2.10.3.1</w:t>
      </w:r>
      <w:r w:rsidRPr="002178AD">
        <w:tab/>
        <w:t>PUT</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48933AEF" w14:textId="77777777" w:rsidR="006672A0" w:rsidRPr="002178AD" w:rsidRDefault="006672A0">
      <w:pPr>
        <w:rPr>
          <w:rFonts w:eastAsia="DengXian"/>
        </w:rPr>
      </w:pPr>
      <w:r w:rsidRPr="002178AD">
        <w:rPr>
          <w:rFonts w:eastAsia="DengXian"/>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DengXian"/>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DengXian"/>
                <w:lang w:eastAsia="zh-CN"/>
              </w:rPr>
            </w:pPr>
            <w:r w:rsidRPr="002178AD">
              <w:rPr>
                <w:rFonts w:eastAsia="DengXian"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DengXian"/>
        </w:rPr>
      </w:pPr>
    </w:p>
    <w:p w14:paraId="05995383" w14:textId="77777777" w:rsidR="006672A0" w:rsidRPr="002178AD" w:rsidRDefault="006672A0">
      <w:pPr>
        <w:rPr>
          <w:rFonts w:eastAsia="DengXian"/>
        </w:rPr>
      </w:pPr>
      <w:r w:rsidRPr="002178AD">
        <w:rPr>
          <w:rFonts w:eastAsia="DengXian"/>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DengXian"/>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DengXian"/>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DengXian"/>
        </w:rPr>
      </w:pPr>
    </w:p>
    <w:p w14:paraId="2733B6F0" w14:textId="77777777" w:rsidR="006672A0" w:rsidRPr="002178AD" w:rsidRDefault="006672A0">
      <w:pPr>
        <w:pStyle w:val="Heading5"/>
        <w:rPr>
          <w:lang w:eastAsia="zh-CN"/>
        </w:rPr>
      </w:pPr>
      <w:bookmarkStart w:id="3390" w:name="_Toc28012765"/>
      <w:bookmarkStart w:id="3391" w:name="_Toc36039040"/>
      <w:bookmarkStart w:id="3392" w:name="_Toc44688456"/>
      <w:bookmarkStart w:id="3393" w:name="_Toc45133872"/>
      <w:bookmarkStart w:id="3394" w:name="_Toc49931552"/>
      <w:bookmarkStart w:id="3395" w:name="_Toc51762810"/>
      <w:bookmarkStart w:id="3396" w:name="_Toc58848446"/>
      <w:bookmarkStart w:id="3397" w:name="_Toc59017484"/>
      <w:bookmarkStart w:id="3398" w:name="_Toc66279473"/>
      <w:bookmarkStart w:id="3399" w:name="_Toc68168495"/>
      <w:bookmarkStart w:id="3400" w:name="_Toc83232948"/>
      <w:bookmarkStart w:id="3401" w:name="_Toc85549914"/>
      <w:bookmarkStart w:id="3402" w:name="_Toc90655396"/>
      <w:bookmarkStart w:id="3403" w:name="_Toc105600272"/>
      <w:bookmarkStart w:id="3404" w:name="_Toc122114279"/>
      <w:bookmarkStart w:id="3405" w:name="_Toc153789150"/>
      <w:bookmarkStart w:id="3406" w:name="_Toc185516019"/>
      <w:bookmarkStart w:id="3407" w:name="_Toc219190550"/>
      <w:r w:rsidRPr="002178AD">
        <w:t>6.2.10.3.2</w:t>
      </w:r>
      <w:r w:rsidRPr="002178AD">
        <w:tab/>
        <w:t>PATCH</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05FDE30B" w14:textId="77777777" w:rsidR="006672A0" w:rsidRPr="002178AD" w:rsidRDefault="006672A0">
      <w:pPr>
        <w:rPr>
          <w:rFonts w:eastAsia="DengXian"/>
        </w:rPr>
      </w:pPr>
      <w:r w:rsidRPr="002178AD">
        <w:rPr>
          <w:rFonts w:eastAsia="DengXian"/>
        </w:rPr>
        <w:t>This method shall support the URI query parameters specified in table 6.2.10.3.2-1.</w:t>
      </w:r>
    </w:p>
    <w:p w14:paraId="77FBC5E7" w14:textId="77777777" w:rsidR="006672A0" w:rsidRPr="002178AD" w:rsidRDefault="006672A0">
      <w:pPr>
        <w:pStyle w:val="TH"/>
        <w:rPr>
          <w:rFonts w:cs="Arial"/>
        </w:rPr>
      </w:pPr>
      <w:r w:rsidRPr="002178AD">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DengXian"/>
        </w:rPr>
      </w:pPr>
    </w:p>
    <w:p w14:paraId="501E66DF" w14:textId="77777777" w:rsidR="006672A0" w:rsidRPr="002178AD" w:rsidRDefault="006672A0">
      <w:pPr>
        <w:rPr>
          <w:rFonts w:eastAsia="DengXian"/>
        </w:rPr>
      </w:pPr>
      <w:r w:rsidRPr="002178AD">
        <w:rPr>
          <w:rFonts w:eastAsia="DengXian"/>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DengXian"/>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DengXian"/>
        </w:rPr>
      </w:pPr>
    </w:p>
    <w:p w14:paraId="4B7294AE" w14:textId="77777777" w:rsidR="006672A0" w:rsidRPr="002178AD" w:rsidRDefault="006672A0">
      <w:pPr>
        <w:pStyle w:val="Heading5"/>
      </w:pPr>
      <w:bookmarkStart w:id="3408" w:name="_Toc28012766"/>
      <w:bookmarkStart w:id="3409" w:name="_Toc36039041"/>
      <w:bookmarkStart w:id="3410" w:name="_Toc44688457"/>
      <w:bookmarkStart w:id="3411" w:name="_Toc45133873"/>
      <w:bookmarkStart w:id="3412" w:name="_Toc49931553"/>
      <w:bookmarkStart w:id="3413" w:name="_Toc51762811"/>
      <w:bookmarkStart w:id="3414" w:name="_Toc58848447"/>
      <w:bookmarkStart w:id="3415" w:name="_Toc59017485"/>
      <w:bookmarkStart w:id="3416" w:name="_Toc66279474"/>
      <w:bookmarkStart w:id="3417" w:name="_Toc68168496"/>
      <w:bookmarkStart w:id="3418" w:name="_Toc83232949"/>
      <w:bookmarkStart w:id="3419" w:name="_Toc85549915"/>
      <w:bookmarkStart w:id="3420" w:name="_Toc90655397"/>
      <w:bookmarkStart w:id="3421" w:name="_Toc105600273"/>
      <w:bookmarkStart w:id="3422" w:name="_Toc122114280"/>
      <w:bookmarkStart w:id="3423" w:name="_Toc153789151"/>
      <w:bookmarkStart w:id="3424" w:name="_Toc185516020"/>
      <w:bookmarkStart w:id="3425" w:name="_Toc219190551"/>
      <w:r w:rsidRPr="002178AD">
        <w:t>6.2.10.3.3</w:t>
      </w:r>
      <w:r w:rsidRPr="002178AD">
        <w:tab/>
        <w:t>DELETE</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5BEB0C1" w14:textId="77777777" w:rsidR="006672A0" w:rsidRPr="002178AD" w:rsidRDefault="006672A0">
      <w:pPr>
        <w:rPr>
          <w:rFonts w:eastAsia="DengXian"/>
        </w:rPr>
      </w:pPr>
      <w:r w:rsidRPr="002178AD">
        <w:rPr>
          <w:rFonts w:eastAsia="DengXian"/>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DengXian"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DengXian"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DengXian"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35224C51" w14:textId="77777777" w:rsidR="006672A0" w:rsidRPr="002178AD" w:rsidRDefault="006672A0">
      <w:pPr>
        <w:rPr>
          <w:rFonts w:eastAsia="DengXian"/>
        </w:rPr>
      </w:pPr>
    </w:p>
    <w:p w14:paraId="7FD68E19" w14:textId="77777777" w:rsidR="006672A0" w:rsidRPr="002178AD" w:rsidRDefault="006672A0">
      <w:pPr>
        <w:rPr>
          <w:rFonts w:eastAsia="DengXian"/>
        </w:rPr>
      </w:pPr>
      <w:r w:rsidRPr="002178AD">
        <w:rPr>
          <w:rFonts w:eastAsia="DengXian"/>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DengXian"/>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DengXian"/>
        </w:rPr>
      </w:pPr>
    </w:p>
    <w:p w14:paraId="3E61A8BC" w14:textId="77777777" w:rsidR="006672A0" w:rsidRPr="002178AD" w:rsidRDefault="006672A0">
      <w:pPr>
        <w:pStyle w:val="Heading3"/>
      </w:pPr>
      <w:bookmarkStart w:id="3426" w:name="_Toc28012767"/>
      <w:bookmarkStart w:id="3427" w:name="_Toc36039042"/>
      <w:bookmarkStart w:id="3428" w:name="_Toc44688458"/>
      <w:bookmarkStart w:id="3429" w:name="_Toc45133874"/>
      <w:bookmarkStart w:id="3430" w:name="_Toc49931554"/>
      <w:bookmarkStart w:id="3431" w:name="_Toc51762812"/>
      <w:bookmarkStart w:id="3432" w:name="_Toc58848448"/>
      <w:bookmarkStart w:id="3433" w:name="_Toc59017486"/>
      <w:bookmarkStart w:id="3434" w:name="_Toc66279475"/>
      <w:bookmarkStart w:id="3435" w:name="_Toc68168497"/>
      <w:bookmarkStart w:id="3436" w:name="_Toc83232950"/>
      <w:bookmarkStart w:id="3437" w:name="_Toc85549916"/>
      <w:bookmarkStart w:id="3438" w:name="_Toc90655398"/>
      <w:bookmarkStart w:id="3439" w:name="_Toc105600274"/>
      <w:bookmarkStart w:id="3440" w:name="_Toc122114281"/>
      <w:bookmarkStart w:id="3441" w:name="_Toc153789152"/>
      <w:bookmarkStart w:id="3442" w:name="_Toc185516021"/>
      <w:bookmarkStart w:id="3443" w:name="_Toc219190552"/>
      <w:r w:rsidRPr="002178AD">
        <w:t>6.2.11</w:t>
      </w:r>
      <w:r w:rsidRPr="002178AD">
        <w:tab/>
        <w:t>Resource: IPTV Configurations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439305BE" w14:textId="77777777" w:rsidR="006672A0" w:rsidRPr="002178AD" w:rsidRDefault="006672A0">
      <w:pPr>
        <w:pStyle w:val="Heading4"/>
      </w:pPr>
      <w:bookmarkStart w:id="3444" w:name="_Toc28012768"/>
      <w:bookmarkStart w:id="3445" w:name="_Toc36039043"/>
      <w:bookmarkStart w:id="3446" w:name="_Toc44688459"/>
      <w:bookmarkStart w:id="3447" w:name="_Toc45133875"/>
      <w:bookmarkStart w:id="3448" w:name="_Toc49931555"/>
      <w:bookmarkStart w:id="3449" w:name="_Toc51762813"/>
      <w:bookmarkStart w:id="3450" w:name="_Toc58848449"/>
      <w:bookmarkStart w:id="3451" w:name="_Toc59017487"/>
      <w:bookmarkStart w:id="3452" w:name="_Toc66279476"/>
      <w:bookmarkStart w:id="3453" w:name="_Toc68168498"/>
      <w:bookmarkStart w:id="3454" w:name="_Toc83232951"/>
      <w:bookmarkStart w:id="3455" w:name="_Toc85549917"/>
      <w:bookmarkStart w:id="3456" w:name="_Toc90655399"/>
      <w:bookmarkStart w:id="3457" w:name="_Toc105600275"/>
      <w:bookmarkStart w:id="3458" w:name="_Toc122114282"/>
      <w:bookmarkStart w:id="3459" w:name="_Toc153789153"/>
      <w:bookmarkStart w:id="3460" w:name="_Toc185516022"/>
      <w:bookmarkStart w:id="3461" w:name="_Toc219190553"/>
      <w:r w:rsidRPr="002178AD">
        <w:t>6.2.11.1</w:t>
      </w:r>
      <w:r w:rsidRPr="002178AD">
        <w:tab/>
        <w:t>Description</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Heading4"/>
      </w:pPr>
      <w:bookmarkStart w:id="3462" w:name="_Toc28012769"/>
      <w:bookmarkStart w:id="3463" w:name="_Toc36039044"/>
      <w:bookmarkStart w:id="3464" w:name="_Toc44688460"/>
      <w:bookmarkStart w:id="3465" w:name="_Toc45133876"/>
      <w:bookmarkStart w:id="3466" w:name="_Toc49931556"/>
      <w:bookmarkStart w:id="3467" w:name="_Toc51762814"/>
      <w:bookmarkStart w:id="3468" w:name="_Toc58848450"/>
      <w:bookmarkStart w:id="3469" w:name="_Toc59017488"/>
      <w:bookmarkStart w:id="3470" w:name="_Toc66279477"/>
      <w:bookmarkStart w:id="3471" w:name="_Toc68168499"/>
      <w:bookmarkStart w:id="3472" w:name="_Toc83232952"/>
      <w:bookmarkStart w:id="3473" w:name="_Toc85549918"/>
      <w:bookmarkStart w:id="3474" w:name="_Toc90655400"/>
      <w:bookmarkStart w:id="3475" w:name="_Toc105600276"/>
      <w:bookmarkStart w:id="3476" w:name="_Toc122114283"/>
      <w:bookmarkStart w:id="3477" w:name="_Toc153789154"/>
      <w:bookmarkStart w:id="3478" w:name="_Toc185516023"/>
      <w:bookmarkStart w:id="3479" w:name="_Toc219190554"/>
      <w:r w:rsidRPr="002178AD">
        <w:t>6.2.11.2</w:t>
      </w:r>
      <w:r w:rsidRPr="002178AD">
        <w:tab/>
        <w:t>Resource definition</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Heading4"/>
      </w:pPr>
      <w:bookmarkStart w:id="3480" w:name="_Toc28012770"/>
      <w:bookmarkStart w:id="3481" w:name="_Toc36039045"/>
      <w:bookmarkStart w:id="3482" w:name="_Toc44688461"/>
      <w:bookmarkStart w:id="3483" w:name="_Toc45133877"/>
      <w:bookmarkStart w:id="3484" w:name="_Toc49931557"/>
      <w:bookmarkStart w:id="3485" w:name="_Toc51762815"/>
      <w:bookmarkStart w:id="3486" w:name="_Toc58848451"/>
      <w:bookmarkStart w:id="3487" w:name="_Toc59017489"/>
      <w:bookmarkStart w:id="3488" w:name="_Toc66279478"/>
      <w:bookmarkStart w:id="3489" w:name="_Toc68168500"/>
      <w:bookmarkStart w:id="3490" w:name="_Toc83232953"/>
      <w:bookmarkStart w:id="3491" w:name="_Toc85549919"/>
      <w:bookmarkStart w:id="3492" w:name="_Toc90655401"/>
      <w:bookmarkStart w:id="3493" w:name="_Toc105600277"/>
      <w:bookmarkStart w:id="3494" w:name="_Toc122114284"/>
      <w:bookmarkStart w:id="3495" w:name="_Toc153789155"/>
      <w:bookmarkStart w:id="3496" w:name="_Toc185516024"/>
      <w:bookmarkStart w:id="3497" w:name="_Toc219190555"/>
      <w:r w:rsidRPr="002178AD">
        <w:t>6.2.11.3</w:t>
      </w:r>
      <w:r w:rsidRPr="002178AD">
        <w:tab/>
        <w:t>Resource Standard Methods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40CDCCCF" w14:textId="77777777" w:rsidR="006672A0" w:rsidRPr="002178AD" w:rsidRDefault="006672A0">
      <w:pPr>
        <w:pStyle w:val="Heading5"/>
        <w:rPr>
          <w:lang w:eastAsia="zh-CN"/>
        </w:rPr>
      </w:pPr>
      <w:bookmarkStart w:id="3498" w:name="_Toc28012771"/>
      <w:bookmarkStart w:id="3499" w:name="_Toc36039046"/>
      <w:bookmarkStart w:id="3500" w:name="_Toc44688462"/>
      <w:bookmarkStart w:id="3501" w:name="_Toc45133878"/>
      <w:bookmarkStart w:id="3502" w:name="_Toc49931558"/>
      <w:bookmarkStart w:id="3503" w:name="_Toc51762816"/>
      <w:bookmarkStart w:id="3504" w:name="_Toc58848452"/>
      <w:bookmarkStart w:id="3505" w:name="_Toc59017490"/>
      <w:bookmarkStart w:id="3506" w:name="_Toc66279479"/>
      <w:bookmarkStart w:id="3507" w:name="_Toc68168501"/>
      <w:bookmarkStart w:id="3508" w:name="_Toc83232954"/>
      <w:bookmarkStart w:id="3509" w:name="_Toc85549920"/>
      <w:bookmarkStart w:id="3510" w:name="_Toc90655402"/>
      <w:bookmarkStart w:id="3511" w:name="_Toc105600278"/>
      <w:bookmarkStart w:id="3512" w:name="_Toc122114285"/>
      <w:bookmarkStart w:id="3513" w:name="_Toc153789156"/>
      <w:bookmarkStart w:id="3514" w:name="_Toc185516025"/>
      <w:bookmarkStart w:id="3515" w:name="_Toc219190556"/>
      <w:r w:rsidRPr="002178AD">
        <w:t>6.2.11.3.1</w:t>
      </w:r>
      <w:r w:rsidRPr="002178AD">
        <w:tab/>
        <w:t>GET</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DengXian"/>
        </w:rPr>
      </w:pPr>
      <w:r>
        <w:rPr>
          <w:rFonts w:eastAsia="DengXian"/>
        </w:rPr>
        <w:t>NOTE:</w:t>
      </w:r>
      <w:r>
        <w:rPr>
          <w:rFonts w:eastAsia="DengXian"/>
        </w:rPr>
        <w:tab/>
        <w:t xml:space="preserve">The </w:t>
      </w:r>
      <w:r w:rsidRPr="004F06F7">
        <w:rPr>
          <w:rFonts w:eastAsia="DengXian"/>
        </w:rPr>
        <w:t>"</w:t>
      </w:r>
      <w:r>
        <w:rPr>
          <w:rFonts w:eastAsia="DengXian"/>
        </w:rPr>
        <w:t>inter-group-ids</w:t>
      </w:r>
      <w:r w:rsidRPr="004F06F7">
        <w:rPr>
          <w:rFonts w:eastAsia="DengXian"/>
        </w:rPr>
        <w:t xml:space="preserve">" </w:t>
      </w:r>
      <w:r>
        <w:rPr>
          <w:rFonts w:eastAsia="DengXian"/>
        </w:rPr>
        <w:t xml:space="preserve">and the </w:t>
      </w:r>
      <w:r w:rsidRPr="004F06F7">
        <w:rPr>
          <w:rFonts w:eastAsia="DengXian"/>
        </w:rPr>
        <w:t>"</w:t>
      </w:r>
      <w:r>
        <w:rPr>
          <w:rFonts w:eastAsia="DengXian"/>
        </w:rPr>
        <w:t>supis</w:t>
      </w:r>
      <w:r w:rsidRPr="004F06F7">
        <w:rPr>
          <w:rFonts w:eastAsia="DengXian"/>
        </w:rPr>
        <w:t>" query parameter</w:t>
      </w:r>
      <w:r>
        <w:rPr>
          <w:rFonts w:eastAsia="DengXian"/>
        </w:rPr>
        <w:t>s</w:t>
      </w:r>
      <w:r w:rsidRPr="004F06F7">
        <w:rPr>
          <w:rFonts w:eastAsia="DengXian"/>
        </w:rPr>
        <w:t xml:space="preserve"> </w:t>
      </w:r>
      <w:r>
        <w:rPr>
          <w:rFonts w:eastAsia="DengXian"/>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Heading3"/>
      </w:pPr>
      <w:bookmarkStart w:id="3516" w:name="_Toc28012772"/>
      <w:bookmarkStart w:id="3517" w:name="_Toc36039047"/>
      <w:bookmarkStart w:id="3518" w:name="_Toc44688463"/>
      <w:bookmarkStart w:id="3519" w:name="_Toc45133879"/>
      <w:bookmarkStart w:id="3520" w:name="_Toc49931559"/>
      <w:bookmarkStart w:id="3521" w:name="_Toc51762817"/>
      <w:bookmarkStart w:id="3522" w:name="_Toc58848453"/>
      <w:bookmarkStart w:id="3523" w:name="_Toc59017491"/>
      <w:bookmarkStart w:id="3524" w:name="_Toc66279480"/>
      <w:bookmarkStart w:id="3525" w:name="_Toc68168502"/>
      <w:bookmarkStart w:id="3526" w:name="_Toc83232955"/>
      <w:bookmarkStart w:id="3527" w:name="_Toc85549921"/>
      <w:bookmarkStart w:id="3528" w:name="_Toc90655403"/>
      <w:bookmarkStart w:id="3529" w:name="_Toc105600279"/>
      <w:bookmarkStart w:id="3530" w:name="_Toc122114286"/>
      <w:bookmarkStart w:id="3531" w:name="_Toc153789157"/>
      <w:bookmarkStart w:id="3532" w:name="_Toc185516026"/>
      <w:bookmarkStart w:id="3533" w:name="_Toc219190557"/>
      <w:r w:rsidRPr="002178AD">
        <w:t>6.2.12</w:t>
      </w:r>
      <w:r w:rsidRPr="002178AD">
        <w:tab/>
        <w:t>Resource: Individual IPTV Configuration</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37078C66" w14:textId="77777777" w:rsidR="006672A0" w:rsidRPr="002178AD" w:rsidRDefault="006672A0">
      <w:pPr>
        <w:pStyle w:val="Heading4"/>
      </w:pPr>
      <w:bookmarkStart w:id="3534" w:name="_Toc28012773"/>
      <w:bookmarkStart w:id="3535" w:name="_Toc36039048"/>
      <w:bookmarkStart w:id="3536" w:name="_Toc44688464"/>
      <w:bookmarkStart w:id="3537" w:name="_Toc45133880"/>
      <w:bookmarkStart w:id="3538" w:name="_Toc49931560"/>
      <w:bookmarkStart w:id="3539" w:name="_Toc51762818"/>
      <w:bookmarkStart w:id="3540" w:name="_Toc58848454"/>
      <w:bookmarkStart w:id="3541" w:name="_Toc59017492"/>
      <w:bookmarkStart w:id="3542" w:name="_Toc66279481"/>
      <w:bookmarkStart w:id="3543" w:name="_Toc68168503"/>
      <w:bookmarkStart w:id="3544" w:name="_Toc83232956"/>
      <w:bookmarkStart w:id="3545" w:name="_Toc85549922"/>
      <w:bookmarkStart w:id="3546" w:name="_Toc90655404"/>
      <w:bookmarkStart w:id="3547" w:name="_Toc105600280"/>
      <w:bookmarkStart w:id="3548" w:name="_Toc122114287"/>
      <w:bookmarkStart w:id="3549" w:name="_Toc153789158"/>
      <w:bookmarkStart w:id="3550" w:name="_Toc185516027"/>
      <w:bookmarkStart w:id="3551" w:name="_Toc219190558"/>
      <w:r w:rsidRPr="002178AD">
        <w:t>6.2.12.1</w:t>
      </w:r>
      <w:r w:rsidRPr="002178AD">
        <w:tab/>
        <w:t>Description</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Heading4"/>
      </w:pPr>
      <w:bookmarkStart w:id="3552" w:name="_Toc28012774"/>
      <w:bookmarkStart w:id="3553" w:name="_Toc36039049"/>
      <w:bookmarkStart w:id="3554" w:name="_Toc44688465"/>
      <w:bookmarkStart w:id="3555" w:name="_Toc45133881"/>
      <w:bookmarkStart w:id="3556" w:name="_Toc49931561"/>
      <w:bookmarkStart w:id="3557" w:name="_Toc51762819"/>
      <w:bookmarkStart w:id="3558" w:name="_Toc58848455"/>
      <w:bookmarkStart w:id="3559" w:name="_Toc59017493"/>
      <w:bookmarkStart w:id="3560" w:name="_Toc66279482"/>
      <w:bookmarkStart w:id="3561" w:name="_Toc68168504"/>
      <w:bookmarkStart w:id="3562" w:name="_Toc83232957"/>
      <w:bookmarkStart w:id="3563" w:name="_Toc85549923"/>
      <w:bookmarkStart w:id="3564" w:name="_Toc90655405"/>
      <w:bookmarkStart w:id="3565" w:name="_Toc105600281"/>
      <w:bookmarkStart w:id="3566" w:name="_Toc122114288"/>
      <w:bookmarkStart w:id="3567" w:name="_Toc153789159"/>
      <w:bookmarkStart w:id="3568" w:name="_Toc185516028"/>
      <w:bookmarkStart w:id="3569" w:name="_Toc219190559"/>
      <w:r w:rsidRPr="002178AD">
        <w:t>6.2.12.2</w:t>
      </w:r>
      <w:r w:rsidRPr="002178AD">
        <w:tab/>
        <w:t>Resource definition</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Heading4"/>
      </w:pPr>
      <w:bookmarkStart w:id="3570" w:name="_Toc28012775"/>
      <w:bookmarkStart w:id="3571" w:name="_Toc36039050"/>
      <w:bookmarkStart w:id="3572" w:name="_Toc44688466"/>
      <w:bookmarkStart w:id="3573" w:name="_Toc45133882"/>
      <w:bookmarkStart w:id="3574" w:name="_Toc49931562"/>
      <w:bookmarkStart w:id="3575" w:name="_Toc51762820"/>
      <w:bookmarkStart w:id="3576" w:name="_Toc58848456"/>
      <w:bookmarkStart w:id="3577" w:name="_Toc59017494"/>
      <w:bookmarkStart w:id="3578" w:name="_Toc66279483"/>
      <w:bookmarkStart w:id="3579" w:name="_Toc68168505"/>
      <w:bookmarkStart w:id="3580" w:name="_Toc83232958"/>
      <w:bookmarkStart w:id="3581" w:name="_Toc85549924"/>
      <w:bookmarkStart w:id="3582" w:name="_Toc90655406"/>
      <w:bookmarkStart w:id="3583" w:name="_Toc105600282"/>
      <w:bookmarkStart w:id="3584" w:name="_Toc122114289"/>
      <w:bookmarkStart w:id="3585" w:name="_Toc153789160"/>
      <w:bookmarkStart w:id="3586" w:name="_Toc185516029"/>
      <w:bookmarkStart w:id="3587" w:name="_Toc219190560"/>
      <w:r w:rsidRPr="002178AD">
        <w:t>6.2.12.3</w:t>
      </w:r>
      <w:r w:rsidRPr="002178AD">
        <w:tab/>
        <w:t>Resource Standard Methods</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4301B080" w14:textId="77777777" w:rsidR="006672A0" w:rsidRPr="002178AD" w:rsidRDefault="006672A0">
      <w:pPr>
        <w:pStyle w:val="Heading5"/>
        <w:rPr>
          <w:lang w:eastAsia="zh-CN"/>
        </w:rPr>
      </w:pPr>
      <w:bookmarkStart w:id="3588" w:name="_Toc28012776"/>
      <w:bookmarkStart w:id="3589" w:name="_Toc36039051"/>
      <w:bookmarkStart w:id="3590" w:name="_Toc44688467"/>
      <w:bookmarkStart w:id="3591" w:name="_Toc45133883"/>
      <w:bookmarkStart w:id="3592" w:name="_Toc49931563"/>
      <w:bookmarkStart w:id="3593" w:name="_Toc51762821"/>
      <w:bookmarkStart w:id="3594" w:name="_Toc58848457"/>
      <w:bookmarkStart w:id="3595" w:name="_Toc59017495"/>
      <w:bookmarkStart w:id="3596" w:name="_Toc66279484"/>
      <w:bookmarkStart w:id="3597" w:name="_Toc68168506"/>
      <w:bookmarkStart w:id="3598" w:name="_Toc83232959"/>
      <w:bookmarkStart w:id="3599" w:name="_Toc85549925"/>
      <w:bookmarkStart w:id="3600" w:name="_Toc90655407"/>
      <w:bookmarkStart w:id="3601" w:name="_Toc105600283"/>
      <w:bookmarkStart w:id="3602" w:name="_Toc122114290"/>
      <w:bookmarkStart w:id="3603" w:name="_Toc153789161"/>
      <w:bookmarkStart w:id="3604" w:name="_Toc185516030"/>
      <w:bookmarkStart w:id="3605" w:name="_Toc219190561"/>
      <w:r w:rsidRPr="002178AD">
        <w:t>6.2.12.3.1</w:t>
      </w:r>
      <w:r w:rsidRPr="002178AD">
        <w:tab/>
        <w:t>PUT</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Heading5"/>
      </w:pPr>
      <w:bookmarkStart w:id="3606" w:name="_Toc28012777"/>
      <w:bookmarkStart w:id="3607" w:name="_Toc36039052"/>
      <w:bookmarkStart w:id="3608" w:name="_Toc44688468"/>
      <w:bookmarkStart w:id="3609" w:name="_Toc45133884"/>
      <w:bookmarkStart w:id="3610" w:name="_Toc49931564"/>
      <w:bookmarkStart w:id="3611" w:name="_Toc51762822"/>
      <w:bookmarkStart w:id="3612" w:name="_Toc58848458"/>
      <w:bookmarkStart w:id="3613" w:name="_Toc59017496"/>
      <w:bookmarkStart w:id="3614" w:name="_Toc66279485"/>
      <w:bookmarkStart w:id="3615" w:name="_Toc68168507"/>
      <w:bookmarkStart w:id="3616" w:name="_Toc83232960"/>
      <w:bookmarkStart w:id="3617" w:name="_Toc85549926"/>
      <w:bookmarkStart w:id="3618" w:name="_Toc90655408"/>
      <w:bookmarkStart w:id="3619" w:name="_Toc105600284"/>
      <w:bookmarkStart w:id="3620" w:name="_Toc122114291"/>
      <w:bookmarkStart w:id="3621" w:name="_Toc153789162"/>
      <w:bookmarkStart w:id="3622" w:name="_Toc185516031"/>
      <w:bookmarkStart w:id="3623" w:name="_Toc219190562"/>
      <w:r w:rsidRPr="002178AD">
        <w:t>6.2.12.3.2</w:t>
      </w:r>
      <w:r w:rsidRPr="002178AD">
        <w:tab/>
        <w:t>DELETE</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DengXian"/>
        </w:rPr>
      </w:pPr>
    </w:p>
    <w:p w14:paraId="634DB9EE" w14:textId="77777777" w:rsidR="006672A0" w:rsidRPr="002178AD" w:rsidRDefault="006672A0">
      <w:pPr>
        <w:pStyle w:val="Heading5"/>
        <w:rPr>
          <w:lang w:eastAsia="zh-CN"/>
        </w:rPr>
      </w:pPr>
      <w:bookmarkStart w:id="3624" w:name="_Toc28012778"/>
      <w:bookmarkStart w:id="3625" w:name="_Toc36039053"/>
      <w:bookmarkStart w:id="3626" w:name="_Toc44688469"/>
      <w:bookmarkStart w:id="3627" w:name="_Toc45133885"/>
      <w:bookmarkStart w:id="3628" w:name="_Toc49931565"/>
      <w:bookmarkStart w:id="3629" w:name="_Toc51762823"/>
      <w:bookmarkStart w:id="3630" w:name="_Toc58848459"/>
      <w:bookmarkStart w:id="3631" w:name="_Toc59017497"/>
      <w:bookmarkStart w:id="3632" w:name="_Toc66279486"/>
      <w:bookmarkStart w:id="3633" w:name="_Toc68168508"/>
      <w:bookmarkStart w:id="3634" w:name="_Toc83232961"/>
      <w:bookmarkStart w:id="3635" w:name="_Toc85549927"/>
      <w:bookmarkStart w:id="3636" w:name="_Toc90655409"/>
      <w:bookmarkStart w:id="3637" w:name="_Toc105600285"/>
      <w:bookmarkStart w:id="3638" w:name="_Toc122114292"/>
      <w:bookmarkStart w:id="3639" w:name="_Toc153789163"/>
      <w:bookmarkStart w:id="3640" w:name="_Toc185516032"/>
      <w:bookmarkStart w:id="3641" w:name="_Toc219190563"/>
      <w:r w:rsidRPr="002178AD">
        <w:t>6.2.12.3.3</w:t>
      </w:r>
      <w:r w:rsidRPr="002178AD">
        <w:tab/>
        <w:t>PATCH</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DengXian"/>
        </w:rPr>
      </w:pPr>
    </w:p>
    <w:p w14:paraId="49F3225C" w14:textId="77777777" w:rsidR="006672A0" w:rsidRPr="002178AD" w:rsidRDefault="006672A0">
      <w:pPr>
        <w:pStyle w:val="Heading3"/>
      </w:pPr>
      <w:bookmarkStart w:id="3642" w:name="_Toc28012779"/>
      <w:bookmarkStart w:id="3643" w:name="_Toc36039054"/>
      <w:bookmarkStart w:id="3644" w:name="_Toc44688470"/>
      <w:bookmarkStart w:id="3645" w:name="_Toc45133886"/>
      <w:bookmarkStart w:id="3646" w:name="_Toc49931566"/>
      <w:bookmarkStart w:id="3647" w:name="_Toc51762824"/>
      <w:bookmarkStart w:id="3648" w:name="_Toc58848460"/>
      <w:bookmarkStart w:id="3649" w:name="_Toc59017498"/>
      <w:bookmarkStart w:id="3650" w:name="_Toc66279487"/>
      <w:bookmarkStart w:id="3651" w:name="_Toc68168509"/>
      <w:bookmarkStart w:id="3652" w:name="_Toc83232962"/>
      <w:bookmarkStart w:id="3653" w:name="_Toc85549928"/>
      <w:bookmarkStart w:id="3654" w:name="_Toc90655410"/>
      <w:bookmarkStart w:id="3655" w:name="_Toc105600286"/>
      <w:bookmarkStart w:id="3656" w:name="_Toc122114293"/>
      <w:bookmarkStart w:id="3657" w:name="_Toc153789164"/>
      <w:bookmarkStart w:id="3658" w:name="_Toc185516033"/>
      <w:bookmarkStart w:id="3659" w:name="_Toc219190564"/>
      <w:r w:rsidRPr="002178AD">
        <w:t>6.2.13</w:t>
      </w:r>
      <w:r w:rsidRPr="002178AD">
        <w:tab/>
        <w:t>Resource: ApplicationDataSubscriptions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0F7A07AE" w14:textId="77777777" w:rsidR="006672A0" w:rsidRPr="002178AD" w:rsidRDefault="006672A0">
      <w:pPr>
        <w:pStyle w:val="Heading4"/>
      </w:pPr>
      <w:bookmarkStart w:id="3660" w:name="_Toc28012780"/>
      <w:bookmarkStart w:id="3661" w:name="_Toc36039055"/>
      <w:bookmarkStart w:id="3662" w:name="_Toc44688471"/>
      <w:bookmarkStart w:id="3663" w:name="_Toc45133887"/>
      <w:bookmarkStart w:id="3664" w:name="_Toc49931567"/>
      <w:bookmarkStart w:id="3665" w:name="_Toc51762825"/>
      <w:bookmarkStart w:id="3666" w:name="_Toc58848461"/>
      <w:bookmarkStart w:id="3667" w:name="_Toc59017499"/>
      <w:bookmarkStart w:id="3668" w:name="_Toc66279488"/>
      <w:bookmarkStart w:id="3669" w:name="_Toc68168510"/>
      <w:bookmarkStart w:id="3670" w:name="_Toc83232963"/>
      <w:bookmarkStart w:id="3671" w:name="_Toc85549929"/>
      <w:bookmarkStart w:id="3672" w:name="_Toc90655411"/>
      <w:bookmarkStart w:id="3673" w:name="_Toc105600287"/>
      <w:bookmarkStart w:id="3674" w:name="_Toc122114294"/>
      <w:bookmarkStart w:id="3675" w:name="_Toc153789165"/>
      <w:bookmarkStart w:id="3676" w:name="_Toc185516034"/>
      <w:bookmarkStart w:id="3677" w:name="_Toc219190565"/>
      <w:r w:rsidRPr="002178AD">
        <w:t>6.2.13.1</w:t>
      </w:r>
      <w:r w:rsidRPr="002178AD">
        <w:tab/>
        <w:t>Description</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Heading4"/>
      </w:pPr>
      <w:bookmarkStart w:id="3678" w:name="_Toc28012781"/>
      <w:bookmarkStart w:id="3679" w:name="_Toc36039056"/>
      <w:bookmarkStart w:id="3680" w:name="_Toc44688472"/>
      <w:bookmarkStart w:id="3681" w:name="_Toc45133888"/>
      <w:bookmarkStart w:id="3682" w:name="_Toc49931568"/>
      <w:bookmarkStart w:id="3683" w:name="_Toc51762826"/>
      <w:bookmarkStart w:id="3684" w:name="_Toc58848462"/>
      <w:bookmarkStart w:id="3685" w:name="_Toc59017500"/>
      <w:bookmarkStart w:id="3686" w:name="_Toc66279489"/>
      <w:bookmarkStart w:id="3687" w:name="_Toc68168511"/>
      <w:bookmarkStart w:id="3688" w:name="_Toc83232964"/>
      <w:bookmarkStart w:id="3689" w:name="_Toc85549930"/>
      <w:bookmarkStart w:id="3690" w:name="_Toc90655412"/>
      <w:bookmarkStart w:id="3691" w:name="_Toc105600288"/>
      <w:bookmarkStart w:id="3692" w:name="_Toc122114295"/>
      <w:bookmarkStart w:id="3693" w:name="_Toc153789166"/>
      <w:bookmarkStart w:id="3694" w:name="_Toc185516035"/>
      <w:bookmarkStart w:id="3695" w:name="_Toc219190566"/>
      <w:r w:rsidRPr="002178AD">
        <w:t>6.2.13.2</w:t>
      </w:r>
      <w:r w:rsidRPr="002178AD">
        <w:tab/>
        <w:t>Resource definition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Heading4"/>
      </w:pPr>
      <w:bookmarkStart w:id="3696" w:name="_Toc28012782"/>
      <w:bookmarkStart w:id="3697" w:name="_Toc36039057"/>
      <w:bookmarkStart w:id="3698" w:name="_Toc44688473"/>
      <w:bookmarkStart w:id="3699" w:name="_Toc45133889"/>
      <w:bookmarkStart w:id="3700" w:name="_Toc49931569"/>
      <w:bookmarkStart w:id="3701" w:name="_Toc51762827"/>
      <w:bookmarkStart w:id="3702" w:name="_Toc58848463"/>
      <w:bookmarkStart w:id="3703" w:name="_Toc59017501"/>
      <w:bookmarkStart w:id="3704" w:name="_Toc66279490"/>
      <w:bookmarkStart w:id="3705" w:name="_Toc68168512"/>
      <w:bookmarkStart w:id="3706" w:name="_Toc83232965"/>
      <w:bookmarkStart w:id="3707" w:name="_Toc85549931"/>
      <w:bookmarkStart w:id="3708" w:name="_Toc90655413"/>
      <w:bookmarkStart w:id="3709" w:name="_Toc105600289"/>
      <w:bookmarkStart w:id="3710" w:name="_Toc122114296"/>
      <w:bookmarkStart w:id="3711" w:name="_Toc153789167"/>
      <w:bookmarkStart w:id="3712" w:name="_Toc185516036"/>
      <w:bookmarkStart w:id="3713" w:name="_Toc219190567"/>
      <w:r w:rsidRPr="002178AD">
        <w:t>6.2.13.3</w:t>
      </w:r>
      <w:r w:rsidRPr="002178AD">
        <w:tab/>
        <w:t>Resource Standard Methods</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274BAA2F" w14:textId="77777777" w:rsidR="006672A0" w:rsidRPr="002178AD" w:rsidRDefault="006672A0">
      <w:pPr>
        <w:pStyle w:val="Heading5"/>
      </w:pPr>
      <w:bookmarkStart w:id="3714" w:name="_Toc28012783"/>
      <w:bookmarkStart w:id="3715" w:name="_Toc36039058"/>
      <w:bookmarkStart w:id="3716" w:name="_Toc44688474"/>
      <w:bookmarkStart w:id="3717" w:name="_Toc45133890"/>
      <w:bookmarkStart w:id="3718" w:name="_Toc49931570"/>
      <w:bookmarkStart w:id="3719" w:name="_Toc51762828"/>
      <w:bookmarkStart w:id="3720" w:name="_Toc58848464"/>
      <w:bookmarkStart w:id="3721" w:name="_Toc59017502"/>
      <w:bookmarkStart w:id="3722" w:name="_Toc66279491"/>
      <w:bookmarkStart w:id="3723" w:name="_Toc68168513"/>
      <w:bookmarkStart w:id="3724" w:name="_Toc83232966"/>
      <w:bookmarkStart w:id="3725" w:name="_Toc85549932"/>
      <w:bookmarkStart w:id="3726" w:name="_Toc90655414"/>
      <w:bookmarkStart w:id="3727" w:name="_Toc105600290"/>
      <w:bookmarkStart w:id="3728" w:name="_Toc122114297"/>
      <w:bookmarkStart w:id="3729" w:name="_Toc153789168"/>
      <w:bookmarkStart w:id="3730" w:name="_Toc185516037"/>
      <w:bookmarkStart w:id="3731" w:name="_Toc219190568"/>
      <w:r w:rsidRPr="002178AD">
        <w:t>6.2.13.3.1</w:t>
      </w:r>
      <w:r w:rsidRPr="002178AD">
        <w:tab/>
        <w:t>POST</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Heading5"/>
      </w:pPr>
      <w:bookmarkStart w:id="3732" w:name="_Toc28012784"/>
      <w:bookmarkStart w:id="3733" w:name="_Toc36039059"/>
      <w:bookmarkStart w:id="3734" w:name="_Toc44688475"/>
      <w:bookmarkStart w:id="3735" w:name="_Toc45133891"/>
      <w:bookmarkStart w:id="3736" w:name="_Toc49931571"/>
      <w:bookmarkStart w:id="3737" w:name="_Toc51762829"/>
      <w:bookmarkStart w:id="3738" w:name="_Toc58848465"/>
      <w:bookmarkStart w:id="3739" w:name="_Toc59017503"/>
      <w:bookmarkStart w:id="3740" w:name="_Toc66279492"/>
      <w:bookmarkStart w:id="3741" w:name="_Toc68168514"/>
      <w:bookmarkStart w:id="3742" w:name="_Toc83232967"/>
      <w:bookmarkStart w:id="3743" w:name="_Toc85549933"/>
      <w:bookmarkStart w:id="3744" w:name="_Toc90655415"/>
      <w:bookmarkStart w:id="3745" w:name="_Toc105600291"/>
      <w:bookmarkStart w:id="3746" w:name="_Toc122114298"/>
      <w:bookmarkStart w:id="3747" w:name="_Toc153789169"/>
      <w:bookmarkStart w:id="3748" w:name="_Toc185516038"/>
      <w:bookmarkStart w:id="3749" w:name="_Toc219190569"/>
      <w:r w:rsidRPr="002178AD">
        <w:t>6.2.13.3.2</w:t>
      </w:r>
      <w:r w:rsidRPr="002178AD">
        <w:tab/>
        <w:t>GET</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Heading3"/>
      </w:pPr>
      <w:bookmarkStart w:id="3750" w:name="_Toc28012785"/>
      <w:bookmarkStart w:id="3751" w:name="_Toc36039060"/>
      <w:bookmarkStart w:id="3752" w:name="_Toc44688476"/>
      <w:bookmarkStart w:id="3753" w:name="_Toc45133892"/>
      <w:bookmarkStart w:id="3754" w:name="_Toc49931572"/>
      <w:bookmarkStart w:id="3755" w:name="_Toc51762830"/>
      <w:bookmarkStart w:id="3756" w:name="_Toc58848466"/>
      <w:bookmarkStart w:id="3757" w:name="_Toc59017504"/>
      <w:bookmarkStart w:id="3758" w:name="_Toc66279493"/>
      <w:bookmarkStart w:id="3759" w:name="_Toc68168515"/>
      <w:bookmarkStart w:id="3760" w:name="_Toc83232968"/>
      <w:bookmarkStart w:id="3761" w:name="_Toc85549934"/>
      <w:bookmarkStart w:id="3762" w:name="_Toc90655416"/>
      <w:bookmarkStart w:id="3763" w:name="_Toc105600292"/>
      <w:bookmarkStart w:id="3764" w:name="_Toc122114299"/>
      <w:bookmarkStart w:id="3765" w:name="_Toc153789170"/>
      <w:bookmarkStart w:id="3766" w:name="_Toc185516039"/>
      <w:bookmarkStart w:id="3767" w:name="_Toc219190570"/>
      <w:r w:rsidRPr="002178AD">
        <w:t>6.2.14</w:t>
      </w:r>
      <w:r w:rsidRPr="002178AD">
        <w:tab/>
        <w:t>Resource: IndividualApplicationDataSubscription</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481EBFFA" w14:textId="77777777" w:rsidR="006672A0" w:rsidRPr="002178AD" w:rsidRDefault="006672A0">
      <w:pPr>
        <w:pStyle w:val="Heading4"/>
      </w:pPr>
      <w:bookmarkStart w:id="3768" w:name="_Toc28012786"/>
      <w:bookmarkStart w:id="3769" w:name="_Toc36039061"/>
      <w:bookmarkStart w:id="3770" w:name="_Toc44688477"/>
      <w:bookmarkStart w:id="3771" w:name="_Toc45133893"/>
      <w:bookmarkStart w:id="3772" w:name="_Toc49931573"/>
      <w:bookmarkStart w:id="3773" w:name="_Toc51762831"/>
      <w:bookmarkStart w:id="3774" w:name="_Toc58848467"/>
      <w:bookmarkStart w:id="3775" w:name="_Toc59017505"/>
      <w:bookmarkStart w:id="3776" w:name="_Toc66279494"/>
      <w:bookmarkStart w:id="3777" w:name="_Toc68168516"/>
      <w:bookmarkStart w:id="3778" w:name="_Toc83232969"/>
      <w:bookmarkStart w:id="3779" w:name="_Toc85549935"/>
      <w:bookmarkStart w:id="3780" w:name="_Toc90655417"/>
      <w:bookmarkStart w:id="3781" w:name="_Toc105600293"/>
      <w:bookmarkStart w:id="3782" w:name="_Toc122114300"/>
      <w:bookmarkStart w:id="3783" w:name="_Toc153789171"/>
      <w:bookmarkStart w:id="3784" w:name="_Toc185516040"/>
      <w:bookmarkStart w:id="3785" w:name="_Toc219190571"/>
      <w:r w:rsidRPr="002178AD">
        <w:t>6.2.14.1</w:t>
      </w:r>
      <w:r w:rsidRPr="002178AD">
        <w:tab/>
        <w:t>Description</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Heading4"/>
      </w:pPr>
      <w:bookmarkStart w:id="3786" w:name="_Toc28012787"/>
      <w:bookmarkStart w:id="3787" w:name="_Toc36039062"/>
      <w:bookmarkStart w:id="3788" w:name="_Toc44688478"/>
      <w:bookmarkStart w:id="3789" w:name="_Toc45133894"/>
      <w:bookmarkStart w:id="3790" w:name="_Toc49931574"/>
      <w:bookmarkStart w:id="3791" w:name="_Toc51762832"/>
      <w:bookmarkStart w:id="3792" w:name="_Toc58848468"/>
      <w:bookmarkStart w:id="3793" w:name="_Toc59017506"/>
      <w:bookmarkStart w:id="3794" w:name="_Toc66279495"/>
      <w:bookmarkStart w:id="3795" w:name="_Toc68168517"/>
      <w:bookmarkStart w:id="3796" w:name="_Toc83232970"/>
      <w:bookmarkStart w:id="3797" w:name="_Toc85549936"/>
      <w:bookmarkStart w:id="3798" w:name="_Toc90655418"/>
      <w:bookmarkStart w:id="3799" w:name="_Toc105600294"/>
      <w:bookmarkStart w:id="3800" w:name="_Toc122114301"/>
      <w:bookmarkStart w:id="3801" w:name="_Toc153789172"/>
      <w:bookmarkStart w:id="3802" w:name="_Toc185516041"/>
      <w:bookmarkStart w:id="3803" w:name="_Toc219190572"/>
      <w:r w:rsidRPr="002178AD">
        <w:t>6.2.14.2</w:t>
      </w:r>
      <w:r w:rsidRPr="002178AD">
        <w:tab/>
        <w:t>Resource definition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Heading4"/>
      </w:pPr>
      <w:bookmarkStart w:id="3804" w:name="_Toc28012788"/>
      <w:bookmarkStart w:id="3805" w:name="_Toc36039063"/>
      <w:bookmarkStart w:id="3806" w:name="_Toc44688479"/>
      <w:bookmarkStart w:id="3807" w:name="_Toc45133895"/>
      <w:bookmarkStart w:id="3808" w:name="_Toc49931575"/>
      <w:bookmarkStart w:id="3809" w:name="_Toc51762833"/>
      <w:bookmarkStart w:id="3810" w:name="_Toc58848469"/>
      <w:bookmarkStart w:id="3811" w:name="_Toc59017507"/>
      <w:bookmarkStart w:id="3812" w:name="_Toc66279496"/>
      <w:bookmarkStart w:id="3813" w:name="_Toc68168518"/>
      <w:bookmarkStart w:id="3814" w:name="_Toc83232971"/>
      <w:bookmarkStart w:id="3815" w:name="_Toc85549937"/>
      <w:bookmarkStart w:id="3816" w:name="_Toc90655419"/>
      <w:bookmarkStart w:id="3817" w:name="_Toc105600295"/>
      <w:bookmarkStart w:id="3818" w:name="_Toc122114302"/>
      <w:bookmarkStart w:id="3819" w:name="_Toc153789173"/>
      <w:bookmarkStart w:id="3820" w:name="_Toc185516042"/>
      <w:bookmarkStart w:id="3821" w:name="_Toc219190573"/>
      <w:r w:rsidRPr="002178AD">
        <w:t>6.2.14.3</w:t>
      </w:r>
      <w:r w:rsidRPr="002178AD">
        <w:tab/>
        <w:t>Resource Standard Methods</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6E1CB147" w14:textId="77777777" w:rsidR="006672A0" w:rsidRPr="002178AD" w:rsidRDefault="006672A0">
      <w:pPr>
        <w:pStyle w:val="Heading5"/>
      </w:pPr>
      <w:bookmarkStart w:id="3822" w:name="_Toc28012789"/>
      <w:bookmarkStart w:id="3823" w:name="_Toc36039064"/>
      <w:bookmarkStart w:id="3824" w:name="_Toc44688480"/>
      <w:bookmarkStart w:id="3825" w:name="_Toc45133896"/>
      <w:bookmarkStart w:id="3826" w:name="_Toc49931576"/>
      <w:bookmarkStart w:id="3827" w:name="_Toc51762834"/>
      <w:bookmarkStart w:id="3828" w:name="_Toc58848470"/>
      <w:bookmarkStart w:id="3829" w:name="_Toc59017508"/>
      <w:bookmarkStart w:id="3830" w:name="_Toc66279497"/>
      <w:bookmarkStart w:id="3831" w:name="_Toc68168519"/>
      <w:bookmarkStart w:id="3832" w:name="_Toc83232972"/>
      <w:bookmarkStart w:id="3833" w:name="_Toc85549938"/>
      <w:bookmarkStart w:id="3834" w:name="_Toc90655420"/>
      <w:bookmarkStart w:id="3835" w:name="_Toc105600296"/>
      <w:bookmarkStart w:id="3836" w:name="_Toc122114303"/>
      <w:bookmarkStart w:id="3837" w:name="_Toc153789174"/>
      <w:bookmarkStart w:id="3838" w:name="_Toc185516043"/>
      <w:bookmarkStart w:id="3839" w:name="_Toc219190574"/>
      <w:r w:rsidRPr="002178AD">
        <w:t>6.2.14.3.1</w:t>
      </w:r>
      <w:r w:rsidRPr="002178AD">
        <w:tab/>
        <w:t>PUT</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Heading5"/>
      </w:pPr>
      <w:bookmarkStart w:id="3840" w:name="_Toc28012790"/>
      <w:bookmarkStart w:id="3841" w:name="_Toc36039065"/>
      <w:bookmarkStart w:id="3842" w:name="_Toc44688481"/>
      <w:bookmarkStart w:id="3843" w:name="_Toc45133897"/>
      <w:bookmarkStart w:id="3844" w:name="_Toc49931577"/>
      <w:bookmarkStart w:id="3845" w:name="_Toc51762835"/>
      <w:bookmarkStart w:id="3846" w:name="_Toc58848471"/>
      <w:bookmarkStart w:id="3847" w:name="_Toc59017509"/>
      <w:bookmarkStart w:id="3848" w:name="_Toc66279498"/>
      <w:bookmarkStart w:id="3849" w:name="_Toc68168520"/>
      <w:bookmarkStart w:id="3850" w:name="_Toc83232973"/>
      <w:bookmarkStart w:id="3851" w:name="_Toc85549939"/>
      <w:bookmarkStart w:id="3852" w:name="_Toc90655421"/>
      <w:bookmarkStart w:id="3853" w:name="_Toc105600297"/>
      <w:bookmarkStart w:id="3854" w:name="_Toc122114304"/>
      <w:bookmarkStart w:id="3855" w:name="_Toc153789175"/>
      <w:bookmarkStart w:id="3856" w:name="_Toc185516044"/>
      <w:bookmarkStart w:id="3857" w:name="_Toc219190575"/>
      <w:r w:rsidRPr="002178AD">
        <w:t>6.2.14.3.2</w:t>
      </w:r>
      <w:r w:rsidRPr="002178AD">
        <w:tab/>
        <w:t>DELETE</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Heading5"/>
      </w:pPr>
      <w:bookmarkStart w:id="3858" w:name="_Toc28012791"/>
      <w:bookmarkStart w:id="3859" w:name="_Toc36039066"/>
      <w:bookmarkStart w:id="3860" w:name="_Toc44688482"/>
      <w:bookmarkStart w:id="3861" w:name="_Toc45133898"/>
      <w:bookmarkStart w:id="3862" w:name="_Toc49931578"/>
      <w:bookmarkStart w:id="3863" w:name="_Toc51762836"/>
      <w:bookmarkStart w:id="3864" w:name="_Toc58848472"/>
      <w:bookmarkStart w:id="3865" w:name="_Toc59017510"/>
      <w:bookmarkStart w:id="3866" w:name="_Toc66279499"/>
      <w:bookmarkStart w:id="3867" w:name="_Toc68168521"/>
      <w:bookmarkStart w:id="3868" w:name="_Toc83232974"/>
      <w:bookmarkStart w:id="3869" w:name="_Toc85549940"/>
      <w:bookmarkStart w:id="3870" w:name="_Toc90655422"/>
      <w:bookmarkStart w:id="3871" w:name="_Toc105600298"/>
      <w:bookmarkStart w:id="3872" w:name="_Toc122114305"/>
      <w:bookmarkStart w:id="3873" w:name="_Toc153789176"/>
      <w:bookmarkStart w:id="3874" w:name="_Toc185516045"/>
      <w:bookmarkStart w:id="3875" w:name="_Toc219190576"/>
      <w:r w:rsidRPr="002178AD">
        <w:t>6.2.14.3.3</w:t>
      </w:r>
      <w:r w:rsidRPr="002178AD">
        <w:tab/>
        <w:t>GET</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DengXian"/>
        </w:rPr>
      </w:pPr>
    </w:p>
    <w:p w14:paraId="34E0AA9E" w14:textId="77777777" w:rsidR="006672A0" w:rsidRPr="002178AD" w:rsidRDefault="006672A0">
      <w:pPr>
        <w:pStyle w:val="Heading3"/>
      </w:pPr>
      <w:bookmarkStart w:id="3876" w:name="_Toc36039067"/>
      <w:bookmarkStart w:id="3877" w:name="_Toc44688483"/>
      <w:bookmarkStart w:id="3878" w:name="_Toc45133899"/>
      <w:bookmarkStart w:id="3879" w:name="_Toc49931579"/>
      <w:bookmarkStart w:id="3880" w:name="_Toc51762837"/>
      <w:bookmarkStart w:id="3881" w:name="_Toc58848473"/>
      <w:bookmarkStart w:id="3882" w:name="_Toc59017511"/>
      <w:bookmarkStart w:id="3883" w:name="_Toc66279500"/>
      <w:bookmarkStart w:id="3884" w:name="_Toc68168522"/>
      <w:bookmarkStart w:id="3885" w:name="_Toc83232975"/>
      <w:bookmarkStart w:id="3886" w:name="_Toc85549941"/>
      <w:bookmarkStart w:id="3887" w:name="_Toc90655423"/>
      <w:bookmarkStart w:id="3888" w:name="_Toc105600299"/>
      <w:bookmarkStart w:id="3889" w:name="_Toc122114306"/>
      <w:bookmarkStart w:id="3890" w:name="_Toc153789177"/>
      <w:bookmarkStart w:id="3891" w:name="_Toc185516046"/>
      <w:bookmarkStart w:id="3892" w:name="_Toc219190577"/>
      <w:r w:rsidRPr="002178AD">
        <w:t>6.2.15</w:t>
      </w:r>
      <w:r w:rsidRPr="002178AD">
        <w:tab/>
        <w:t xml:space="preserve">Resource: </w:t>
      </w:r>
      <w:r w:rsidRPr="002178AD">
        <w:rPr>
          <w:rFonts w:eastAsia="DengXian"/>
        </w:rPr>
        <w:t>Service Parameter Data</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29FE347D" w14:textId="77777777" w:rsidR="006672A0" w:rsidRPr="002178AD" w:rsidRDefault="006672A0">
      <w:pPr>
        <w:pStyle w:val="Heading4"/>
      </w:pPr>
      <w:bookmarkStart w:id="3893" w:name="_Toc36039068"/>
      <w:bookmarkStart w:id="3894" w:name="_Toc44688484"/>
      <w:bookmarkStart w:id="3895" w:name="_Toc45133900"/>
      <w:bookmarkStart w:id="3896" w:name="_Toc49931580"/>
      <w:bookmarkStart w:id="3897" w:name="_Toc51762838"/>
      <w:bookmarkStart w:id="3898" w:name="_Toc58848474"/>
      <w:bookmarkStart w:id="3899" w:name="_Toc59017512"/>
      <w:bookmarkStart w:id="3900" w:name="_Toc66279501"/>
      <w:bookmarkStart w:id="3901" w:name="_Toc68168523"/>
      <w:bookmarkStart w:id="3902" w:name="_Toc83232976"/>
      <w:bookmarkStart w:id="3903" w:name="_Toc85549942"/>
      <w:bookmarkStart w:id="3904" w:name="_Toc90655424"/>
      <w:bookmarkStart w:id="3905" w:name="_Toc105600300"/>
      <w:bookmarkStart w:id="3906" w:name="_Toc122114307"/>
      <w:bookmarkStart w:id="3907" w:name="_Toc153789178"/>
      <w:bookmarkStart w:id="3908" w:name="_Toc185516047"/>
      <w:bookmarkStart w:id="3909" w:name="_Toc219190578"/>
      <w:r w:rsidRPr="002178AD">
        <w:t>6.2.15.1</w:t>
      </w:r>
      <w:r w:rsidRPr="002178AD">
        <w:tab/>
        <w:t>Description</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Heading4"/>
      </w:pPr>
      <w:bookmarkStart w:id="3910" w:name="_Toc36039069"/>
      <w:bookmarkStart w:id="3911" w:name="_Toc44688485"/>
      <w:bookmarkStart w:id="3912" w:name="_Toc45133901"/>
      <w:bookmarkStart w:id="3913" w:name="_Toc49931581"/>
      <w:bookmarkStart w:id="3914" w:name="_Toc51762839"/>
      <w:bookmarkStart w:id="3915" w:name="_Toc58848475"/>
      <w:bookmarkStart w:id="3916" w:name="_Toc59017513"/>
      <w:bookmarkStart w:id="3917" w:name="_Toc66279502"/>
      <w:bookmarkStart w:id="3918" w:name="_Toc68168524"/>
      <w:bookmarkStart w:id="3919" w:name="_Toc83232977"/>
      <w:bookmarkStart w:id="3920" w:name="_Toc85549943"/>
      <w:bookmarkStart w:id="3921" w:name="_Toc90655425"/>
      <w:bookmarkStart w:id="3922" w:name="_Toc105600301"/>
      <w:bookmarkStart w:id="3923" w:name="_Toc122114308"/>
      <w:bookmarkStart w:id="3924" w:name="_Toc153789179"/>
      <w:bookmarkStart w:id="3925" w:name="_Toc185516048"/>
      <w:bookmarkStart w:id="3926" w:name="_Toc219190579"/>
      <w:r w:rsidRPr="002178AD">
        <w:t>6.2.15.2</w:t>
      </w:r>
      <w:r w:rsidRPr="002178AD">
        <w:tab/>
        <w:t>Resource definition</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3781860F"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/application-data/serviceParamData</w:t>
      </w:r>
    </w:p>
    <w:p w14:paraId="7F00C988"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6.2.15.2-1</w:t>
      </w:r>
      <w:r w:rsidRPr="002178AD">
        <w:rPr>
          <w:rFonts w:ascii="Arial" w:eastAsia="DengXian"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DengXian"/>
        </w:rPr>
      </w:pPr>
    </w:p>
    <w:p w14:paraId="4C588690" w14:textId="77777777" w:rsidR="006672A0" w:rsidRPr="002178AD" w:rsidRDefault="006672A0">
      <w:pPr>
        <w:pStyle w:val="Heading4"/>
      </w:pPr>
      <w:bookmarkStart w:id="3927" w:name="_Toc36039070"/>
      <w:bookmarkStart w:id="3928" w:name="_Toc44688486"/>
      <w:bookmarkStart w:id="3929" w:name="_Toc45133902"/>
      <w:bookmarkStart w:id="3930" w:name="_Toc49931582"/>
      <w:bookmarkStart w:id="3931" w:name="_Toc51762840"/>
      <w:bookmarkStart w:id="3932" w:name="_Toc58848476"/>
      <w:bookmarkStart w:id="3933" w:name="_Toc59017514"/>
      <w:bookmarkStart w:id="3934" w:name="_Toc66279503"/>
      <w:bookmarkStart w:id="3935" w:name="_Toc68168525"/>
      <w:bookmarkStart w:id="3936" w:name="_Toc83232978"/>
      <w:bookmarkStart w:id="3937" w:name="_Toc85549944"/>
      <w:bookmarkStart w:id="3938" w:name="_Toc90655426"/>
      <w:bookmarkStart w:id="3939" w:name="_Toc105600302"/>
      <w:bookmarkStart w:id="3940" w:name="_Toc122114309"/>
      <w:bookmarkStart w:id="3941" w:name="_Toc153789180"/>
      <w:bookmarkStart w:id="3942" w:name="_Toc185516049"/>
      <w:bookmarkStart w:id="3943" w:name="_Toc219190580"/>
      <w:r w:rsidRPr="002178AD">
        <w:t>6.2.15.3</w:t>
      </w:r>
      <w:r w:rsidRPr="002178AD">
        <w:tab/>
        <w:t>Resource Standard Methods</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7B2F2B49" w14:textId="77777777" w:rsidR="006672A0" w:rsidRPr="002178AD" w:rsidRDefault="006672A0">
      <w:pPr>
        <w:pStyle w:val="Heading5"/>
        <w:rPr>
          <w:lang w:eastAsia="zh-CN"/>
        </w:rPr>
      </w:pPr>
      <w:bookmarkStart w:id="3944" w:name="_Toc36039071"/>
      <w:bookmarkStart w:id="3945" w:name="_Toc44688487"/>
      <w:bookmarkStart w:id="3946" w:name="_Toc45133903"/>
      <w:bookmarkStart w:id="3947" w:name="_Toc49931583"/>
      <w:bookmarkStart w:id="3948" w:name="_Toc51762841"/>
      <w:bookmarkStart w:id="3949" w:name="_Toc58848477"/>
      <w:bookmarkStart w:id="3950" w:name="_Toc59017515"/>
      <w:bookmarkStart w:id="3951" w:name="_Toc66279504"/>
      <w:bookmarkStart w:id="3952" w:name="_Toc68168526"/>
      <w:bookmarkStart w:id="3953" w:name="_Toc83232979"/>
      <w:bookmarkStart w:id="3954" w:name="_Toc85549945"/>
      <w:bookmarkStart w:id="3955" w:name="_Toc90655427"/>
      <w:bookmarkStart w:id="3956" w:name="_Toc105600303"/>
      <w:bookmarkStart w:id="3957" w:name="_Toc122114310"/>
      <w:bookmarkStart w:id="3958" w:name="_Toc153789181"/>
      <w:bookmarkStart w:id="3959" w:name="_Toc185516050"/>
      <w:bookmarkStart w:id="3960" w:name="_Toc219190581"/>
      <w:r w:rsidRPr="002178AD">
        <w:t>6.2.15.3.1</w:t>
      </w:r>
      <w:r w:rsidRPr="002178AD">
        <w:tab/>
        <w:t>GET</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5B9C92B8" w14:textId="77777777" w:rsidR="006672A0" w:rsidRPr="002178AD" w:rsidRDefault="006672A0">
      <w:pPr>
        <w:rPr>
          <w:rFonts w:eastAsia="DengXian"/>
        </w:rPr>
      </w:pPr>
      <w:r w:rsidRPr="002178AD">
        <w:rPr>
          <w:rFonts w:eastAsia="DengXian"/>
        </w:rPr>
        <w:t>This method shall support the URI query parameters specified in table 6.2.15.3.1-1.</w:t>
      </w:r>
    </w:p>
    <w:p w14:paraId="20B578C8" w14:textId="77777777" w:rsidR="003D5B36" w:rsidRPr="002178AD" w:rsidRDefault="003D5B36" w:rsidP="003D5B36">
      <w:pPr>
        <w:pStyle w:val="TH"/>
        <w:rPr>
          <w:rFonts w:cs="Arial"/>
        </w:rPr>
      </w:pPr>
      <w:r w:rsidRPr="002178AD">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DengXian"/>
              </w:rPr>
            </w:pPr>
            <w:r>
              <w:rPr>
                <w:rFonts w:eastAsia="DengXian"/>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DengXian"/>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DengXian"/>
        </w:rPr>
      </w:pPr>
    </w:p>
    <w:p w14:paraId="2AD722F8" w14:textId="77777777" w:rsidR="0079050A" w:rsidRPr="002178AD" w:rsidRDefault="0079050A" w:rsidP="004F06F7">
      <w:pPr>
        <w:pStyle w:val="NO"/>
        <w:rPr>
          <w:rFonts w:eastAsia="DengXian"/>
        </w:rPr>
      </w:pPr>
      <w:r w:rsidRPr="002178AD">
        <w:rPr>
          <w:rFonts w:eastAsia="DengXian"/>
        </w:rPr>
        <w:t>NOTE:</w:t>
      </w:r>
      <w:r w:rsidRPr="002178AD">
        <w:rPr>
          <w:rFonts w:eastAsia="DengXian"/>
        </w:rPr>
        <w:tab/>
      </w:r>
      <w:r w:rsidR="00623F52" w:rsidRPr="002178AD">
        <w:rPr>
          <w:rFonts w:eastAsia="DengXian"/>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DengXian"/>
        </w:rPr>
        <w:t>,</w:t>
      </w:r>
      <w:r w:rsidR="00623F52" w:rsidRPr="002178AD">
        <w:rPr>
          <w:rFonts w:eastAsia="DengXian"/>
        </w:rPr>
        <w:t xml:space="preserve"> "ue-macs" </w:t>
      </w:r>
      <w:r w:rsidR="00623F52">
        <w:rPr>
          <w:rFonts w:eastAsia="DengXian"/>
        </w:rPr>
        <w:t xml:space="preserve">and/or "roam-ue-net-descs" </w:t>
      </w:r>
      <w:r w:rsidR="00623F52" w:rsidRPr="002178AD">
        <w:rPr>
          <w:rFonts w:eastAsia="DengXian"/>
        </w:rPr>
        <w:t>query parameters the search will not match any resource, since according to clause 6.4.2.15 only one of the the "supi", "anyUeInd", "interGroupId", "ueIpv4", "ueIpv6"</w:t>
      </w:r>
      <w:r w:rsidR="00623F52">
        <w:rPr>
          <w:rFonts w:eastAsia="DengXian"/>
        </w:rPr>
        <w:t>,</w:t>
      </w:r>
      <w:r w:rsidR="00623F52" w:rsidRPr="002178AD">
        <w:rPr>
          <w:rFonts w:eastAsia="DengXian"/>
        </w:rPr>
        <w:t xml:space="preserve">"ueMac" </w:t>
      </w:r>
      <w:r w:rsidR="00623F52">
        <w:rPr>
          <w:rFonts w:eastAsia="DengXian"/>
        </w:rPr>
        <w:t xml:space="preserve">or "roam-ue-net-descs" </w:t>
      </w:r>
      <w:r w:rsidR="00623F52" w:rsidRPr="002178AD">
        <w:rPr>
          <w:rFonts w:eastAsia="DengXian"/>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DengXian"/>
        </w:rPr>
      </w:pPr>
      <w:r w:rsidRPr="002178AD">
        <w:rPr>
          <w:rFonts w:eastAsia="DengXian"/>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DengXian"/>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DengXian"/>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DengXian"/>
        </w:rPr>
      </w:pPr>
    </w:p>
    <w:p w14:paraId="3FF70F6B" w14:textId="77777777" w:rsidR="006672A0" w:rsidRPr="002178AD" w:rsidRDefault="006672A0">
      <w:pPr>
        <w:pStyle w:val="Heading3"/>
      </w:pPr>
      <w:bookmarkStart w:id="3961" w:name="_Toc36039072"/>
      <w:bookmarkStart w:id="3962" w:name="_Toc44688488"/>
      <w:bookmarkStart w:id="3963" w:name="_Toc45133904"/>
      <w:bookmarkStart w:id="3964" w:name="_Toc49931584"/>
      <w:bookmarkStart w:id="3965" w:name="_Toc51762842"/>
      <w:bookmarkStart w:id="3966" w:name="_Toc58848478"/>
      <w:bookmarkStart w:id="3967" w:name="_Toc59017516"/>
      <w:bookmarkStart w:id="3968" w:name="_Toc66279505"/>
      <w:bookmarkStart w:id="3969" w:name="_Toc68168527"/>
      <w:bookmarkStart w:id="3970" w:name="_Toc83232980"/>
      <w:bookmarkStart w:id="3971" w:name="_Toc85549946"/>
      <w:bookmarkStart w:id="3972" w:name="_Toc90655428"/>
      <w:bookmarkStart w:id="3973" w:name="_Toc105600304"/>
      <w:bookmarkStart w:id="3974" w:name="_Toc122114311"/>
      <w:bookmarkStart w:id="3975" w:name="_Toc153789182"/>
      <w:bookmarkStart w:id="3976" w:name="_Toc185516051"/>
      <w:bookmarkStart w:id="3977" w:name="_Toc219190582"/>
      <w:r w:rsidRPr="002178AD">
        <w:t>6.2.16</w:t>
      </w:r>
      <w:r w:rsidRPr="002178AD">
        <w:tab/>
        <w:t>Resource: Individual Service Parameter Data</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04174F58" w14:textId="77777777" w:rsidR="006672A0" w:rsidRPr="002178AD" w:rsidRDefault="006672A0">
      <w:pPr>
        <w:pStyle w:val="Heading4"/>
      </w:pPr>
      <w:bookmarkStart w:id="3978" w:name="_Toc36039073"/>
      <w:bookmarkStart w:id="3979" w:name="_Toc44688489"/>
      <w:bookmarkStart w:id="3980" w:name="_Toc45133905"/>
      <w:bookmarkStart w:id="3981" w:name="_Toc49931585"/>
      <w:bookmarkStart w:id="3982" w:name="_Toc51762843"/>
      <w:bookmarkStart w:id="3983" w:name="_Toc58848479"/>
      <w:bookmarkStart w:id="3984" w:name="_Toc59017517"/>
      <w:bookmarkStart w:id="3985" w:name="_Toc66279506"/>
      <w:bookmarkStart w:id="3986" w:name="_Toc68168528"/>
      <w:bookmarkStart w:id="3987" w:name="_Toc83232981"/>
      <w:bookmarkStart w:id="3988" w:name="_Toc85549947"/>
      <w:bookmarkStart w:id="3989" w:name="_Toc90655429"/>
      <w:bookmarkStart w:id="3990" w:name="_Toc105600305"/>
      <w:bookmarkStart w:id="3991" w:name="_Toc122114312"/>
      <w:bookmarkStart w:id="3992" w:name="_Toc153789183"/>
      <w:bookmarkStart w:id="3993" w:name="_Toc185516052"/>
      <w:bookmarkStart w:id="3994" w:name="_Toc219190583"/>
      <w:r w:rsidRPr="002178AD">
        <w:t>6.2.16.1</w:t>
      </w:r>
      <w:r w:rsidRPr="002178AD">
        <w:tab/>
        <w:t>Description</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Heading4"/>
      </w:pPr>
      <w:bookmarkStart w:id="3995" w:name="_Toc36039074"/>
      <w:bookmarkStart w:id="3996" w:name="_Toc44688490"/>
      <w:bookmarkStart w:id="3997" w:name="_Toc45133906"/>
      <w:bookmarkStart w:id="3998" w:name="_Toc49931586"/>
      <w:bookmarkStart w:id="3999" w:name="_Toc51762844"/>
      <w:bookmarkStart w:id="4000" w:name="_Toc58848480"/>
      <w:bookmarkStart w:id="4001" w:name="_Toc59017518"/>
      <w:bookmarkStart w:id="4002" w:name="_Toc66279507"/>
      <w:bookmarkStart w:id="4003" w:name="_Toc68168529"/>
      <w:bookmarkStart w:id="4004" w:name="_Toc83232982"/>
      <w:bookmarkStart w:id="4005" w:name="_Toc85549948"/>
      <w:bookmarkStart w:id="4006" w:name="_Toc90655430"/>
      <w:bookmarkStart w:id="4007" w:name="_Toc105600306"/>
      <w:bookmarkStart w:id="4008" w:name="_Toc122114313"/>
      <w:bookmarkStart w:id="4009" w:name="_Toc153789184"/>
      <w:bookmarkStart w:id="4010" w:name="_Toc185516053"/>
      <w:bookmarkStart w:id="4011" w:name="_Toc219190584"/>
      <w:r w:rsidRPr="002178AD">
        <w:t>6.2.16.2</w:t>
      </w:r>
      <w:r w:rsidRPr="002178AD">
        <w:tab/>
        <w:t>Resource definition</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3A4376EC"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/application-data/serviceParamData/{serviceParamId}</w:t>
      </w:r>
    </w:p>
    <w:p w14:paraId="4935FFEB"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6.2.16.2-1</w:t>
      </w:r>
      <w:r w:rsidRPr="002178AD">
        <w:rPr>
          <w:rFonts w:ascii="Arial" w:eastAsia="DengXian" w:hAnsi="Arial" w:cs="Arial"/>
        </w:rPr>
        <w:t>.</w:t>
      </w:r>
    </w:p>
    <w:p w14:paraId="37A7BF73" w14:textId="77777777" w:rsidR="006672A0" w:rsidRPr="002178AD" w:rsidRDefault="006672A0">
      <w:pPr>
        <w:pStyle w:val="TH"/>
        <w:rPr>
          <w:rFonts w:cs="Arial"/>
        </w:rPr>
      </w:pPr>
      <w:r w:rsidRPr="002178AD">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Heading4"/>
      </w:pPr>
      <w:bookmarkStart w:id="4012" w:name="_Toc36039075"/>
      <w:bookmarkStart w:id="4013" w:name="_Toc44688491"/>
      <w:bookmarkStart w:id="4014" w:name="_Toc45133907"/>
      <w:bookmarkStart w:id="4015" w:name="_Toc49931587"/>
      <w:bookmarkStart w:id="4016" w:name="_Toc51762845"/>
      <w:bookmarkStart w:id="4017" w:name="_Toc58848481"/>
      <w:bookmarkStart w:id="4018" w:name="_Toc59017519"/>
      <w:bookmarkStart w:id="4019" w:name="_Toc66279508"/>
      <w:bookmarkStart w:id="4020" w:name="_Toc68168530"/>
      <w:bookmarkStart w:id="4021" w:name="_Toc83232983"/>
      <w:bookmarkStart w:id="4022" w:name="_Toc85549949"/>
      <w:bookmarkStart w:id="4023" w:name="_Toc90655431"/>
      <w:bookmarkStart w:id="4024" w:name="_Toc105600307"/>
      <w:bookmarkStart w:id="4025" w:name="_Toc122114314"/>
      <w:bookmarkStart w:id="4026" w:name="_Toc153789185"/>
      <w:bookmarkStart w:id="4027" w:name="_Toc185516054"/>
      <w:bookmarkStart w:id="4028" w:name="_Toc219190585"/>
      <w:r w:rsidRPr="002178AD">
        <w:t>6.2.16.3</w:t>
      </w:r>
      <w:r w:rsidRPr="002178AD">
        <w:tab/>
        <w:t>Resource Standard Methods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6BA8F5DF" w14:textId="77777777" w:rsidR="006672A0" w:rsidRPr="002178AD" w:rsidRDefault="006672A0">
      <w:pPr>
        <w:pStyle w:val="Heading5"/>
        <w:rPr>
          <w:lang w:eastAsia="zh-CN"/>
        </w:rPr>
      </w:pPr>
      <w:bookmarkStart w:id="4029" w:name="_Toc36039076"/>
      <w:bookmarkStart w:id="4030" w:name="_Toc44688492"/>
      <w:bookmarkStart w:id="4031" w:name="_Toc45133908"/>
      <w:bookmarkStart w:id="4032" w:name="_Toc49931588"/>
      <w:bookmarkStart w:id="4033" w:name="_Toc51762846"/>
      <w:bookmarkStart w:id="4034" w:name="_Toc58848482"/>
      <w:bookmarkStart w:id="4035" w:name="_Toc59017520"/>
      <w:bookmarkStart w:id="4036" w:name="_Toc66279509"/>
      <w:bookmarkStart w:id="4037" w:name="_Toc68168531"/>
      <w:bookmarkStart w:id="4038" w:name="_Toc83232984"/>
      <w:bookmarkStart w:id="4039" w:name="_Toc85549950"/>
      <w:bookmarkStart w:id="4040" w:name="_Toc90655432"/>
      <w:bookmarkStart w:id="4041" w:name="_Toc105600308"/>
      <w:bookmarkStart w:id="4042" w:name="_Toc122114315"/>
      <w:bookmarkStart w:id="4043" w:name="_Toc153789186"/>
      <w:bookmarkStart w:id="4044" w:name="_Toc185516055"/>
      <w:bookmarkStart w:id="4045" w:name="_Toc219190586"/>
      <w:r w:rsidRPr="002178AD">
        <w:t>6.2.16.3.1</w:t>
      </w:r>
      <w:r w:rsidRPr="002178AD">
        <w:tab/>
        <w:t>PUT</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BED6EC3" w14:textId="77777777" w:rsidR="006672A0" w:rsidRPr="002178AD" w:rsidRDefault="006672A0">
      <w:pPr>
        <w:rPr>
          <w:rFonts w:eastAsia="DengXian"/>
        </w:rPr>
      </w:pPr>
      <w:r w:rsidRPr="002178AD">
        <w:rPr>
          <w:rFonts w:eastAsia="DengXian"/>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DengXian"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05C69B86" w14:textId="77777777" w:rsidR="006672A0" w:rsidRPr="002178AD" w:rsidRDefault="006672A0">
      <w:pPr>
        <w:rPr>
          <w:rFonts w:eastAsia="DengXian"/>
        </w:rPr>
      </w:pPr>
    </w:p>
    <w:p w14:paraId="2F4924CB" w14:textId="77777777" w:rsidR="006672A0" w:rsidRPr="002178AD" w:rsidRDefault="006672A0">
      <w:pPr>
        <w:rPr>
          <w:rFonts w:eastAsia="DengXian"/>
        </w:rPr>
      </w:pPr>
      <w:r w:rsidRPr="002178AD">
        <w:rPr>
          <w:rFonts w:eastAsia="DengXian"/>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DengXian"/>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DengXian"/>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DengXian"/>
              </w:rPr>
            </w:pPr>
            <w:r w:rsidRPr="002178AD">
              <w:t>200 OK</w:t>
            </w:r>
          </w:p>
        </w:tc>
        <w:tc>
          <w:tcPr>
            <w:tcW w:w="5124" w:type="dxa"/>
            <w:hideMark/>
          </w:tcPr>
          <w:p w14:paraId="51E1ED74" w14:textId="77777777" w:rsidR="006672A0" w:rsidRPr="002178AD" w:rsidRDefault="006672A0">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DengXian"/>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DengXian"/>
        </w:rPr>
      </w:pPr>
    </w:p>
    <w:p w14:paraId="63442AEE" w14:textId="77777777" w:rsidR="006672A0" w:rsidRPr="002178AD" w:rsidRDefault="006672A0">
      <w:pPr>
        <w:pStyle w:val="Heading5"/>
        <w:rPr>
          <w:lang w:eastAsia="zh-CN"/>
        </w:rPr>
      </w:pPr>
      <w:bookmarkStart w:id="4046" w:name="_Toc36039077"/>
      <w:bookmarkStart w:id="4047" w:name="_Toc44688493"/>
      <w:bookmarkStart w:id="4048" w:name="_Toc45133909"/>
      <w:bookmarkStart w:id="4049" w:name="_Toc49931589"/>
      <w:bookmarkStart w:id="4050" w:name="_Toc51762847"/>
      <w:bookmarkStart w:id="4051" w:name="_Toc58848483"/>
      <w:bookmarkStart w:id="4052" w:name="_Toc59017521"/>
      <w:bookmarkStart w:id="4053" w:name="_Toc66279510"/>
      <w:bookmarkStart w:id="4054" w:name="_Toc68168532"/>
      <w:bookmarkStart w:id="4055" w:name="_Toc83232985"/>
      <w:bookmarkStart w:id="4056" w:name="_Toc85549951"/>
      <w:bookmarkStart w:id="4057" w:name="_Toc90655433"/>
      <w:bookmarkStart w:id="4058" w:name="_Toc105600309"/>
      <w:bookmarkStart w:id="4059" w:name="_Toc122114316"/>
      <w:bookmarkStart w:id="4060" w:name="_Toc153789187"/>
      <w:bookmarkStart w:id="4061" w:name="_Toc185516056"/>
      <w:bookmarkStart w:id="4062" w:name="_Toc219190587"/>
      <w:r w:rsidRPr="002178AD">
        <w:t>6.2.16.3.2</w:t>
      </w:r>
      <w:r w:rsidRPr="002178AD">
        <w:tab/>
        <w:t>PATCH</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492FE099" w14:textId="77777777" w:rsidR="006672A0" w:rsidRPr="002178AD" w:rsidRDefault="006672A0">
      <w:pPr>
        <w:rPr>
          <w:rFonts w:eastAsia="DengXian"/>
        </w:rPr>
      </w:pPr>
      <w:r w:rsidRPr="002178AD">
        <w:rPr>
          <w:rFonts w:eastAsia="DengXian"/>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DengXian"/>
        </w:rPr>
      </w:pPr>
    </w:p>
    <w:p w14:paraId="7867627B" w14:textId="77777777" w:rsidR="006672A0" w:rsidRPr="002178AD" w:rsidRDefault="006672A0">
      <w:pPr>
        <w:rPr>
          <w:rFonts w:eastAsia="DengXian"/>
        </w:rPr>
      </w:pPr>
      <w:r w:rsidRPr="002178AD">
        <w:rPr>
          <w:rFonts w:eastAsia="DengXian"/>
        </w:rPr>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DengXian"/>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DengXian"/>
        </w:rPr>
      </w:pPr>
    </w:p>
    <w:p w14:paraId="5CFBD620" w14:textId="77777777" w:rsidR="006672A0" w:rsidRPr="002178AD" w:rsidRDefault="006672A0">
      <w:pPr>
        <w:pStyle w:val="Heading5"/>
      </w:pPr>
      <w:bookmarkStart w:id="4063" w:name="_Toc36039078"/>
      <w:bookmarkStart w:id="4064" w:name="_Toc44688494"/>
      <w:bookmarkStart w:id="4065" w:name="_Toc45133910"/>
      <w:bookmarkStart w:id="4066" w:name="_Toc49931590"/>
      <w:bookmarkStart w:id="4067" w:name="_Toc51762848"/>
      <w:bookmarkStart w:id="4068" w:name="_Toc58848484"/>
      <w:bookmarkStart w:id="4069" w:name="_Toc59017522"/>
      <w:bookmarkStart w:id="4070" w:name="_Toc66279511"/>
      <w:bookmarkStart w:id="4071" w:name="_Toc68168533"/>
      <w:bookmarkStart w:id="4072" w:name="_Toc83232986"/>
      <w:bookmarkStart w:id="4073" w:name="_Toc85549952"/>
      <w:bookmarkStart w:id="4074" w:name="_Toc90655434"/>
      <w:bookmarkStart w:id="4075" w:name="_Toc105600310"/>
      <w:bookmarkStart w:id="4076" w:name="_Toc122114317"/>
      <w:bookmarkStart w:id="4077" w:name="_Toc153789188"/>
      <w:bookmarkStart w:id="4078" w:name="_Toc185516057"/>
      <w:bookmarkStart w:id="4079" w:name="_Toc219190588"/>
      <w:r w:rsidRPr="002178AD">
        <w:t>6.2.16.3.3</w:t>
      </w:r>
      <w:r w:rsidRPr="002178AD">
        <w:tab/>
        <w:t>DELETE</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445276F2" w14:textId="77777777" w:rsidR="006672A0" w:rsidRPr="002178AD" w:rsidRDefault="006672A0">
      <w:pPr>
        <w:rPr>
          <w:rFonts w:eastAsia="DengXian"/>
        </w:rPr>
      </w:pPr>
      <w:r w:rsidRPr="002178AD">
        <w:rPr>
          <w:rFonts w:eastAsia="DengXian"/>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DengXian"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DengXian"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DengXian"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57D39F6A" w14:textId="77777777" w:rsidR="006672A0" w:rsidRPr="002178AD" w:rsidRDefault="006672A0">
      <w:pPr>
        <w:rPr>
          <w:rFonts w:eastAsia="DengXian"/>
        </w:rPr>
      </w:pPr>
    </w:p>
    <w:p w14:paraId="6C977980" w14:textId="77777777" w:rsidR="006672A0" w:rsidRPr="002178AD" w:rsidRDefault="006672A0">
      <w:pPr>
        <w:rPr>
          <w:rFonts w:eastAsia="DengXian"/>
        </w:rPr>
      </w:pPr>
      <w:r w:rsidRPr="002178AD">
        <w:rPr>
          <w:rFonts w:eastAsia="DengXian"/>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DengXian"/>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DengXian"/>
        </w:rPr>
      </w:pPr>
    </w:p>
    <w:p w14:paraId="00DA3A2A" w14:textId="77777777" w:rsidR="00AC2FB1" w:rsidRPr="002178AD" w:rsidRDefault="00AC2FB1" w:rsidP="00AC2FB1">
      <w:pPr>
        <w:pStyle w:val="Heading3"/>
      </w:pPr>
      <w:bookmarkStart w:id="4080" w:name="_Toc83232987"/>
      <w:bookmarkStart w:id="4081" w:name="_Toc85549953"/>
      <w:bookmarkStart w:id="4082" w:name="_Toc90655435"/>
      <w:bookmarkStart w:id="4083" w:name="_Toc105600311"/>
      <w:bookmarkStart w:id="4084" w:name="_Toc122114318"/>
      <w:bookmarkStart w:id="4085" w:name="_Toc153789189"/>
      <w:bookmarkStart w:id="4086" w:name="_Toc185516058"/>
      <w:bookmarkStart w:id="4087" w:name="_Toc219190589"/>
      <w:r w:rsidRPr="002178AD">
        <w:t>6.2.</w:t>
      </w:r>
      <w:r w:rsidR="006E6C2C" w:rsidRPr="002178AD">
        <w:t>17</w:t>
      </w:r>
      <w:r w:rsidRPr="002178AD">
        <w:tab/>
        <w:t xml:space="preserve">Resource: AM </w:t>
      </w:r>
      <w:r w:rsidRPr="002178AD">
        <w:rPr>
          <w:rFonts w:eastAsia="DengXian"/>
        </w:rPr>
        <w:t>Influence Data</w:t>
      </w:r>
      <w:bookmarkEnd w:id="4080"/>
      <w:bookmarkEnd w:id="4081"/>
      <w:bookmarkEnd w:id="4082"/>
      <w:bookmarkEnd w:id="4083"/>
      <w:bookmarkEnd w:id="4084"/>
      <w:bookmarkEnd w:id="4085"/>
      <w:bookmarkEnd w:id="4086"/>
      <w:bookmarkEnd w:id="4087"/>
    </w:p>
    <w:p w14:paraId="4EF60259" w14:textId="77777777" w:rsidR="00AC2FB1" w:rsidRPr="002178AD" w:rsidRDefault="00AC2FB1" w:rsidP="00AC2FB1">
      <w:pPr>
        <w:pStyle w:val="Heading4"/>
      </w:pPr>
      <w:bookmarkStart w:id="4088" w:name="_Toc83232988"/>
      <w:bookmarkStart w:id="4089" w:name="_Toc85549954"/>
      <w:bookmarkStart w:id="4090" w:name="_Toc90655436"/>
      <w:bookmarkStart w:id="4091" w:name="_Toc105600312"/>
      <w:bookmarkStart w:id="4092" w:name="_Toc122114319"/>
      <w:bookmarkStart w:id="4093" w:name="_Toc153789190"/>
      <w:bookmarkStart w:id="4094" w:name="_Toc185516059"/>
      <w:bookmarkStart w:id="4095" w:name="_Toc219190590"/>
      <w:r w:rsidRPr="002178AD">
        <w:t>6.2.</w:t>
      </w:r>
      <w:r w:rsidR="006E6C2C" w:rsidRPr="002178AD">
        <w:t>17</w:t>
      </w:r>
      <w:r w:rsidRPr="002178AD">
        <w:t>.1</w:t>
      </w:r>
      <w:r w:rsidRPr="002178AD">
        <w:tab/>
        <w:t>Description</w:t>
      </w:r>
      <w:bookmarkEnd w:id="4088"/>
      <w:bookmarkEnd w:id="4089"/>
      <w:bookmarkEnd w:id="4090"/>
      <w:bookmarkEnd w:id="4091"/>
      <w:bookmarkEnd w:id="4092"/>
      <w:bookmarkEnd w:id="4093"/>
      <w:bookmarkEnd w:id="4094"/>
      <w:bookmarkEnd w:id="4095"/>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Heading4"/>
      </w:pPr>
      <w:bookmarkStart w:id="4096" w:name="_Toc83232989"/>
      <w:bookmarkStart w:id="4097" w:name="_Toc85549955"/>
      <w:bookmarkStart w:id="4098" w:name="_Toc90655437"/>
      <w:bookmarkStart w:id="4099" w:name="_Toc105600313"/>
      <w:bookmarkStart w:id="4100" w:name="_Toc122114320"/>
      <w:bookmarkStart w:id="4101" w:name="_Toc153789191"/>
      <w:bookmarkStart w:id="4102" w:name="_Toc185516060"/>
      <w:bookmarkStart w:id="4103" w:name="_Toc219190591"/>
      <w:r w:rsidRPr="002178AD">
        <w:t>6.2.</w:t>
      </w:r>
      <w:r w:rsidR="006E6C2C" w:rsidRPr="002178AD">
        <w:t>17</w:t>
      </w:r>
      <w:r w:rsidRPr="002178AD">
        <w:t>.2</w:t>
      </w:r>
      <w:r w:rsidRPr="002178AD">
        <w:tab/>
        <w:t>Resource definition</w:t>
      </w:r>
      <w:bookmarkEnd w:id="4096"/>
      <w:bookmarkEnd w:id="4097"/>
      <w:bookmarkEnd w:id="4098"/>
      <w:bookmarkEnd w:id="4099"/>
      <w:bookmarkEnd w:id="4100"/>
      <w:bookmarkEnd w:id="4101"/>
      <w:bookmarkEnd w:id="4102"/>
      <w:bookmarkEnd w:id="4103"/>
    </w:p>
    <w:p w14:paraId="417E148E" w14:textId="77777777" w:rsidR="00AC2FB1" w:rsidRPr="002178AD" w:rsidRDefault="00AC2FB1" w:rsidP="00AC2FB1">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/application-data/am-influence-data</w:t>
      </w:r>
    </w:p>
    <w:p w14:paraId="1CE75EAF" w14:textId="77777777" w:rsidR="00AC2FB1" w:rsidRPr="002178AD" w:rsidRDefault="00AC2FB1" w:rsidP="00AC2FB1">
      <w:pPr>
        <w:rPr>
          <w:rFonts w:ascii="Arial" w:eastAsia="DengXian" w:hAnsi="Arial" w:cs="Arial"/>
        </w:rPr>
      </w:pPr>
      <w:r w:rsidRPr="002178AD">
        <w:rPr>
          <w:rFonts w:eastAsia="DengXian"/>
        </w:rPr>
        <w:t>This resource shall support the resource URI variables defined in table 6.2.</w:t>
      </w:r>
      <w:r w:rsidR="006E6C2C" w:rsidRPr="002178AD">
        <w:t>17</w:t>
      </w:r>
      <w:r w:rsidRPr="002178AD">
        <w:rPr>
          <w:rFonts w:eastAsia="DengXian"/>
        </w:rPr>
        <w:t>.2-1</w:t>
      </w:r>
      <w:r w:rsidRPr="002178AD">
        <w:rPr>
          <w:rFonts w:ascii="Arial" w:eastAsia="DengXian"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DengXian"/>
        </w:rPr>
      </w:pPr>
    </w:p>
    <w:p w14:paraId="25EB6622" w14:textId="77777777" w:rsidR="00AC2FB1" w:rsidRPr="002178AD" w:rsidRDefault="00AC2FB1" w:rsidP="00AC2FB1">
      <w:pPr>
        <w:pStyle w:val="Heading4"/>
      </w:pPr>
      <w:bookmarkStart w:id="4104" w:name="_Toc83232990"/>
      <w:bookmarkStart w:id="4105" w:name="_Toc85549956"/>
      <w:bookmarkStart w:id="4106" w:name="_Toc90655438"/>
      <w:bookmarkStart w:id="4107" w:name="_Toc105600314"/>
      <w:bookmarkStart w:id="4108" w:name="_Toc122114321"/>
      <w:bookmarkStart w:id="4109" w:name="_Toc153789192"/>
      <w:bookmarkStart w:id="4110" w:name="_Toc185516061"/>
      <w:bookmarkStart w:id="4111" w:name="_Toc219190592"/>
      <w:r w:rsidRPr="002178AD">
        <w:t>6.2.</w:t>
      </w:r>
      <w:r w:rsidR="006E6C2C" w:rsidRPr="002178AD">
        <w:t>17</w:t>
      </w:r>
      <w:r w:rsidRPr="002178AD">
        <w:t>.3</w:t>
      </w:r>
      <w:r w:rsidRPr="002178AD">
        <w:tab/>
        <w:t>Resource Standard Methods</w:t>
      </w:r>
      <w:bookmarkEnd w:id="4104"/>
      <w:bookmarkEnd w:id="4105"/>
      <w:bookmarkEnd w:id="4106"/>
      <w:bookmarkEnd w:id="4107"/>
      <w:bookmarkEnd w:id="4108"/>
      <w:bookmarkEnd w:id="4109"/>
      <w:bookmarkEnd w:id="4110"/>
      <w:bookmarkEnd w:id="4111"/>
    </w:p>
    <w:p w14:paraId="52B9E07F" w14:textId="77777777" w:rsidR="00AC2FB1" w:rsidRPr="002178AD" w:rsidRDefault="00AC2FB1" w:rsidP="00AC2FB1">
      <w:pPr>
        <w:pStyle w:val="Heading5"/>
        <w:rPr>
          <w:lang w:eastAsia="zh-CN"/>
        </w:rPr>
      </w:pPr>
      <w:bookmarkStart w:id="4112" w:name="_Toc83232991"/>
      <w:bookmarkStart w:id="4113" w:name="_Toc85549957"/>
      <w:bookmarkStart w:id="4114" w:name="_Toc90655439"/>
      <w:bookmarkStart w:id="4115" w:name="_Toc105600315"/>
      <w:bookmarkStart w:id="4116" w:name="_Toc122114322"/>
      <w:bookmarkStart w:id="4117" w:name="_Toc153789193"/>
      <w:bookmarkStart w:id="4118" w:name="_Toc185516062"/>
      <w:bookmarkStart w:id="4119" w:name="_Toc219190593"/>
      <w:r w:rsidRPr="002178AD">
        <w:t>6.2.</w:t>
      </w:r>
      <w:r w:rsidR="006E6C2C" w:rsidRPr="002178AD">
        <w:t>17</w:t>
      </w:r>
      <w:r w:rsidRPr="002178AD">
        <w:t>.3.1</w:t>
      </w:r>
      <w:r w:rsidRPr="002178AD">
        <w:tab/>
        <w:t>GET</w:t>
      </w:r>
      <w:bookmarkEnd w:id="4112"/>
      <w:bookmarkEnd w:id="4113"/>
      <w:bookmarkEnd w:id="4114"/>
      <w:bookmarkEnd w:id="4115"/>
      <w:bookmarkEnd w:id="4116"/>
      <w:bookmarkEnd w:id="4117"/>
      <w:bookmarkEnd w:id="4118"/>
      <w:bookmarkEnd w:id="4119"/>
    </w:p>
    <w:p w14:paraId="3FE6402E"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17</w:t>
      </w:r>
      <w:r w:rsidRPr="002178AD">
        <w:rPr>
          <w:rFonts w:eastAsia="DengXian"/>
        </w:rPr>
        <w:t>.3.1-1.</w:t>
      </w:r>
    </w:p>
    <w:p w14:paraId="7F38E898" w14:textId="77777777" w:rsidR="00AC2FB1" w:rsidRPr="002178AD" w:rsidRDefault="00AC2FB1" w:rsidP="00AC2FB1">
      <w:pPr>
        <w:pStyle w:val="TH"/>
        <w:rPr>
          <w:rFonts w:cs="Arial"/>
        </w:rPr>
      </w:pPr>
      <w:r w:rsidRPr="002178AD">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DengXian"/>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DengXian"/>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DengXian"/>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DengXian"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DengXian"/>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DengXian"/>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DengXian"/>
        </w:rPr>
      </w:pPr>
      <w:r w:rsidRPr="002178AD">
        <w:rPr>
          <w:rFonts w:eastAsia="DengXian"/>
        </w:rPr>
        <w:t>NOTE:</w:t>
      </w:r>
      <w:r w:rsidRPr="002178AD">
        <w:rPr>
          <w:rFonts w:eastAsia="DengXian"/>
        </w:rPr>
        <w:tab/>
        <w:t xml:space="preserve">The "any-ue" query parameter is commonly related to the search of the AM influence data resource(s) that relate to any </w:t>
      </w:r>
      <w:r w:rsidR="0038399B">
        <w:rPr>
          <w:rFonts w:eastAsia="DengXian"/>
        </w:rPr>
        <w:t xml:space="preserve">non-roaming </w:t>
      </w:r>
      <w:r w:rsidRPr="002178AD">
        <w:rPr>
          <w:rFonts w:eastAsia="DengXian"/>
        </w:rPr>
        <w:t xml:space="preserve">UE using the service(s) identified by a combination of DNN and S-NSSAI, and thus, it is commonly present together with the </w:t>
      </w:r>
      <w:r w:rsidR="00B97C97" w:rsidRPr="004F06F7">
        <w:rPr>
          <w:rFonts w:eastAsia="DengXian"/>
        </w:rPr>
        <w:t>"d</w:t>
      </w:r>
      <w:r w:rsidR="00B97C97">
        <w:rPr>
          <w:rFonts w:eastAsia="DengXian"/>
        </w:rPr>
        <w:t>nn-snssai-infos</w:t>
      </w:r>
      <w:r w:rsidR="00B97C97" w:rsidRPr="004F06F7">
        <w:rPr>
          <w:rFonts w:eastAsia="DengXian"/>
        </w:rPr>
        <w:t>"</w:t>
      </w:r>
      <w:r w:rsidRPr="002178AD">
        <w:rPr>
          <w:rFonts w:eastAsia="DengXian"/>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DengXian"/>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DengXian"/>
        </w:rPr>
      </w:pPr>
      <w:r>
        <w:t>EXAMPLE</w:t>
      </w:r>
      <w:r>
        <w:rPr>
          <w:rFonts w:eastAsia="DengXian"/>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17</w:t>
      </w:r>
      <w:r w:rsidRPr="002178AD">
        <w:rPr>
          <w:rFonts w:eastAsia="DengXian"/>
        </w:rPr>
        <w:t>.3.1-2 and the response data structures and response codes specified in table 6.2.</w:t>
      </w:r>
      <w:r w:rsidR="006E6C2C" w:rsidRPr="002178AD">
        <w:t>17</w:t>
      </w:r>
      <w:r w:rsidRPr="002178AD">
        <w:rPr>
          <w:rFonts w:eastAsia="DengXian"/>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DengXian"/>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DengXian"/>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Heading3"/>
      </w:pPr>
      <w:bookmarkStart w:id="4120" w:name="_Toc83232992"/>
      <w:bookmarkStart w:id="4121" w:name="_Toc85549958"/>
      <w:bookmarkStart w:id="4122" w:name="_Toc90655440"/>
      <w:bookmarkStart w:id="4123" w:name="_Toc105600316"/>
      <w:bookmarkStart w:id="4124" w:name="_Toc122114323"/>
      <w:bookmarkStart w:id="4125" w:name="_Toc153789194"/>
      <w:bookmarkStart w:id="4126" w:name="_Toc185516063"/>
      <w:bookmarkStart w:id="4127" w:name="_Toc19197369"/>
      <w:bookmarkStart w:id="4128" w:name="_Toc27896522"/>
      <w:bookmarkStart w:id="4129" w:name="_Toc36192690"/>
      <w:bookmarkStart w:id="4130" w:name="_Toc37076421"/>
      <w:bookmarkStart w:id="4131" w:name="_Toc219190594"/>
      <w:r w:rsidRPr="002178AD">
        <w:t>6.2.</w:t>
      </w:r>
      <w:r w:rsidR="006E6C2C" w:rsidRPr="002178AD">
        <w:t>18</w:t>
      </w:r>
      <w:r w:rsidRPr="002178AD">
        <w:tab/>
        <w:t>Resource: Individual AM Influence Data</w:t>
      </w:r>
      <w:bookmarkEnd w:id="4120"/>
      <w:bookmarkEnd w:id="4121"/>
      <w:bookmarkEnd w:id="4122"/>
      <w:bookmarkEnd w:id="4123"/>
      <w:bookmarkEnd w:id="4124"/>
      <w:bookmarkEnd w:id="4125"/>
      <w:bookmarkEnd w:id="4126"/>
      <w:bookmarkEnd w:id="4131"/>
    </w:p>
    <w:p w14:paraId="76D7871A" w14:textId="77777777" w:rsidR="00AC2FB1" w:rsidRPr="002178AD" w:rsidRDefault="00AC2FB1" w:rsidP="00AC2FB1">
      <w:pPr>
        <w:pStyle w:val="Heading4"/>
      </w:pPr>
      <w:bookmarkStart w:id="4132" w:name="_Toc83232993"/>
      <w:bookmarkStart w:id="4133" w:name="_Toc85549959"/>
      <w:bookmarkStart w:id="4134" w:name="_Toc90655441"/>
      <w:bookmarkStart w:id="4135" w:name="_Toc105600317"/>
      <w:bookmarkStart w:id="4136" w:name="_Toc122114324"/>
      <w:bookmarkStart w:id="4137" w:name="_Toc153789195"/>
      <w:bookmarkStart w:id="4138" w:name="_Toc185516064"/>
      <w:bookmarkStart w:id="4139" w:name="_Toc219190595"/>
      <w:r w:rsidRPr="002178AD">
        <w:t>6.2.</w:t>
      </w:r>
      <w:r w:rsidR="006E6C2C" w:rsidRPr="002178AD">
        <w:t>18</w:t>
      </w:r>
      <w:r w:rsidRPr="002178AD">
        <w:t>.1</w:t>
      </w:r>
      <w:r w:rsidRPr="002178AD">
        <w:tab/>
        <w:t>Description</w:t>
      </w:r>
      <w:bookmarkEnd w:id="4132"/>
      <w:bookmarkEnd w:id="4133"/>
      <w:bookmarkEnd w:id="4134"/>
      <w:bookmarkEnd w:id="4135"/>
      <w:bookmarkEnd w:id="4136"/>
      <w:bookmarkEnd w:id="4137"/>
      <w:bookmarkEnd w:id="4138"/>
      <w:bookmarkEnd w:id="4139"/>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Heading4"/>
      </w:pPr>
      <w:bookmarkStart w:id="4140" w:name="_Toc83232994"/>
      <w:bookmarkStart w:id="4141" w:name="_Toc85549960"/>
      <w:bookmarkStart w:id="4142" w:name="_Toc90655442"/>
      <w:bookmarkStart w:id="4143" w:name="_Toc105600318"/>
      <w:bookmarkStart w:id="4144" w:name="_Toc122114325"/>
      <w:bookmarkStart w:id="4145" w:name="_Toc153789196"/>
      <w:bookmarkStart w:id="4146" w:name="_Toc185516065"/>
      <w:bookmarkStart w:id="4147" w:name="_Toc219190596"/>
      <w:r w:rsidRPr="002178AD">
        <w:t>6.2.</w:t>
      </w:r>
      <w:r w:rsidR="006E6C2C" w:rsidRPr="002178AD">
        <w:t>18</w:t>
      </w:r>
      <w:r w:rsidRPr="002178AD">
        <w:t>.2</w:t>
      </w:r>
      <w:r w:rsidRPr="002178AD">
        <w:tab/>
        <w:t>Resource definition</w:t>
      </w:r>
      <w:bookmarkEnd w:id="4140"/>
      <w:bookmarkEnd w:id="4141"/>
      <w:bookmarkEnd w:id="4142"/>
      <w:bookmarkEnd w:id="4143"/>
      <w:bookmarkEnd w:id="4144"/>
      <w:bookmarkEnd w:id="4145"/>
      <w:bookmarkEnd w:id="4146"/>
      <w:bookmarkEnd w:id="4147"/>
    </w:p>
    <w:p w14:paraId="560A5A6E" w14:textId="77777777" w:rsidR="00AC2FB1" w:rsidRPr="002178AD" w:rsidRDefault="00AC2FB1" w:rsidP="00AC2FB1">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/application-data/am-influence-data/{amInfluenceId}</w:t>
      </w:r>
    </w:p>
    <w:p w14:paraId="663C03E7" w14:textId="77777777" w:rsidR="00AC2FB1" w:rsidRPr="002178AD" w:rsidRDefault="00AC2FB1" w:rsidP="00AC2FB1">
      <w:pPr>
        <w:rPr>
          <w:rFonts w:ascii="Arial" w:eastAsia="DengXian" w:hAnsi="Arial" w:cs="Arial"/>
        </w:rPr>
      </w:pPr>
      <w:r w:rsidRPr="002178AD">
        <w:rPr>
          <w:rFonts w:eastAsia="DengXian"/>
        </w:rPr>
        <w:t>This resource shall support the resource URI variables defined in table 6.2.</w:t>
      </w:r>
      <w:r w:rsidR="006E6C2C" w:rsidRPr="002178AD">
        <w:t>18</w:t>
      </w:r>
      <w:r w:rsidRPr="002178AD">
        <w:rPr>
          <w:rFonts w:eastAsia="DengXian"/>
        </w:rPr>
        <w:t>.2-1</w:t>
      </w:r>
      <w:r w:rsidRPr="002178AD">
        <w:rPr>
          <w:rFonts w:ascii="Arial" w:eastAsia="DengXian"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Heading4"/>
      </w:pPr>
      <w:bookmarkStart w:id="4148" w:name="_Toc83232995"/>
      <w:bookmarkStart w:id="4149" w:name="_Toc85549961"/>
      <w:bookmarkStart w:id="4150" w:name="_Toc90655443"/>
      <w:bookmarkStart w:id="4151" w:name="_Toc105600319"/>
      <w:bookmarkStart w:id="4152" w:name="_Toc122114326"/>
      <w:bookmarkStart w:id="4153" w:name="_Toc153789197"/>
      <w:bookmarkStart w:id="4154" w:name="_Toc185516066"/>
      <w:bookmarkStart w:id="4155" w:name="_Toc219190597"/>
      <w:r w:rsidRPr="002178AD">
        <w:t>6.2.</w:t>
      </w:r>
      <w:r w:rsidR="006E6C2C" w:rsidRPr="002178AD">
        <w:t>18</w:t>
      </w:r>
      <w:r w:rsidRPr="002178AD">
        <w:t>.3</w:t>
      </w:r>
      <w:r w:rsidRPr="002178AD">
        <w:tab/>
        <w:t>Resource Standard Methods</w:t>
      </w:r>
      <w:bookmarkEnd w:id="4148"/>
      <w:bookmarkEnd w:id="4149"/>
      <w:bookmarkEnd w:id="4150"/>
      <w:bookmarkEnd w:id="4151"/>
      <w:bookmarkEnd w:id="4152"/>
      <w:bookmarkEnd w:id="4153"/>
      <w:bookmarkEnd w:id="4154"/>
      <w:bookmarkEnd w:id="4155"/>
    </w:p>
    <w:p w14:paraId="787F4378" w14:textId="77777777" w:rsidR="00AC2FB1" w:rsidRPr="002178AD" w:rsidRDefault="00AC2FB1" w:rsidP="00AC2FB1">
      <w:pPr>
        <w:pStyle w:val="Heading5"/>
        <w:rPr>
          <w:lang w:eastAsia="zh-CN"/>
        </w:rPr>
      </w:pPr>
      <w:bookmarkStart w:id="4156" w:name="_Toc83232996"/>
      <w:bookmarkStart w:id="4157" w:name="_Toc85549962"/>
      <w:bookmarkStart w:id="4158" w:name="_Toc90655444"/>
      <w:bookmarkStart w:id="4159" w:name="_Toc105600320"/>
      <w:bookmarkStart w:id="4160" w:name="_Toc122114327"/>
      <w:bookmarkStart w:id="4161" w:name="_Toc153789198"/>
      <w:bookmarkStart w:id="4162" w:name="_Toc185516067"/>
      <w:bookmarkStart w:id="4163" w:name="_Toc219190598"/>
      <w:r w:rsidRPr="002178AD">
        <w:t>6.2.</w:t>
      </w:r>
      <w:r w:rsidR="006E6C2C" w:rsidRPr="002178AD">
        <w:t>18</w:t>
      </w:r>
      <w:r w:rsidRPr="002178AD">
        <w:t>.3.1</w:t>
      </w:r>
      <w:r w:rsidRPr="002178AD">
        <w:tab/>
        <w:t>PUT</w:t>
      </w:r>
      <w:bookmarkEnd w:id="4156"/>
      <w:bookmarkEnd w:id="4157"/>
      <w:bookmarkEnd w:id="4158"/>
      <w:bookmarkEnd w:id="4159"/>
      <w:bookmarkEnd w:id="4160"/>
      <w:bookmarkEnd w:id="4161"/>
      <w:bookmarkEnd w:id="4162"/>
      <w:bookmarkEnd w:id="4163"/>
    </w:p>
    <w:p w14:paraId="454C5498"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18</w:t>
      </w:r>
      <w:r w:rsidRPr="002178AD">
        <w:rPr>
          <w:rFonts w:eastAsia="DengXian"/>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DengXian"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DengXian"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DengXian"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r>
    </w:tbl>
    <w:p w14:paraId="71041F70" w14:textId="77777777" w:rsidR="00AC2FB1" w:rsidRPr="002178AD" w:rsidRDefault="00AC2FB1" w:rsidP="00AC2FB1">
      <w:pPr>
        <w:rPr>
          <w:rFonts w:eastAsia="DengXian"/>
        </w:rPr>
      </w:pPr>
    </w:p>
    <w:p w14:paraId="4636EF44"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18</w:t>
      </w:r>
      <w:r w:rsidRPr="002178AD">
        <w:rPr>
          <w:rFonts w:eastAsia="DengXian"/>
        </w:rPr>
        <w:t>.3.1-2 and the response data structures and response codes specified in table 6.2.</w:t>
      </w:r>
      <w:r w:rsidR="006E6C2C" w:rsidRPr="002178AD">
        <w:t>18</w:t>
      </w:r>
      <w:r w:rsidRPr="002178AD">
        <w:rPr>
          <w:rFonts w:eastAsia="DengXian"/>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DengXian"/>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DengXian"/>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DengXian"/>
              </w:rPr>
            </w:pPr>
            <w:r w:rsidRPr="002178AD">
              <w:t>200 OK</w:t>
            </w:r>
          </w:p>
        </w:tc>
        <w:tc>
          <w:tcPr>
            <w:tcW w:w="5124" w:type="dxa"/>
            <w:hideMark/>
          </w:tcPr>
          <w:p w14:paraId="2ED2E669" w14:textId="77777777" w:rsidR="00AC2FB1" w:rsidRPr="002178AD" w:rsidRDefault="00AC2FB1" w:rsidP="006672A0">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DengXian"/>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DengXian"/>
        </w:rPr>
      </w:pPr>
    </w:p>
    <w:p w14:paraId="62EE026C" w14:textId="77777777" w:rsidR="00AC2FB1" w:rsidRPr="002178AD" w:rsidRDefault="00AC2FB1" w:rsidP="00AC2FB1">
      <w:pPr>
        <w:pStyle w:val="Heading5"/>
        <w:rPr>
          <w:lang w:eastAsia="zh-CN"/>
        </w:rPr>
      </w:pPr>
      <w:bookmarkStart w:id="4164" w:name="_Toc83232997"/>
      <w:bookmarkStart w:id="4165" w:name="_Toc85549963"/>
      <w:bookmarkStart w:id="4166" w:name="_Toc90655445"/>
      <w:bookmarkStart w:id="4167" w:name="_Toc105600321"/>
      <w:bookmarkStart w:id="4168" w:name="_Toc122114328"/>
      <w:bookmarkStart w:id="4169" w:name="_Toc153789199"/>
      <w:bookmarkStart w:id="4170" w:name="_Toc185516068"/>
      <w:bookmarkStart w:id="4171" w:name="_Toc219190599"/>
      <w:r w:rsidRPr="002178AD">
        <w:t>6.2.</w:t>
      </w:r>
      <w:r w:rsidR="006E6C2C" w:rsidRPr="002178AD">
        <w:t>18</w:t>
      </w:r>
      <w:r w:rsidRPr="002178AD">
        <w:t>.3.2</w:t>
      </w:r>
      <w:r w:rsidRPr="002178AD">
        <w:tab/>
        <w:t>PATCH</w:t>
      </w:r>
      <w:bookmarkEnd w:id="4164"/>
      <w:bookmarkEnd w:id="4165"/>
      <w:bookmarkEnd w:id="4166"/>
      <w:bookmarkEnd w:id="4167"/>
      <w:bookmarkEnd w:id="4168"/>
      <w:bookmarkEnd w:id="4169"/>
      <w:bookmarkEnd w:id="4170"/>
      <w:bookmarkEnd w:id="4171"/>
    </w:p>
    <w:p w14:paraId="5FDFDE1F"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18</w:t>
      </w:r>
      <w:r w:rsidRPr="002178AD">
        <w:rPr>
          <w:rFonts w:eastAsia="DengXian"/>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DengXian"/>
        </w:rPr>
      </w:pPr>
    </w:p>
    <w:p w14:paraId="42B055BF"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18</w:t>
      </w:r>
      <w:r w:rsidRPr="002178AD">
        <w:rPr>
          <w:rFonts w:eastAsia="DengXian"/>
        </w:rPr>
        <w:t>.3.2-2 and the response data structures and response codes specified in table 6.2.</w:t>
      </w:r>
      <w:r w:rsidR="006E6C2C" w:rsidRPr="002178AD">
        <w:t>18</w:t>
      </w:r>
      <w:r w:rsidRPr="002178AD">
        <w:rPr>
          <w:rFonts w:eastAsia="DengXian"/>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DengXian"/>
        </w:rPr>
      </w:pPr>
    </w:p>
    <w:p w14:paraId="32721CE7" w14:textId="77777777" w:rsidR="00AC2FB1" w:rsidRPr="002178AD" w:rsidRDefault="00AC2FB1" w:rsidP="00AC2FB1">
      <w:pPr>
        <w:pStyle w:val="TH"/>
      </w:pPr>
      <w:r w:rsidRPr="002178AD">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DengXian"/>
        </w:rPr>
      </w:pPr>
    </w:p>
    <w:p w14:paraId="78705593" w14:textId="77777777" w:rsidR="00AC2FB1" w:rsidRPr="002178AD" w:rsidRDefault="00AC2FB1" w:rsidP="00AC2FB1">
      <w:pPr>
        <w:pStyle w:val="Heading5"/>
      </w:pPr>
      <w:bookmarkStart w:id="4172" w:name="_Toc83232998"/>
      <w:bookmarkStart w:id="4173" w:name="_Toc85549964"/>
      <w:bookmarkStart w:id="4174" w:name="_Toc90655446"/>
      <w:bookmarkStart w:id="4175" w:name="_Toc105600322"/>
      <w:bookmarkStart w:id="4176" w:name="_Toc122114329"/>
      <w:bookmarkStart w:id="4177" w:name="_Toc153789200"/>
      <w:bookmarkStart w:id="4178" w:name="_Toc185516069"/>
      <w:bookmarkStart w:id="4179" w:name="_Toc219190600"/>
      <w:r w:rsidRPr="002178AD">
        <w:t>6.2.</w:t>
      </w:r>
      <w:r w:rsidR="006E6C2C" w:rsidRPr="002178AD">
        <w:t>18</w:t>
      </w:r>
      <w:r w:rsidRPr="002178AD">
        <w:t>.3.3</w:t>
      </w:r>
      <w:r w:rsidRPr="002178AD">
        <w:tab/>
        <w:t>DELETE</w:t>
      </w:r>
      <w:bookmarkEnd w:id="4172"/>
      <w:bookmarkEnd w:id="4173"/>
      <w:bookmarkEnd w:id="4174"/>
      <w:bookmarkEnd w:id="4175"/>
      <w:bookmarkEnd w:id="4176"/>
      <w:bookmarkEnd w:id="4177"/>
      <w:bookmarkEnd w:id="4178"/>
      <w:bookmarkEnd w:id="4179"/>
    </w:p>
    <w:p w14:paraId="088FE8D5"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18</w:t>
      </w:r>
      <w:r w:rsidRPr="002178AD">
        <w:rPr>
          <w:rFonts w:eastAsia="DengXian"/>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DengXian"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DengXian"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DengXian"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r>
    </w:tbl>
    <w:p w14:paraId="1A5E6EC9" w14:textId="77777777" w:rsidR="00AC2FB1" w:rsidRPr="002178AD" w:rsidRDefault="00AC2FB1" w:rsidP="00AC2FB1">
      <w:pPr>
        <w:rPr>
          <w:rFonts w:eastAsia="DengXian"/>
        </w:rPr>
      </w:pPr>
    </w:p>
    <w:p w14:paraId="33CCDF6D"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18</w:t>
      </w:r>
      <w:r w:rsidRPr="002178AD">
        <w:rPr>
          <w:rFonts w:eastAsia="DengXian"/>
        </w:rPr>
        <w:t>.3.3-2 and the response data structures and response codes specified in table 6.2.</w:t>
      </w:r>
      <w:r w:rsidR="006E6C2C" w:rsidRPr="002178AD">
        <w:t>18</w:t>
      </w:r>
      <w:r w:rsidRPr="002178AD">
        <w:rPr>
          <w:rFonts w:eastAsia="DengXian"/>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DengXian"/>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27"/>
      <w:bookmarkEnd w:id="4128"/>
      <w:bookmarkEnd w:id="4129"/>
      <w:bookmarkEnd w:id="4130"/>
    </w:tbl>
    <w:p w14:paraId="6C3C547E" w14:textId="77777777" w:rsidR="00AC2FB1" w:rsidRPr="002178AD" w:rsidRDefault="00AC2FB1">
      <w:pPr>
        <w:rPr>
          <w:rFonts w:eastAsia="DengXian"/>
        </w:rPr>
      </w:pPr>
    </w:p>
    <w:p w14:paraId="618266B9" w14:textId="77777777" w:rsidR="00E2110F" w:rsidRPr="002178AD" w:rsidRDefault="00E2110F" w:rsidP="00E2110F">
      <w:pPr>
        <w:pStyle w:val="Heading3"/>
      </w:pPr>
      <w:bookmarkStart w:id="4180" w:name="_Toc105600323"/>
      <w:bookmarkStart w:id="4181" w:name="_Toc122114330"/>
      <w:bookmarkStart w:id="4182" w:name="_Toc153789201"/>
      <w:bookmarkStart w:id="4183" w:name="_Toc185516070"/>
      <w:bookmarkStart w:id="4184" w:name="_Toc219190601"/>
      <w:r w:rsidRPr="002178AD">
        <w:t>6.2</w:t>
      </w:r>
      <w:r w:rsidR="00355F40" w:rsidRPr="002178AD">
        <w:t>.19</w:t>
      </w:r>
      <w:r w:rsidRPr="002178AD">
        <w:tab/>
        <w:t>Resource: EAS Deployment Information Data</w:t>
      </w:r>
      <w:bookmarkEnd w:id="4180"/>
      <w:bookmarkEnd w:id="4181"/>
      <w:bookmarkEnd w:id="4182"/>
      <w:bookmarkEnd w:id="4183"/>
      <w:bookmarkEnd w:id="4184"/>
    </w:p>
    <w:p w14:paraId="62ABB846" w14:textId="77777777" w:rsidR="00E2110F" w:rsidRPr="002178AD" w:rsidRDefault="00E2110F" w:rsidP="00E2110F">
      <w:pPr>
        <w:pStyle w:val="Heading4"/>
      </w:pPr>
      <w:bookmarkStart w:id="4185" w:name="_Toc105600324"/>
      <w:bookmarkStart w:id="4186" w:name="_Toc122114331"/>
      <w:bookmarkStart w:id="4187" w:name="_Toc153789202"/>
      <w:bookmarkStart w:id="4188" w:name="_Toc185516071"/>
      <w:bookmarkStart w:id="4189" w:name="_Toc219190602"/>
      <w:r w:rsidRPr="002178AD">
        <w:t>6.2</w:t>
      </w:r>
      <w:r w:rsidR="00355F40" w:rsidRPr="002178AD">
        <w:t>.19</w:t>
      </w:r>
      <w:r w:rsidRPr="002178AD">
        <w:t>.1</w:t>
      </w:r>
      <w:r w:rsidRPr="002178AD">
        <w:tab/>
        <w:t>Description</w:t>
      </w:r>
      <w:bookmarkEnd w:id="4185"/>
      <w:bookmarkEnd w:id="4186"/>
      <w:bookmarkEnd w:id="4187"/>
      <w:bookmarkEnd w:id="4188"/>
      <w:bookmarkEnd w:id="4189"/>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Heading4"/>
      </w:pPr>
      <w:bookmarkStart w:id="4190" w:name="_Toc105600325"/>
      <w:bookmarkStart w:id="4191" w:name="_Toc122114332"/>
      <w:bookmarkStart w:id="4192" w:name="_Toc153789203"/>
      <w:bookmarkStart w:id="4193" w:name="_Toc185516072"/>
      <w:bookmarkStart w:id="4194" w:name="_Toc219190603"/>
      <w:r w:rsidRPr="002178AD">
        <w:t>6.2</w:t>
      </w:r>
      <w:r w:rsidR="00355F40" w:rsidRPr="002178AD">
        <w:t>.19</w:t>
      </w:r>
      <w:r w:rsidRPr="002178AD">
        <w:t>.2</w:t>
      </w:r>
      <w:r w:rsidRPr="002178AD">
        <w:tab/>
        <w:t>Resource definition</w:t>
      </w:r>
      <w:bookmarkEnd w:id="4190"/>
      <w:bookmarkEnd w:id="4191"/>
      <w:bookmarkEnd w:id="4192"/>
      <w:bookmarkEnd w:id="4193"/>
      <w:bookmarkEnd w:id="4194"/>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Heading4"/>
      </w:pPr>
      <w:bookmarkStart w:id="4195" w:name="_Toc105600326"/>
      <w:bookmarkStart w:id="4196" w:name="_Toc122114333"/>
      <w:bookmarkStart w:id="4197" w:name="_Toc153789204"/>
      <w:bookmarkStart w:id="4198" w:name="_Toc185516073"/>
      <w:bookmarkStart w:id="4199" w:name="_Toc219190604"/>
      <w:r w:rsidRPr="002178AD">
        <w:t>6.2</w:t>
      </w:r>
      <w:r w:rsidR="00355F40" w:rsidRPr="002178AD">
        <w:t>.19</w:t>
      </w:r>
      <w:r w:rsidRPr="002178AD">
        <w:t>.3</w:t>
      </w:r>
      <w:r w:rsidRPr="002178AD">
        <w:tab/>
        <w:t>Resource Standard Methods</w:t>
      </w:r>
      <w:bookmarkEnd w:id="4195"/>
      <w:bookmarkEnd w:id="4196"/>
      <w:bookmarkEnd w:id="4197"/>
      <w:bookmarkEnd w:id="4198"/>
      <w:bookmarkEnd w:id="4199"/>
    </w:p>
    <w:p w14:paraId="4B244FF3" w14:textId="77777777" w:rsidR="00E2110F" w:rsidRPr="002178AD" w:rsidRDefault="00E2110F" w:rsidP="00E2110F">
      <w:pPr>
        <w:pStyle w:val="Heading5"/>
      </w:pPr>
      <w:bookmarkStart w:id="4200" w:name="_Toc105600327"/>
      <w:bookmarkStart w:id="4201" w:name="_Toc122114334"/>
      <w:bookmarkStart w:id="4202" w:name="_Toc153789205"/>
      <w:bookmarkStart w:id="4203" w:name="_Toc185516074"/>
      <w:bookmarkStart w:id="4204" w:name="_Toc219190605"/>
      <w:r w:rsidRPr="002178AD">
        <w:t>6.2</w:t>
      </w:r>
      <w:r w:rsidR="00355F40" w:rsidRPr="002178AD">
        <w:t>.19</w:t>
      </w:r>
      <w:r w:rsidRPr="002178AD">
        <w:t>.3.1</w:t>
      </w:r>
      <w:r w:rsidRPr="002178AD">
        <w:tab/>
        <w:t>GET</w:t>
      </w:r>
      <w:bookmarkEnd w:id="4200"/>
      <w:bookmarkEnd w:id="4201"/>
      <w:bookmarkEnd w:id="4202"/>
      <w:bookmarkEnd w:id="4203"/>
      <w:bookmarkEnd w:id="4204"/>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DengXian"/>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DengXian"/>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DengXian"/>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DengXian"/>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Heading3"/>
      </w:pPr>
      <w:bookmarkStart w:id="4205" w:name="_Toc105600328"/>
      <w:bookmarkStart w:id="4206" w:name="_Toc122114335"/>
      <w:bookmarkStart w:id="4207" w:name="_Toc153789206"/>
      <w:bookmarkStart w:id="4208" w:name="_Toc185516075"/>
      <w:bookmarkStart w:id="4209" w:name="_Toc219190606"/>
      <w:r w:rsidRPr="002178AD">
        <w:t>6.2</w:t>
      </w:r>
      <w:r w:rsidR="00355F40" w:rsidRPr="002178AD">
        <w:t>.20</w:t>
      </w:r>
      <w:r w:rsidRPr="002178AD">
        <w:tab/>
        <w:t>Resource: Individual EAS Deployment Information Data</w:t>
      </w:r>
      <w:bookmarkEnd w:id="4205"/>
      <w:bookmarkEnd w:id="4206"/>
      <w:bookmarkEnd w:id="4207"/>
      <w:bookmarkEnd w:id="4208"/>
      <w:bookmarkEnd w:id="4209"/>
    </w:p>
    <w:p w14:paraId="0DC3D7BC" w14:textId="77777777" w:rsidR="00E2110F" w:rsidRPr="002178AD" w:rsidRDefault="00E2110F" w:rsidP="00E2110F">
      <w:pPr>
        <w:pStyle w:val="Heading4"/>
      </w:pPr>
      <w:bookmarkStart w:id="4210" w:name="_Toc105600329"/>
      <w:bookmarkStart w:id="4211" w:name="_Toc122114336"/>
      <w:bookmarkStart w:id="4212" w:name="_Toc153789207"/>
      <w:bookmarkStart w:id="4213" w:name="_Toc185516076"/>
      <w:bookmarkStart w:id="4214" w:name="_Toc219190607"/>
      <w:r w:rsidRPr="002178AD">
        <w:t>6.2</w:t>
      </w:r>
      <w:r w:rsidR="00355F40" w:rsidRPr="002178AD">
        <w:t>.20</w:t>
      </w:r>
      <w:r w:rsidRPr="002178AD">
        <w:t>.1</w:t>
      </w:r>
      <w:r w:rsidRPr="002178AD">
        <w:tab/>
        <w:t>Description</w:t>
      </w:r>
      <w:bookmarkEnd w:id="4210"/>
      <w:bookmarkEnd w:id="4211"/>
      <w:bookmarkEnd w:id="4212"/>
      <w:bookmarkEnd w:id="4213"/>
      <w:bookmarkEnd w:id="4214"/>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Heading4"/>
      </w:pPr>
      <w:bookmarkStart w:id="4215" w:name="_Toc105600330"/>
      <w:bookmarkStart w:id="4216" w:name="_Toc122114337"/>
      <w:bookmarkStart w:id="4217" w:name="_Toc153789208"/>
      <w:bookmarkStart w:id="4218" w:name="_Toc185516077"/>
      <w:bookmarkStart w:id="4219" w:name="_Toc219190608"/>
      <w:r w:rsidRPr="002178AD">
        <w:t>6.2</w:t>
      </w:r>
      <w:r w:rsidR="00355F40" w:rsidRPr="002178AD">
        <w:t>.20</w:t>
      </w:r>
      <w:r w:rsidRPr="002178AD">
        <w:t>.2</w:t>
      </w:r>
      <w:r w:rsidRPr="002178AD">
        <w:tab/>
        <w:t>Resource definition</w:t>
      </w:r>
      <w:bookmarkEnd w:id="4215"/>
      <w:bookmarkEnd w:id="4216"/>
      <w:bookmarkEnd w:id="4217"/>
      <w:bookmarkEnd w:id="4218"/>
      <w:bookmarkEnd w:id="4219"/>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Heading4"/>
      </w:pPr>
      <w:bookmarkStart w:id="4220" w:name="_Toc105600331"/>
      <w:bookmarkStart w:id="4221" w:name="_Toc122114338"/>
      <w:bookmarkStart w:id="4222" w:name="_Toc153789209"/>
      <w:bookmarkStart w:id="4223" w:name="_Toc185516078"/>
      <w:bookmarkStart w:id="4224" w:name="_Toc219190609"/>
      <w:r w:rsidRPr="002178AD">
        <w:t>6.2</w:t>
      </w:r>
      <w:r w:rsidR="00355F40" w:rsidRPr="002178AD">
        <w:t>.20</w:t>
      </w:r>
      <w:r w:rsidRPr="002178AD">
        <w:t>.3</w:t>
      </w:r>
      <w:r w:rsidRPr="002178AD">
        <w:tab/>
        <w:t>Resource Standard Methods</w:t>
      </w:r>
      <w:bookmarkEnd w:id="4220"/>
      <w:bookmarkEnd w:id="4221"/>
      <w:bookmarkEnd w:id="4222"/>
      <w:bookmarkEnd w:id="4223"/>
      <w:bookmarkEnd w:id="4224"/>
    </w:p>
    <w:p w14:paraId="4A37625E" w14:textId="77777777" w:rsidR="00E2110F" w:rsidRPr="002178AD" w:rsidRDefault="00E2110F" w:rsidP="00E2110F">
      <w:pPr>
        <w:pStyle w:val="Heading5"/>
      </w:pPr>
      <w:bookmarkStart w:id="4225" w:name="_Toc105600332"/>
      <w:bookmarkStart w:id="4226" w:name="_Toc122114339"/>
      <w:bookmarkStart w:id="4227" w:name="_Toc153789210"/>
      <w:bookmarkStart w:id="4228" w:name="_Toc185516079"/>
      <w:bookmarkStart w:id="4229" w:name="_Toc219190610"/>
      <w:r w:rsidRPr="002178AD">
        <w:t>6.2</w:t>
      </w:r>
      <w:r w:rsidR="00355F40" w:rsidRPr="002178AD">
        <w:t>.20</w:t>
      </w:r>
      <w:r w:rsidRPr="002178AD">
        <w:t>.3.1</w:t>
      </w:r>
      <w:r w:rsidRPr="002178AD">
        <w:tab/>
        <w:t>GET</w:t>
      </w:r>
      <w:bookmarkEnd w:id="4225"/>
      <w:bookmarkEnd w:id="4226"/>
      <w:bookmarkEnd w:id="4227"/>
      <w:bookmarkEnd w:id="4228"/>
      <w:bookmarkEnd w:id="4229"/>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DengXian"/>
              </w:rPr>
            </w:pPr>
            <w:r w:rsidRPr="002178AD">
              <w:rPr>
                <w:rFonts w:eastAsia="DengXian"/>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DengXian"/>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DengXian"/>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DengXian"/>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DengXian"/>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Heading5"/>
      </w:pPr>
      <w:bookmarkStart w:id="4230" w:name="_Toc105600333"/>
      <w:bookmarkStart w:id="4231" w:name="_Toc122114340"/>
      <w:bookmarkStart w:id="4232" w:name="_Toc153789211"/>
      <w:bookmarkStart w:id="4233" w:name="_Toc185516080"/>
      <w:bookmarkStart w:id="4234" w:name="_Toc219190611"/>
      <w:r w:rsidRPr="002178AD">
        <w:t>6.2</w:t>
      </w:r>
      <w:r w:rsidR="00355F40" w:rsidRPr="002178AD">
        <w:t>.20</w:t>
      </w:r>
      <w:r w:rsidRPr="002178AD">
        <w:t>.3.2</w:t>
      </w:r>
      <w:r w:rsidRPr="002178AD">
        <w:tab/>
        <w:t>PUT</w:t>
      </w:r>
      <w:bookmarkEnd w:id="4230"/>
      <w:bookmarkEnd w:id="4231"/>
      <w:bookmarkEnd w:id="4232"/>
      <w:bookmarkEnd w:id="4233"/>
      <w:bookmarkEnd w:id="4234"/>
    </w:p>
    <w:p w14:paraId="42D87053" w14:textId="77777777" w:rsidR="00E2110F" w:rsidRPr="002178AD" w:rsidRDefault="00E2110F" w:rsidP="00E2110F">
      <w:pPr>
        <w:rPr>
          <w:rFonts w:eastAsia="DengXian"/>
        </w:rPr>
      </w:pPr>
      <w:r w:rsidRPr="002178AD">
        <w:rPr>
          <w:rFonts w:eastAsia="DengXian"/>
        </w:rPr>
        <w:t>This method shall support the URI query parameters specified in table 6.2</w:t>
      </w:r>
      <w:r w:rsidR="00355F40" w:rsidRPr="002178AD">
        <w:rPr>
          <w:rFonts w:eastAsia="DengXian"/>
        </w:rPr>
        <w:t>.20</w:t>
      </w:r>
      <w:r w:rsidRPr="002178AD">
        <w:rPr>
          <w:rFonts w:eastAsia="DengXian"/>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DengXian"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DengXian"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DengXian"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DengXian" w:hAnsi="Arial"/>
                <w:sz w:val="18"/>
              </w:rPr>
            </w:pPr>
            <w:r w:rsidRPr="002178AD">
              <w:rPr>
                <w:rFonts w:ascii="Arial" w:eastAsia="DengXian" w:hAnsi="Arial"/>
                <w:sz w:val="18"/>
              </w:rPr>
              <w:t>n/a</w:t>
            </w:r>
          </w:p>
        </w:tc>
      </w:tr>
    </w:tbl>
    <w:p w14:paraId="1066B0E7" w14:textId="77777777" w:rsidR="00E2110F" w:rsidRPr="002178AD" w:rsidRDefault="00E2110F" w:rsidP="00E2110F">
      <w:pPr>
        <w:rPr>
          <w:rFonts w:eastAsia="DengXian"/>
        </w:rPr>
      </w:pPr>
    </w:p>
    <w:p w14:paraId="4E9D3FBF" w14:textId="77777777" w:rsidR="00E2110F" w:rsidRPr="002178AD" w:rsidRDefault="00E2110F" w:rsidP="00E2110F">
      <w:pPr>
        <w:rPr>
          <w:rFonts w:eastAsia="DengXian"/>
        </w:rPr>
      </w:pPr>
      <w:r w:rsidRPr="002178AD">
        <w:rPr>
          <w:rFonts w:eastAsia="DengXian"/>
        </w:rPr>
        <w:t>This method shall support the request data structures specified in table 6.2</w:t>
      </w:r>
      <w:r w:rsidR="00355F40" w:rsidRPr="002178AD">
        <w:rPr>
          <w:rFonts w:eastAsia="DengXian"/>
        </w:rPr>
        <w:t>.20</w:t>
      </w:r>
      <w:r w:rsidRPr="002178AD">
        <w:rPr>
          <w:rFonts w:eastAsia="DengXian"/>
        </w:rPr>
        <w:t>.3.1-2 and the response data structures and response codes specified in table 6.2.</w:t>
      </w:r>
      <w:r w:rsidR="00355F40" w:rsidRPr="002178AD">
        <w:rPr>
          <w:rFonts w:eastAsia="DengXian"/>
        </w:rPr>
        <w:t>20</w:t>
      </w:r>
      <w:r w:rsidRPr="002178AD">
        <w:rPr>
          <w:rFonts w:eastAsia="DengXian"/>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DengXian"/>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DengXian"/>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DengXian"/>
              </w:rPr>
            </w:pPr>
            <w:r w:rsidRPr="002178AD">
              <w:t>200 OK</w:t>
            </w:r>
          </w:p>
        </w:tc>
        <w:tc>
          <w:tcPr>
            <w:tcW w:w="5124" w:type="dxa"/>
            <w:hideMark/>
          </w:tcPr>
          <w:p w14:paraId="4CFC1B13" w14:textId="77777777" w:rsidR="00E2110F" w:rsidRPr="002178AD" w:rsidRDefault="00E2110F" w:rsidP="00D832B9">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DengXian"/>
        </w:rPr>
      </w:pPr>
    </w:p>
    <w:p w14:paraId="26A463F5" w14:textId="77777777" w:rsidR="00E2110F" w:rsidRPr="002178AD" w:rsidRDefault="00E2110F" w:rsidP="00E2110F">
      <w:pPr>
        <w:pStyle w:val="TH"/>
      </w:pPr>
      <w:r w:rsidRPr="002178AD">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Heading5"/>
      </w:pPr>
      <w:bookmarkStart w:id="4235" w:name="_Toc105600334"/>
      <w:bookmarkStart w:id="4236" w:name="_Toc122114341"/>
      <w:bookmarkStart w:id="4237" w:name="_Toc153789212"/>
      <w:bookmarkStart w:id="4238" w:name="_Toc185516081"/>
      <w:bookmarkStart w:id="4239" w:name="_Toc219190612"/>
      <w:r w:rsidRPr="002178AD">
        <w:t>6.2</w:t>
      </w:r>
      <w:r w:rsidR="00355F40" w:rsidRPr="002178AD">
        <w:t>.20</w:t>
      </w:r>
      <w:r w:rsidRPr="002178AD">
        <w:t>.3.3</w:t>
      </w:r>
      <w:r w:rsidRPr="002178AD">
        <w:tab/>
        <w:t>DELETE</w:t>
      </w:r>
      <w:bookmarkEnd w:id="4235"/>
      <w:bookmarkEnd w:id="4236"/>
      <w:bookmarkEnd w:id="4237"/>
      <w:bookmarkEnd w:id="4238"/>
      <w:bookmarkEnd w:id="4239"/>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DengXian"/>
        </w:rPr>
      </w:pPr>
    </w:p>
    <w:p w14:paraId="2108BDF4" w14:textId="77777777" w:rsidR="00F51947" w:rsidRPr="002178AD" w:rsidRDefault="00F51947" w:rsidP="00F51947">
      <w:pPr>
        <w:pStyle w:val="Heading3"/>
      </w:pPr>
      <w:bookmarkStart w:id="4240" w:name="_Toc153789213"/>
      <w:bookmarkStart w:id="4241" w:name="_Toc185516082"/>
      <w:bookmarkStart w:id="4242" w:name="_Toc219190613"/>
      <w:r w:rsidRPr="002178AD">
        <w:t>6.2.</w:t>
      </w:r>
      <w:r>
        <w:t>21</w:t>
      </w:r>
      <w:r w:rsidRPr="002178AD">
        <w:tab/>
        <w:t xml:space="preserve">Resource: </w:t>
      </w:r>
      <w:r>
        <w:t>AF Requested QoS</w:t>
      </w:r>
      <w:r w:rsidRPr="002178AD">
        <w:t xml:space="preserve"> Data</w:t>
      </w:r>
      <w:r>
        <w:t xml:space="preserve"> Sets</w:t>
      </w:r>
      <w:bookmarkEnd w:id="4240"/>
      <w:bookmarkEnd w:id="4241"/>
      <w:bookmarkEnd w:id="4242"/>
    </w:p>
    <w:p w14:paraId="676C0BC3" w14:textId="77777777" w:rsidR="00F51947" w:rsidRPr="002178AD" w:rsidRDefault="00F51947" w:rsidP="00F51947">
      <w:pPr>
        <w:pStyle w:val="Heading4"/>
      </w:pPr>
      <w:bookmarkStart w:id="4243" w:name="_Toc153789214"/>
      <w:bookmarkStart w:id="4244" w:name="_Toc185516083"/>
      <w:bookmarkStart w:id="4245" w:name="_Toc219190614"/>
      <w:r w:rsidRPr="002178AD">
        <w:t>6.2.</w:t>
      </w:r>
      <w:r>
        <w:t>21</w:t>
      </w:r>
      <w:r w:rsidRPr="002178AD">
        <w:t>.1</w:t>
      </w:r>
      <w:r w:rsidRPr="002178AD">
        <w:tab/>
        <w:t>Description</w:t>
      </w:r>
      <w:bookmarkEnd w:id="4243"/>
      <w:bookmarkEnd w:id="4244"/>
      <w:bookmarkEnd w:id="4245"/>
    </w:p>
    <w:p w14:paraId="370C14AD" w14:textId="77777777" w:rsidR="00040350" w:rsidRPr="002178AD" w:rsidRDefault="00040350" w:rsidP="00040350">
      <w:bookmarkStart w:id="4246"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Heading4"/>
      </w:pPr>
      <w:bookmarkStart w:id="4247" w:name="_Toc185516084"/>
      <w:bookmarkStart w:id="4248" w:name="_Toc219190615"/>
      <w:r w:rsidRPr="002178AD">
        <w:t>6.2.</w:t>
      </w:r>
      <w:r>
        <w:t>21</w:t>
      </w:r>
      <w:r w:rsidRPr="002178AD">
        <w:t>.2</w:t>
      </w:r>
      <w:r w:rsidRPr="002178AD">
        <w:tab/>
        <w:t>Resource definition</w:t>
      </w:r>
      <w:bookmarkEnd w:id="4246"/>
      <w:bookmarkEnd w:id="4247"/>
      <w:bookmarkEnd w:id="4248"/>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Heading4"/>
      </w:pPr>
      <w:bookmarkStart w:id="4249" w:name="_Toc153789216"/>
      <w:bookmarkStart w:id="4250" w:name="_Toc185516085"/>
      <w:bookmarkStart w:id="4251" w:name="_Toc219190616"/>
      <w:r w:rsidRPr="002178AD">
        <w:t>6.2.</w:t>
      </w:r>
      <w:r>
        <w:t>21</w:t>
      </w:r>
      <w:r w:rsidRPr="002178AD">
        <w:t>.3</w:t>
      </w:r>
      <w:r w:rsidRPr="002178AD">
        <w:tab/>
        <w:t>Resource Standard Methods</w:t>
      </w:r>
      <w:bookmarkEnd w:id="4249"/>
      <w:bookmarkEnd w:id="4250"/>
      <w:bookmarkEnd w:id="4251"/>
    </w:p>
    <w:p w14:paraId="2B098A71" w14:textId="77777777" w:rsidR="00F51947" w:rsidRPr="002178AD" w:rsidRDefault="00F51947" w:rsidP="00F51947">
      <w:pPr>
        <w:pStyle w:val="Heading5"/>
      </w:pPr>
      <w:bookmarkStart w:id="4252" w:name="_Toc153789217"/>
      <w:bookmarkStart w:id="4253" w:name="_Toc185516086"/>
      <w:bookmarkStart w:id="4254" w:name="_Toc219190617"/>
      <w:r w:rsidRPr="002178AD">
        <w:t>6.2.</w:t>
      </w:r>
      <w:r>
        <w:t>21</w:t>
      </w:r>
      <w:r w:rsidRPr="002178AD">
        <w:t>.3.1</w:t>
      </w:r>
      <w:r w:rsidRPr="002178AD">
        <w:tab/>
        <w:t>GET</w:t>
      </w:r>
      <w:bookmarkEnd w:id="4252"/>
      <w:bookmarkEnd w:id="4253"/>
      <w:bookmarkEnd w:id="4254"/>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DengXian"/>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DengXian"/>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DengXian"/>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DengXian"/>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DengXian"/>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DengXian"/>
              </w:rPr>
            </w:pPr>
          </w:p>
          <w:p w14:paraId="64D5A39B" w14:textId="77777777" w:rsidR="00040350" w:rsidRPr="002178AD" w:rsidRDefault="00040350" w:rsidP="00A90771">
            <w:pPr>
              <w:pStyle w:val="TAL"/>
              <w:rPr>
                <w:rFonts w:eastAsia="DengXian"/>
              </w:rPr>
            </w:pPr>
            <w:r>
              <w:rPr>
                <w:rFonts w:eastAsia="DengXian"/>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Heading3"/>
      </w:pPr>
      <w:bookmarkStart w:id="4255" w:name="_Toc153789218"/>
      <w:bookmarkStart w:id="4256" w:name="_Toc185516087"/>
      <w:bookmarkStart w:id="4257" w:name="_Toc219190618"/>
      <w:r w:rsidRPr="002178AD">
        <w:t>6.2.2</w:t>
      </w:r>
      <w:r>
        <w:t>2</w:t>
      </w:r>
      <w:r w:rsidRPr="002178AD">
        <w:tab/>
        <w:t xml:space="preserve">Resource: Individual </w:t>
      </w:r>
      <w:r>
        <w:t>AF Requested QoS</w:t>
      </w:r>
      <w:r w:rsidRPr="002178AD">
        <w:t xml:space="preserve"> Data</w:t>
      </w:r>
      <w:r>
        <w:t xml:space="preserve"> Set</w:t>
      </w:r>
      <w:bookmarkEnd w:id="4255"/>
      <w:bookmarkEnd w:id="4256"/>
      <w:bookmarkEnd w:id="4257"/>
    </w:p>
    <w:p w14:paraId="59525D01" w14:textId="77777777" w:rsidR="00F51947" w:rsidRPr="002178AD" w:rsidRDefault="00F51947" w:rsidP="00F51947">
      <w:pPr>
        <w:pStyle w:val="Heading4"/>
      </w:pPr>
      <w:bookmarkStart w:id="4258" w:name="_Toc153789219"/>
      <w:bookmarkStart w:id="4259" w:name="_Toc185516088"/>
      <w:bookmarkStart w:id="4260" w:name="_Toc219190619"/>
      <w:r w:rsidRPr="002178AD">
        <w:t>6.2.2</w:t>
      </w:r>
      <w:r>
        <w:t>2</w:t>
      </w:r>
      <w:r w:rsidRPr="002178AD">
        <w:t>.1</w:t>
      </w:r>
      <w:r w:rsidRPr="002178AD">
        <w:tab/>
        <w:t>Description</w:t>
      </w:r>
      <w:bookmarkEnd w:id="4258"/>
      <w:bookmarkEnd w:id="4259"/>
      <w:bookmarkEnd w:id="4260"/>
    </w:p>
    <w:p w14:paraId="47C6CD79" w14:textId="77777777" w:rsidR="00BB3958" w:rsidRPr="002178AD" w:rsidRDefault="00BB3958" w:rsidP="00BB3958">
      <w:bookmarkStart w:id="4261"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Heading4"/>
      </w:pPr>
      <w:bookmarkStart w:id="4262" w:name="_Toc185516089"/>
      <w:bookmarkStart w:id="4263" w:name="_Toc219190620"/>
      <w:r w:rsidRPr="002178AD">
        <w:t>6.2.2</w:t>
      </w:r>
      <w:r>
        <w:t>2</w:t>
      </w:r>
      <w:r w:rsidRPr="002178AD">
        <w:t>.2</w:t>
      </w:r>
      <w:r w:rsidRPr="002178AD">
        <w:tab/>
        <w:t>Resource definition</w:t>
      </w:r>
      <w:bookmarkEnd w:id="4261"/>
      <w:bookmarkEnd w:id="4262"/>
      <w:bookmarkEnd w:id="4263"/>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Heading4"/>
      </w:pPr>
      <w:bookmarkStart w:id="4264" w:name="_Toc153789221"/>
      <w:bookmarkStart w:id="4265" w:name="_Toc185516090"/>
      <w:bookmarkStart w:id="4266" w:name="_Toc219190621"/>
      <w:r w:rsidRPr="002178AD">
        <w:t>6.2.2</w:t>
      </w:r>
      <w:r>
        <w:t>2</w:t>
      </w:r>
      <w:r w:rsidRPr="002178AD">
        <w:t>.3</w:t>
      </w:r>
      <w:r w:rsidRPr="002178AD">
        <w:tab/>
        <w:t>Resource Standard Methods</w:t>
      </w:r>
      <w:bookmarkEnd w:id="4264"/>
      <w:bookmarkEnd w:id="4265"/>
      <w:bookmarkEnd w:id="4266"/>
    </w:p>
    <w:p w14:paraId="78AF7393" w14:textId="77777777" w:rsidR="00F51947" w:rsidRPr="002178AD" w:rsidRDefault="00F51947" w:rsidP="00F51947">
      <w:pPr>
        <w:pStyle w:val="Heading5"/>
      </w:pPr>
      <w:bookmarkStart w:id="4267" w:name="_Toc153789222"/>
      <w:bookmarkStart w:id="4268" w:name="_Toc185516091"/>
      <w:bookmarkStart w:id="4269" w:name="_Toc219190622"/>
      <w:r w:rsidRPr="002178AD">
        <w:t>6.2.2</w:t>
      </w:r>
      <w:r>
        <w:t>2</w:t>
      </w:r>
      <w:r w:rsidRPr="002178AD">
        <w:t>.3.</w:t>
      </w:r>
      <w:r>
        <w:t>1</w:t>
      </w:r>
      <w:r w:rsidRPr="002178AD">
        <w:tab/>
        <w:t>PUT</w:t>
      </w:r>
      <w:bookmarkEnd w:id="4267"/>
      <w:bookmarkEnd w:id="4268"/>
      <w:bookmarkEnd w:id="4269"/>
    </w:p>
    <w:p w14:paraId="7DF1D0A0" w14:textId="77777777" w:rsidR="00F51947" w:rsidRPr="002178AD" w:rsidRDefault="00F51947" w:rsidP="00F51947">
      <w:pPr>
        <w:rPr>
          <w:rFonts w:eastAsia="DengXian"/>
        </w:rPr>
      </w:pPr>
      <w:r w:rsidRPr="002178AD">
        <w:rPr>
          <w:rFonts w:eastAsia="DengXian"/>
        </w:rPr>
        <w:t>This method shall support the URI query parameters specified in table 6.2.2</w:t>
      </w:r>
      <w:r>
        <w:rPr>
          <w:rFonts w:eastAsia="DengXian"/>
        </w:rPr>
        <w:t>2</w:t>
      </w:r>
      <w:r w:rsidRPr="002178AD">
        <w:rPr>
          <w:rFonts w:eastAsia="DengXian"/>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DengXian"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DengXian"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DengXian"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DengXian" w:hAnsi="Arial"/>
                <w:sz w:val="18"/>
              </w:rPr>
            </w:pPr>
            <w:r w:rsidRPr="002178AD">
              <w:rPr>
                <w:rFonts w:ascii="Arial" w:eastAsia="DengXian" w:hAnsi="Arial"/>
                <w:sz w:val="18"/>
              </w:rPr>
              <w:t>n/a</w:t>
            </w:r>
          </w:p>
        </w:tc>
      </w:tr>
    </w:tbl>
    <w:p w14:paraId="65B7EFAC" w14:textId="77777777" w:rsidR="00F51947" w:rsidRPr="002178AD" w:rsidRDefault="00F51947" w:rsidP="00F51947">
      <w:pPr>
        <w:rPr>
          <w:rFonts w:eastAsia="DengXian"/>
        </w:rPr>
      </w:pPr>
    </w:p>
    <w:p w14:paraId="5C728647" w14:textId="77777777" w:rsidR="00F51947" w:rsidRPr="002178AD" w:rsidRDefault="00F51947" w:rsidP="00F51947">
      <w:pPr>
        <w:rPr>
          <w:rFonts w:eastAsia="DengXian"/>
        </w:rPr>
      </w:pPr>
      <w:r w:rsidRPr="002178AD">
        <w:rPr>
          <w:rFonts w:eastAsia="DengXian"/>
        </w:rPr>
        <w:t>This method shall support the request data structures specified in table 6.2.2</w:t>
      </w:r>
      <w:r>
        <w:rPr>
          <w:rFonts w:eastAsia="DengXian"/>
        </w:rPr>
        <w:t>2</w:t>
      </w:r>
      <w:r w:rsidRPr="002178AD">
        <w:rPr>
          <w:rFonts w:eastAsia="DengXian"/>
        </w:rPr>
        <w:t>.3.1-2 and the response data structures and response codes specified in table 6.2.2</w:t>
      </w:r>
      <w:r>
        <w:rPr>
          <w:rFonts w:eastAsia="DengXian"/>
        </w:rPr>
        <w:t>2</w:t>
      </w:r>
      <w:r w:rsidRPr="002178AD">
        <w:rPr>
          <w:rFonts w:eastAsia="DengXian"/>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DengXian"/>
        </w:rPr>
      </w:pPr>
    </w:p>
    <w:p w14:paraId="2B9CEAD9" w14:textId="77777777" w:rsidR="00040350" w:rsidRPr="002178AD" w:rsidRDefault="00040350" w:rsidP="00040350">
      <w:pPr>
        <w:pStyle w:val="TH"/>
      </w:pPr>
      <w:r w:rsidRPr="002178AD">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DengXian"/>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DengXian"/>
              </w:rPr>
            </w:pPr>
            <w:r w:rsidRPr="002178AD">
              <w:t>200 OK</w:t>
            </w:r>
          </w:p>
        </w:tc>
        <w:tc>
          <w:tcPr>
            <w:tcW w:w="5124" w:type="dxa"/>
            <w:hideMark/>
          </w:tcPr>
          <w:p w14:paraId="5EA1AC68" w14:textId="77777777" w:rsidR="00040350" w:rsidRPr="002178AD" w:rsidRDefault="00040350" w:rsidP="00A90771">
            <w:pPr>
              <w:pStyle w:val="TAL"/>
              <w:rPr>
                <w:rFonts w:eastAsia="DengXian"/>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DengXian"/>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Heading5"/>
      </w:pPr>
      <w:bookmarkStart w:id="4270" w:name="_Toc153789223"/>
      <w:bookmarkStart w:id="4271" w:name="_Toc185516092"/>
      <w:bookmarkStart w:id="4272" w:name="_Toc219190623"/>
      <w:r w:rsidRPr="002178AD">
        <w:t>6.2.2</w:t>
      </w:r>
      <w:r>
        <w:t>2</w:t>
      </w:r>
      <w:r w:rsidRPr="002178AD">
        <w:t>.3.</w:t>
      </w:r>
      <w:r>
        <w:t>2</w:t>
      </w:r>
      <w:r w:rsidRPr="002178AD">
        <w:tab/>
      </w:r>
      <w:r>
        <w:t>PATCH</w:t>
      </w:r>
      <w:bookmarkEnd w:id="4270"/>
      <w:bookmarkEnd w:id="4271"/>
      <w:bookmarkEnd w:id="4272"/>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Heading5"/>
      </w:pPr>
      <w:bookmarkStart w:id="4273" w:name="_Toc153789224"/>
      <w:bookmarkStart w:id="4274" w:name="_Toc185516093"/>
      <w:bookmarkStart w:id="4275" w:name="_Toc219190624"/>
      <w:r w:rsidRPr="002178AD">
        <w:t>6.2.2</w:t>
      </w:r>
      <w:r>
        <w:t>2</w:t>
      </w:r>
      <w:r w:rsidRPr="002178AD">
        <w:t>.3.3</w:t>
      </w:r>
      <w:r w:rsidRPr="002178AD">
        <w:tab/>
        <w:t>DELETE</w:t>
      </w:r>
      <w:bookmarkEnd w:id="4273"/>
      <w:bookmarkEnd w:id="4274"/>
      <w:bookmarkEnd w:id="4275"/>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DengXian"/>
        </w:rPr>
      </w:pPr>
    </w:p>
    <w:p w14:paraId="664B4A58" w14:textId="77777777" w:rsidR="0078114B" w:rsidRPr="00662B13" w:rsidRDefault="0078114B" w:rsidP="005D76E9">
      <w:pPr>
        <w:pStyle w:val="Heading3"/>
      </w:pPr>
      <w:bookmarkStart w:id="4276" w:name="_Toc153789225"/>
      <w:bookmarkStart w:id="4277" w:name="_Toc185516094"/>
      <w:bookmarkStart w:id="4278" w:name="_Toc219190625"/>
      <w:r>
        <w:t>6</w:t>
      </w:r>
      <w:r w:rsidRPr="00662B13">
        <w:t>.2.</w:t>
      </w:r>
      <w:r>
        <w:t>23</w:t>
      </w:r>
      <w:r w:rsidRPr="00662B13">
        <w:tab/>
        <w:t xml:space="preserve">Resource: </w:t>
      </w:r>
      <w:r>
        <w:t>Individual DNAI EAS Mapping</w:t>
      </w:r>
      <w:bookmarkEnd w:id="4276"/>
      <w:bookmarkEnd w:id="4277"/>
      <w:bookmarkEnd w:id="4278"/>
    </w:p>
    <w:p w14:paraId="716FFB51" w14:textId="77777777" w:rsidR="0078114B" w:rsidRPr="00662B13" w:rsidRDefault="0078114B" w:rsidP="005D76E9">
      <w:pPr>
        <w:pStyle w:val="Heading4"/>
      </w:pPr>
      <w:bookmarkStart w:id="4279" w:name="_Toc153789226"/>
      <w:bookmarkStart w:id="4280" w:name="_Toc185516095"/>
      <w:bookmarkStart w:id="4281" w:name="_Toc219190626"/>
      <w:r>
        <w:t>6</w:t>
      </w:r>
      <w:r w:rsidRPr="00662B13">
        <w:t>.2.</w:t>
      </w:r>
      <w:r>
        <w:t>2</w:t>
      </w:r>
      <w:r w:rsidRPr="00662B13">
        <w:t>3.1</w:t>
      </w:r>
      <w:r w:rsidRPr="00662B13">
        <w:tab/>
        <w:t>Description</w:t>
      </w:r>
      <w:bookmarkEnd w:id="4279"/>
      <w:bookmarkEnd w:id="4280"/>
      <w:bookmarkEnd w:id="4281"/>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Heading4"/>
      </w:pPr>
      <w:bookmarkStart w:id="4282" w:name="_Toc153789227"/>
      <w:bookmarkStart w:id="4283" w:name="_Toc185516096"/>
      <w:bookmarkStart w:id="4284" w:name="_Toc219190627"/>
      <w:r>
        <w:t>6</w:t>
      </w:r>
      <w:r w:rsidRPr="00662B13">
        <w:t>.2.</w:t>
      </w:r>
      <w:r>
        <w:t>2</w:t>
      </w:r>
      <w:r w:rsidRPr="00662B13">
        <w:t>3.2</w:t>
      </w:r>
      <w:r w:rsidRPr="00662B13">
        <w:tab/>
        <w:t>Resource definition</w:t>
      </w:r>
      <w:bookmarkEnd w:id="4282"/>
      <w:bookmarkEnd w:id="4283"/>
      <w:bookmarkEnd w:id="4284"/>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Heading4"/>
      </w:pPr>
      <w:bookmarkStart w:id="4285" w:name="_Toc153789228"/>
      <w:bookmarkStart w:id="4286" w:name="_Toc185516097"/>
      <w:bookmarkStart w:id="4287" w:name="_Toc219190628"/>
      <w:r>
        <w:t>6</w:t>
      </w:r>
      <w:r w:rsidRPr="00662B13">
        <w:t>.2.</w:t>
      </w:r>
      <w:r>
        <w:t>2</w:t>
      </w:r>
      <w:r w:rsidRPr="00662B13">
        <w:t>3.3</w:t>
      </w:r>
      <w:r w:rsidRPr="00662B13">
        <w:tab/>
        <w:t>Resource Standard Methods</w:t>
      </w:r>
      <w:bookmarkEnd w:id="4285"/>
      <w:bookmarkEnd w:id="4286"/>
      <w:bookmarkEnd w:id="4287"/>
    </w:p>
    <w:p w14:paraId="35B417AC" w14:textId="77777777" w:rsidR="0078114B" w:rsidRPr="00662B13" w:rsidRDefault="0078114B" w:rsidP="005D76E9">
      <w:pPr>
        <w:pStyle w:val="Heading5"/>
      </w:pPr>
      <w:bookmarkStart w:id="4288" w:name="_Toc153789229"/>
      <w:bookmarkStart w:id="4289" w:name="_Toc185516098"/>
      <w:bookmarkStart w:id="4290" w:name="_Toc219190629"/>
      <w:r>
        <w:t>6</w:t>
      </w:r>
      <w:r w:rsidRPr="00662B13">
        <w:t>.2.</w:t>
      </w:r>
      <w:r>
        <w:t>2</w:t>
      </w:r>
      <w:r w:rsidRPr="00662B13">
        <w:t>3.3.1</w:t>
      </w:r>
      <w:r w:rsidRPr="00662B13">
        <w:tab/>
        <w:t>GET</w:t>
      </w:r>
      <w:bookmarkEnd w:id="4288"/>
      <w:bookmarkEnd w:id="4289"/>
      <w:bookmarkEnd w:id="4290"/>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DengXian"/>
        </w:rPr>
      </w:pPr>
    </w:p>
    <w:p w14:paraId="433D3D82" w14:textId="77777777" w:rsidR="00616A1B" w:rsidRPr="00615AD3" w:rsidRDefault="00616A1B" w:rsidP="005D76E9">
      <w:pPr>
        <w:pStyle w:val="Heading3"/>
      </w:pPr>
      <w:bookmarkStart w:id="4291" w:name="_Toc153789230"/>
      <w:bookmarkStart w:id="4292" w:name="_Toc185516099"/>
      <w:bookmarkStart w:id="4293" w:name="_Toc219190630"/>
      <w:r w:rsidRPr="00615AD3">
        <w:t>6.2.</w:t>
      </w:r>
      <w:r>
        <w:t>24</w:t>
      </w:r>
      <w:r w:rsidRPr="00615AD3">
        <w:tab/>
        <w:t>Resource: E</w:t>
      </w:r>
      <w:r>
        <w:t>C</w:t>
      </w:r>
      <w:r w:rsidRPr="00615AD3">
        <w:t xml:space="preserve">S </w:t>
      </w:r>
      <w:r>
        <w:t>Address Roaming</w:t>
      </w:r>
      <w:r w:rsidRPr="00615AD3">
        <w:t xml:space="preserve"> Data</w:t>
      </w:r>
      <w:bookmarkEnd w:id="4291"/>
      <w:bookmarkEnd w:id="4292"/>
      <w:bookmarkEnd w:id="4293"/>
    </w:p>
    <w:p w14:paraId="1F6D887C" w14:textId="77777777" w:rsidR="00616A1B" w:rsidRPr="00615AD3" w:rsidRDefault="00616A1B" w:rsidP="005D76E9">
      <w:pPr>
        <w:pStyle w:val="Heading4"/>
      </w:pPr>
      <w:bookmarkStart w:id="4294" w:name="_Toc153789231"/>
      <w:bookmarkStart w:id="4295" w:name="_Toc185516100"/>
      <w:bookmarkStart w:id="4296" w:name="_Toc219190631"/>
      <w:r w:rsidRPr="00615AD3">
        <w:t>6.2.</w:t>
      </w:r>
      <w:r>
        <w:t>24</w:t>
      </w:r>
      <w:r w:rsidRPr="00615AD3">
        <w:t>.1</w:t>
      </w:r>
      <w:r w:rsidRPr="00615AD3">
        <w:tab/>
        <w:t>Description</w:t>
      </w:r>
      <w:bookmarkEnd w:id="4294"/>
      <w:bookmarkEnd w:id="4295"/>
      <w:bookmarkEnd w:id="4296"/>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Heading4"/>
      </w:pPr>
      <w:bookmarkStart w:id="4297" w:name="_Toc153789232"/>
      <w:bookmarkStart w:id="4298" w:name="_Toc185516101"/>
      <w:bookmarkStart w:id="4299" w:name="_Toc219190632"/>
      <w:r w:rsidRPr="00615AD3">
        <w:t>6.2.</w:t>
      </w:r>
      <w:r>
        <w:t>24</w:t>
      </w:r>
      <w:r w:rsidRPr="00615AD3">
        <w:t>.2</w:t>
      </w:r>
      <w:r w:rsidRPr="00615AD3">
        <w:tab/>
        <w:t>Resource definition</w:t>
      </w:r>
      <w:bookmarkEnd w:id="4297"/>
      <w:bookmarkEnd w:id="4298"/>
      <w:bookmarkEnd w:id="4299"/>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Heading4"/>
      </w:pPr>
      <w:bookmarkStart w:id="4300" w:name="_Toc153789233"/>
      <w:bookmarkStart w:id="4301" w:name="_Toc185516102"/>
      <w:bookmarkStart w:id="4302" w:name="_Toc219190633"/>
      <w:r w:rsidRPr="00615AD3">
        <w:t>6.2.</w:t>
      </w:r>
      <w:r>
        <w:t>24</w:t>
      </w:r>
      <w:r w:rsidRPr="00615AD3">
        <w:t>.3</w:t>
      </w:r>
      <w:r w:rsidRPr="00615AD3">
        <w:tab/>
        <w:t>Resource Standard Methods</w:t>
      </w:r>
      <w:bookmarkEnd w:id="4300"/>
      <w:bookmarkEnd w:id="4301"/>
      <w:bookmarkEnd w:id="4302"/>
    </w:p>
    <w:p w14:paraId="0D6D0E50" w14:textId="77777777" w:rsidR="00616A1B" w:rsidRPr="00615AD3" w:rsidRDefault="00616A1B" w:rsidP="005D76E9">
      <w:pPr>
        <w:pStyle w:val="Heading5"/>
      </w:pPr>
      <w:bookmarkStart w:id="4303" w:name="_Toc153789234"/>
      <w:bookmarkStart w:id="4304" w:name="_Toc185516103"/>
      <w:bookmarkStart w:id="4305" w:name="_Toc219190634"/>
      <w:r w:rsidRPr="00615AD3">
        <w:t>6.2.</w:t>
      </w:r>
      <w:r>
        <w:t>24</w:t>
      </w:r>
      <w:r w:rsidRPr="00615AD3">
        <w:t>.3.1</w:t>
      </w:r>
      <w:r w:rsidRPr="00615AD3">
        <w:tab/>
        <w:t>GET</w:t>
      </w:r>
      <w:bookmarkEnd w:id="4303"/>
      <w:bookmarkEnd w:id="4304"/>
      <w:bookmarkEnd w:id="4305"/>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DengXian"/>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DengXian"/>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DengXian"/>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DengXian"/>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Heading3"/>
      </w:pPr>
      <w:bookmarkStart w:id="4306" w:name="_Toc153789235"/>
      <w:bookmarkStart w:id="4307" w:name="_Toc185516104"/>
      <w:bookmarkStart w:id="4308" w:name="_Toc219190635"/>
      <w:r w:rsidRPr="00615AD3">
        <w:t>6.2.2</w:t>
      </w:r>
      <w:r>
        <w:t>5</w:t>
      </w:r>
      <w:r w:rsidRPr="00615AD3">
        <w:tab/>
        <w:t>Resource: Individual ECS Address Roaming Data</w:t>
      </w:r>
      <w:bookmarkEnd w:id="4306"/>
      <w:bookmarkEnd w:id="4307"/>
      <w:bookmarkEnd w:id="4308"/>
    </w:p>
    <w:p w14:paraId="7DC009C7" w14:textId="77777777" w:rsidR="00616A1B" w:rsidRPr="00615AD3" w:rsidRDefault="00616A1B" w:rsidP="005D76E9">
      <w:pPr>
        <w:pStyle w:val="Heading4"/>
      </w:pPr>
      <w:bookmarkStart w:id="4309" w:name="_Toc153789236"/>
      <w:bookmarkStart w:id="4310" w:name="_Toc185516105"/>
      <w:bookmarkStart w:id="4311" w:name="_Toc219190636"/>
      <w:r w:rsidRPr="00615AD3">
        <w:t>6.2.2</w:t>
      </w:r>
      <w:r>
        <w:t>5</w:t>
      </w:r>
      <w:r w:rsidRPr="00615AD3">
        <w:t>.1</w:t>
      </w:r>
      <w:r w:rsidRPr="00615AD3">
        <w:tab/>
        <w:t>Description</w:t>
      </w:r>
      <w:bookmarkEnd w:id="4309"/>
      <w:bookmarkEnd w:id="4310"/>
      <w:bookmarkEnd w:id="4311"/>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Heading4"/>
      </w:pPr>
      <w:bookmarkStart w:id="4312" w:name="_Toc153789237"/>
      <w:bookmarkStart w:id="4313" w:name="_Toc185516106"/>
      <w:bookmarkStart w:id="4314" w:name="_Toc219190637"/>
      <w:r w:rsidRPr="00615AD3">
        <w:t>6.2.2</w:t>
      </w:r>
      <w:r>
        <w:t>5</w:t>
      </w:r>
      <w:r w:rsidRPr="00615AD3">
        <w:t>.2</w:t>
      </w:r>
      <w:r w:rsidRPr="00615AD3">
        <w:tab/>
        <w:t>Resource definition</w:t>
      </w:r>
      <w:bookmarkEnd w:id="4312"/>
      <w:bookmarkEnd w:id="4313"/>
      <w:bookmarkEnd w:id="4314"/>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Heading4"/>
      </w:pPr>
      <w:bookmarkStart w:id="4315" w:name="_Toc153789238"/>
      <w:bookmarkStart w:id="4316" w:name="_Toc185516107"/>
      <w:bookmarkStart w:id="4317" w:name="_Toc219190638"/>
      <w:r w:rsidRPr="00615AD3">
        <w:t>6.2.2</w:t>
      </w:r>
      <w:r>
        <w:t>5</w:t>
      </w:r>
      <w:r w:rsidRPr="00615AD3">
        <w:t>.3</w:t>
      </w:r>
      <w:r w:rsidRPr="00615AD3">
        <w:tab/>
        <w:t>Resource Standard Methods</w:t>
      </w:r>
      <w:bookmarkEnd w:id="4315"/>
      <w:bookmarkEnd w:id="4316"/>
      <w:bookmarkEnd w:id="4317"/>
    </w:p>
    <w:p w14:paraId="36DD7843" w14:textId="77777777" w:rsidR="00616A1B" w:rsidRPr="00615AD3" w:rsidRDefault="00616A1B" w:rsidP="005D76E9">
      <w:pPr>
        <w:pStyle w:val="Heading5"/>
      </w:pPr>
      <w:bookmarkStart w:id="4318" w:name="_Toc153789239"/>
      <w:bookmarkStart w:id="4319" w:name="_Toc185516108"/>
      <w:bookmarkStart w:id="4320" w:name="_Toc219190639"/>
      <w:r w:rsidRPr="00615AD3">
        <w:t>6.2.2</w:t>
      </w:r>
      <w:r>
        <w:t>5</w:t>
      </w:r>
      <w:r w:rsidRPr="00615AD3">
        <w:t>.3.1</w:t>
      </w:r>
      <w:r w:rsidRPr="00615AD3">
        <w:tab/>
        <w:t>GET</w:t>
      </w:r>
      <w:bookmarkEnd w:id="4318"/>
      <w:bookmarkEnd w:id="4319"/>
      <w:bookmarkEnd w:id="4320"/>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DengXian"/>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DengXian"/>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DengXian"/>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DengXian"/>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Heading5"/>
      </w:pPr>
      <w:bookmarkStart w:id="4321" w:name="_Toc153789240"/>
      <w:bookmarkStart w:id="4322" w:name="_Toc185516109"/>
      <w:bookmarkStart w:id="4323" w:name="_Toc219190640"/>
      <w:r w:rsidRPr="00615AD3">
        <w:t>6.2.2</w:t>
      </w:r>
      <w:r>
        <w:t>5</w:t>
      </w:r>
      <w:r w:rsidRPr="00615AD3">
        <w:t>.3.2</w:t>
      </w:r>
      <w:r w:rsidRPr="00615AD3">
        <w:tab/>
        <w:t>PUT</w:t>
      </w:r>
      <w:bookmarkEnd w:id="4321"/>
      <w:bookmarkEnd w:id="4322"/>
      <w:bookmarkEnd w:id="4323"/>
    </w:p>
    <w:p w14:paraId="28345A0F" w14:textId="77777777" w:rsidR="00616A1B" w:rsidRPr="00615AD3" w:rsidRDefault="00616A1B" w:rsidP="00616A1B">
      <w:pPr>
        <w:rPr>
          <w:rFonts w:eastAsia="DengXian"/>
        </w:rPr>
      </w:pPr>
      <w:r w:rsidRPr="00615AD3">
        <w:rPr>
          <w:rFonts w:eastAsia="DengXian"/>
        </w:rPr>
        <w:t>This method shall support the URI query parameters specified in table 6.2.2</w:t>
      </w:r>
      <w:r>
        <w:rPr>
          <w:rFonts w:eastAsia="DengXian"/>
        </w:rPr>
        <w:t>5</w:t>
      </w:r>
      <w:r w:rsidRPr="00615AD3">
        <w:rPr>
          <w:rFonts w:eastAsia="DengXian"/>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DengXian"/>
        </w:rPr>
      </w:pPr>
    </w:p>
    <w:p w14:paraId="464FDECD" w14:textId="77777777" w:rsidR="005C5574" w:rsidRPr="00B25B96" w:rsidRDefault="005C5574" w:rsidP="005C5574">
      <w:pPr>
        <w:rPr>
          <w:rFonts w:eastAsia="DengXian"/>
        </w:rPr>
      </w:pPr>
      <w:r w:rsidRPr="00B25B96">
        <w:rPr>
          <w:rFonts w:eastAsia="DengXian"/>
        </w:rPr>
        <w:t>This method shall support the request data structures specified in table 6.2.25.3.</w:t>
      </w:r>
      <w:r>
        <w:rPr>
          <w:rFonts w:eastAsia="DengXian"/>
        </w:rPr>
        <w:t>2</w:t>
      </w:r>
      <w:r w:rsidRPr="00B25B96">
        <w:rPr>
          <w:rFonts w:eastAsia="DengXian"/>
        </w:rPr>
        <w:t>-2 and the response data structures and response codes specified in table 6.2.25.3.</w:t>
      </w:r>
      <w:r>
        <w:rPr>
          <w:rFonts w:eastAsia="DengXian"/>
        </w:rPr>
        <w:t>2</w:t>
      </w:r>
      <w:r w:rsidRPr="00B25B96">
        <w:rPr>
          <w:rFonts w:eastAsia="DengXian"/>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DengXian"/>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DengXian"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DengXian"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DengXian"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DengXian"/>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DengXian"/>
        </w:rPr>
      </w:pPr>
      <w:r w:rsidRPr="00B25B96">
        <w:rPr>
          <w:rFonts w:eastAsia="DengXian"/>
        </w:rPr>
        <w:t>This method shall support the URI query parameters specified in table 6.2.25.3.</w:t>
      </w:r>
      <w:r>
        <w:rPr>
          <w:rFonts w:eastAsia="DengXian"/>
        </w:rPr>
        <w:t>2A</w:t>
      </w:r>
      <w:r w:rsidRPr="00B25B96">
        <w:rPr>
          <w:rFonts w:eastAsia="DengXian"/>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DengXian"/>
        </w:rPr>
      </w:pPr>
    </w:p>
    <w:p w14:paraId="65C81FBD" w14:textId="77777777" w:rsidR="005C5574" w:rsidRPr="00B25B96" w:rsidRDefault="005C5574" w:rsidP="005C5574">
      <w:pPr>
        <w:rPr>
          <w:rFonts w:eastAsia="DengXian"/>
        </w:rPr>
      </w:pPr>
      <w:r w:rsidRPr="00B25B96">
        <w:rPr>
          <w:rFonts w:eastAsia="DengXian"/>
        </w:rPr>
        <w:t>This method shall support the request data structures specified in table 6.2.25.3.</w:t>
      </w:r>
      <w:r>
        <w:rPr>
          <w:rFonts w:eastAsia="DengXian"/>
        </w:rPr>
        <w:t>2A</w:t>
      </w:r>
      <w:r w:rsidRPr="00B25B96">
        <w:rPr>
          <w:rFonts w:eastAsia="DengXian"/>
        </w:rPr>
        <w:t>-2 and the response data structures and response codes specified in table 6.2.25.3.</w:t>
      </w:r>
      <w:r>
        <w:rPr>
          <w:rFonts w:eastAsia="DengXian"/>
        </w:rPr>
        <w:t>2A</w:t>
      </w:r>
      <w:r w:rsidRPr="00B25B96">
        <w:rPr>
          <w:rFonts w:eastAsia="DengXian"/>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DengXian"/>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DengXian"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Heading5"/>
      </w:pPr>
      <w:bookmarkStart w:id="4324" w:name="_Toc153789241"/>
      <w:bookmarkStart w:id="4325" w:name="_Toc185516110"/>
      <w:bookmarkStart w:id="4326" w:name="_Toc219190641"/>
      <w:r w:rsidRPr="00615AD3">
        <w:t>6.2.2</w:t>
      </w:r>
      <w:r>
        <w:t>5</w:t>
      </w:r>
      <w:r w:rsidRPr="00615AD3">
        <w:t>.3.3</w:t>
      </w:r>
      <w:r w:rsidRPr="00615AD3">
        <w:tab/>
        <w:t>DELETE</w:t>
      </w:r>
      <w:bookmarkEnd w:id="4324"/>
      <w:bookmarkEnd w:id="4325"/>
      <w:bookmarkEnd w:id="4326"/>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DengXian"/>
        </w:rPr>
      </w:pPr>
    </w:p>
    <w:p w14:paraId="549E2428" w14:textId="77777777" w:rsidR="00502A96" w:rsidRPr="00615AD3" w:rsidRDefault="00502A96" w:rsidP="00502A96">
      <w:pPr>
        <w:pStyle w:val="Heading3"/>
      </w:pPr>
      <w:bookmarkStart w:id="4327" w:name="_Toc185516111"/>
      <w:bookmarkStart w:id="4328" w:name="_Toc219190642"/>
      <w:r w:rsidRPr="00615AD3">
        <w:t>6.2.</w:t>
      </w:r>
      <w:r>
        <w:t>26</w:t>
      </w:r>
      <w:r w:rsidRPr="00615AD3">
        <w:tab/>
        <w:t xml:space="preserve">Resource: </w:t>
      </w:r>
      <w:r>
        <w:t>UE ID Mappings</w:t>
      </w:r>
      <w:bookmarkEnd w:id="4327"/>
      <w:bookmarkEnd w:id="4328"/>
    </w:p>
    <w:p w14:paraId="51DE02A0" w14:textId="77777777" w:rsidR="00502A96" w:rsidRPr="00615AD3" w:rsidRDefault="00502A96" w:rsidP="00502A96">
      <w:pPr>
        <w:pStyle w:val="Heading4"/>
      </w:pPr>
      <w:bookmarkStart w:id="4329" w:name="_Toc185516112"/>
      <w:bookmarkStart w:id="4330" w:name="_Toc219190643"/>
      <w:r w:rsidRPr="00615AD3">
        <w:t>6.2.</w:t>
      </w:r>
      <w:r>
        <w:t>26</w:t>
      </w:r>
      <w:r w:rsidRPr="00615AD3">
        <w:t>.1</w:t>
      </w:r>
      <w:r w:rsidRPr="00615AD3">
        <w:tab/>
        <w:t>Description</w:t>
      </w:r>
      <w:bookmarkEnd w:id="4329"/>
      <w:bookmarkEnd w:id="4330"/>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Heading4"/>
      </w:pPr>
      <w:bookmarkStart w:id="4331" w:name="_Toc185516113"/>
      <w:bookmarkStart w:id="4332" w:name="_Toc219190644"/>
      <w:r w:rsidRPr="00615AD3">
        <w:t>6.2.</w:t>
      </w:r>
      <w:r>
        <w:t>26</w:t>
      </w:r>
      <w:r w:rsidRPr="00615AD3">
        <w:t>.2</w:t>
      </w:r>
      <w:r w:rsidRPr="00615AD3">
        <w:tab/>
        <w:t>Resource definition</w:t>
      </w:r>
      <w:bookmarkEnd w:id="4331"/>
      <w:bookmarkEnd w:id="4332"/>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Heading4"/>
      </w:pPr>
      <w:bookmarkStart w:id="4333" w:name="_Toc185516114"/>
      <w:bookmarkStart w:id="4334" w:name="_Toc219190645"/>
      <w:r w:rsidRPr="00615AD3">
        <w:t>6.2.</w:t>
      </w:r>
      <w:r>
        <w:t>26</w:t>
      </w:r>
      <w:r w:rsidRPr="00615AD3">
        <w:t>.3</w:t>
      </w:r>
      <w:r w:rsidRPr="00615AD3">
        <w:tab/>
        <w:t>Resource Standard Methods</w:t>
      </w:r>
      <w:bookmarkEnd w:id="4333"/>
      <w:bookmarkEnd w:id="4334"/>
    </w:p>
    <w:p w14:paraId="2BE4A23F" w14:textId="77777777" w:rsidR="00502A96" w:rsidRPr="00615AD3" w:rsidRDefault="00502A96" w:rsidP="00502A96">
      <w:pPr>
        <w:pStyle w:val="Heading5"/>
      </w:pPr>
      <w:bookmarkStart w:id="4335" w:name="_Toc185516115"/>
      <w:bookmarkStart w:id="4336" w:name="_Toc219190646"/>
      <w:r w:rsidRPr="00615AD3">
        <w:t>6.2.</w:t>
      </w:r>
      <w:r>
        <w:t>26</w:t>
      </w:r>
      <w:r w:rsidRPr="00615AD3">
        <w:t>.3.1</w:t>
      </w:r>
      <w:r w:rsidRPr="00615AD3">
        <w:tab/>
        <w:t>GET</w:t>
      </w:r>
      <w:bookmarkEnd w:id="4335"/>
      <w:bookmarkEnd w:id="4336"/>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DengXian"/>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DengXian"/>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DengXian"/>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DengXian"/>
              </w:rPr>
            </w:pPr>
          </w:p>
          <w:p w14:paraId="69C5647B" w14:textId="77777777" w:rsidR="00502A96" w:rsidRPr="00615AD3" w:rsidRDefault="005C5574" w:rsidP="005C5574">
            <w:pPr>
              <w:pStyle w:val="TAL"/>
              <w:rPr>
                <w:rFonts w:eastAsia="DengXian"/>
              </w:rPr>
            </w:pPr>
            <w:r>
              <w:rPr>
                <w:rFonts w:eastAsia="DengXian"/>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Heading3"/>
      </w:pPr>
      <w:bookmarkStart w:id="4337" w:name="_Toc185516116"/>
      <w:bookmarkStart w:id="4338" w:name="_Toc219190647"/>
      <w:r w:rsidRPr="00615AD3">
        <w:t>6.2.2</w:t>
      </w:r>
      <w:r>
        <w:t>7</w:t>
      </w:r>
      <w:r w:rsidRPr="00615AD3">
        <w:tab/>
        <w:t xml:space="preserve">Resource: Individual </w:t>
      </w:r>
      <w:r w:rsidRPr="008E0885">
        <w:t xml:space="preserve">UE </w:t>
      </w:r>
      <w:r>
        <w:t xml:space="preserve">ID </w:t>
      </w:r>
      <w:r w:rsidRPr="008E0885">
        <w:t>Mapping</w:t>
      </w:r>
      <w:bookmarkEnd w:id="4337"/>
      <w:bookmarkEnd w:id="4338"/>
    </w:p>
    <w:p w14:paraId="084CDD49" w14:textId="77777777" w:rsidR="00502A96" w:rsidRPr="00615AD3" w:rsidRDefault="00502A96" w:rsidP="00502A96">
      <w:pPr>
        <w:pStyle w:val="Heading4"/>
      </w:pPr>
      <w:bookmarkStart w:id="4339" w:name="_Toc185516117"/>
      <w:bookmarkStart w:id="4340" w:name="_Toc219190648"/>
      <w:r w:rsidRPr="00615AD3">
        <w:t>6.2.2</w:t>
      </w:r>
      <w:r>
        <w:t>7</w:t>
      </w:r>
      <w:r w:rsidRPr="00615AD3">
        <w:t>.1</w:t>
      </w:r>
      <w:r w:rsidRPr="00615AD3">
        <w:tab/>
        <w:t>Description</w:t>
      </w:r>
      <w:bookmarkEnd w:id="4339"/>
      <w:bookmarkEnd w:id="4340"/>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Heading4"/>
      </w:pPr>
      <w:bookmarkStart w:id="4341" w:name="_Toc185516118"/>
      <w:bookmarkStart w:id="4342" w:name="_Toc219190649"/>
      <w:r w:rsidRPr="00615AD3">
        <w:t>6.2.2</w:t>
      </w:r>
      <w:r>
        <w:t>7</w:t>
      </w:r>
      <w:r w:rsidRPr="00615AD3">
        <w:t>.2</w:t>
      </w:r>
      <w:r w:rsidRPr="00615AD3">
        <w:tab/>
        <w:t>Resource definition</w:t>
      </w:r>
      <w:bookmarkEnd w:id="4341"/>
      <w:bookmarkEnd w:id="4342"/>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Heading4"/>
      </w:pPr>
      <w:bookmarkStart w:id="4343" w:name="_Toc185516119"/>
      <w:bookmarkStart w:id="4344" w:name="_Toc219190650"/>
      <w:r w:rsidRPr="00615AD3">
        <w:t>6.2.2</w:t>
      </w:r>
      <w:r>
        <w:t>7</w:t>
      </w:r>
      <w:r w:rsidRPr="00615AD3">
        <w:t>.3</w:t>
      </w:r>
      <w:r w:rsidRPr="00615AD3">
        <w:tab/>
        <w:t>Resource Standard Methods</w:t>
      </w:r>
      <w:bookmarkEnd w:id="4343"/>
      <w:bookmarkEnd w:id="4344"/>
    </w:p>
    <w:p w14:paraId="69B395A1" w14:textId="77777777" w:rsidR="00502A96" w:rsidRPr="00615AD3" w:rsidRDefault="00502A96" w:rsidP="00502A96">
      <w:pPr>
        <w:pStyle w:val="Heading5"/>
      </w:pPr>
      <w:bookmarkStart w:id="4345" w:name="_Toc185516120"/>
      <w:bookmarkStart w:id="4346" w:name="_Toc219190651"/>
      <w:r w:rsidRPr="00615AD3">
        <w:t>6.2.2</w:t>
      </w:r>
      <w:r>
        <w:t>7</w:t>
      </w:r>
      <w:r w:rsidRPr="00615AD3">
        <w:t>.3.1</w:t>
      </w:r>
      <w:r w:rsidRPr="00615AD3">
        <w:tab/>
        <w:t>GET</w:t>
      </w:r>
      <w:bookmarkEnd w:id="4345"/>
      <w:bookmarkEnd w:id="4346"/>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DengXian"/>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DengXian"/>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DengXian"/>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DengXian"/>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Heading5"/>
      </w:pPr>
      <w:bookmarkStart w:id="4347" w:name="_Toc185516121"/>
      <w:bookmarkStart w:id="4348" w:name="_Toc219190652"/>
      <w:r w:rsidRPr="00615AD3">
        <w:t>6.2.2</w:t>
      </w:r>
      <w:r>
        <w:t>7</w:t>
      </w:r>
      <w:r w:rsidRPr="00615AD3">
        <w:t>.3.2</w:t>
      </w:r>
      <w:r w:rsidRPr="00615AD3">
        <w:tab/>
        <w:t>PUT</w:t>
      </w:r>
      <w:bookmarkEnd w:id="4347"/>
      <w:bookmarkEnd w:id="4348"/>
    </w:p>
    <w:p w14:paraId="4326E199" w14:textId="77777777" w:rsidR="005C5574" w:rsidRPr="00615AD3" w:rsidRDefault="005C5574" w:rsidP="005C5574">
      <w:pPr>
        <w:rPr>
          <w:rFonts w:eastAsia="DengXian"/>
        </w:rPr>
      </w:pPr>
      <w:r w:rsidRPr="00615AD3">
        <w:rPr>
          <w:rFonts w:eastAsia="DengXian"/>
        </w:rPr>
        <w:t>This method shall support the URI query parameters specified in table 6.2.2</w:t>
      </w:r>
      <w:r>
        <w:rPr>
          <w:rFonts w:eastAsia="DengXian"/>
        </w:rPr>
        <w:t>7</w:t>
      </w:r>
      <w:r w:rsidRPr="00615AD3">
        <w:rPr>
          <w:rFonts w:eastAsia="DengXian"/>
        </w:rPr>
        <w:t>.3.</w:t>
      </w:r>
      <w:r>
        <w:rPr>
          <w:rFonts w:eastAsia="DengXian"/>
        </w:rPr>
        <w:t>2</w:t>
      </w:r>
      <w:r w:rsidRPr="00615AD3">
        <w:rPr>
          <w:rFonts w:eastAsia="DengXian"/>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DengXian"/>
        </w:rPr>
      </w:pPr>
    </w:p>
    <w:p w14:paraId="79E5BCD3" w14:textId="77777777" w:rsidR="00A834FC" w:rsidRPr="00615AD3" w:rsidRDefault="00A834FC" w:rsidP="00A834FC">
      <w:pPr>
        <w:rPr>
          <w:rFonts w:eastAsia="DengXian"/>
        </w:rPr>
      </w:pPr>
      <w:r w:rsidRPr="00615AD3">
        <w:rPr>
          <w:rFonts w:eastAsia="DengXian"/>
        </w:rPr>
        <w:t>This method shall support the request data structures specified in table 6.2.2</w:t>
      </w:r>
      <w:r>
        <w:rPr>
          <w:rFonts w:eastAsia="DengXian"/>
        </w:rPr>
        <w:t>7</w:t>
      </w:r>
      <w:r w:rsidRPr="00615AD3">
        <w:rPr>
          <w:rFonts w:eastAsia="DengXian"/>
        </w:rPr>
        <w:t>.3.</w:t>
      </w:r>
      <w:r>
        <w:rPr>
          <w:rFonts w:eastAsia="DengXian"/>
        </w:rPr>
        <w:t>2</w:t>
      </w:r>
      <w:r w:rsidRPr="00615AD3">
        <w:rPr>
          <w:rFonts w:eastAsia="DengXian"/>
        </w:rPr>
        <w:t>-2 and the response data structures and response codes specified in table 6.2.2</w:t>
      </w:r>
      <w:r>
        <w:rPr>
          <w:rFonts w:eastAsia="DengXian"/>
        </w:rPr>
        <w:t>7</w:t>
      </w:r>
      <w:r w:rsidRPr="00615AD3">
        <w:rPr>
          <w:rFonts w:eastAsia="DengXian"/>
        </w:rPr>
        <w:t>.3.</w:t>
      </w:r>
      <w:r>
        <w:rPr>
          <w:rFonts w:eastAsia="DengXian"/>
        </w:rPr>
        <w:t>2</w:t>
      </w:r>
      <w:r w:rsidRPr="00615AD3">
        <w:rPr>
          <w:rFonts w:eastAsia="DengXian"/>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DengXian"/>
        </w:rPr>
      </w:pPr>
    </w:p>
    <w:p w14:paraId="589C8823" w14:textId="77777777" w:rsidR="005C5574" w:rsidRPr="00615AD3" w:rsidRDefault="005C5574" w:rsidP="005C5574">
      <w:pPr>
        <w:pStyle w:val="TH"/>
      </w:pPr>
      <w:r w:rsidRPr="00615AD3">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DengXian"/>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DengXian"/>
              </w:rPr>
            </w:pPr>
            <w:r w:rsidRPr="00615AD3">
              <w:t>200 OK</w:t>
            </w:r>
          </w:p>
        </w:tc>
        <w:tc>
          <w:tcPr>
            <w:tcW w:w="5124" w:type="dxa"/>
            <w:hideMark/>
          </w:tcPr>
          <w:p w14:paraId="16938CC3" w14:textId="77777777" w:rsidR="005C5574" w:rsidRPr="00615AD3" w:rsidRDefault="005C5574" w:rsidP="00275666">
            <w:pPr>
              <w:pStyle w:val="TAL"/>
              <w:rPr>
                <w:rFonts w:eastAsia="DengXian"/>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DengXian"/>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Heading5"/>
      </w:pPr>
      <w:bookmarkStart w:id="4349" w:name="_Toc185516122"/>
      <w:bookmarkStart w:id="4350" w:name="_Toc219190653"/>
      <w:r w:rsidRPr="00615AD3">
        <w:t>6.2.2</w:t>
      </w:r>
      <w:r>
        <w:t>7</w:t>
      </w:r>
      <w:r w:rsidRPr="00615AD3">
        <w:t>.3.3</w:t>
      </w:r>
      <w:r w:rsidRPr="00615AD3">
        <w:tab/>
        <w:t>DELETE</w:t>
      </w:r>
      <w:bookmarkEnd w:id="4349"/>
      <w:bookmarkEnd w:id="4350"/>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DengXian"/>
        </w:rPr>
      </w:pPr>
    </w:p>
    <w:p w14:paraId="06F2A870" w14:textId="77777777" w:rsidR="002C7599" w:rsidRPr="00615AD3" w:rsidRDefault="002C7599" w:rsidP="002C7599">
      <w:pPr>
        <w:pStyle w:val="Heading3"/>
      </w:pPr>
      <w:bookmarkStart w:id="4351" w:name="_Toc185516123"/>
      <w:bookmarkStart w:id="4352" w:name="_Toc28012792"/>
      <w:bookmarkStart w:id="4353" w:name="_Toc36039079"/>
      <w:bookmarkStart w:id="4354" w:name="_Toc44688495"/>
      <w:bookmarkStart w:id="4355" w:name="_Toc45133911"/>
      <w:bookmarkStart w:id="4356" w:name="_Toc49931591"/>
      <w:bookmarkStart w:id="4357" w:name="_Toc51762849"/>
      <w:bookmarkStart w:id="4358" w:name="_Toc58848485"/>
      <w:bookmarkStart w:id="4359" w:name="_Toc59017523"/>
      <w:bookmarkStart w:id="4360" w:name="_Toc66279512"/>
      <w:bookmarkStart w:id="4361" w:name="_Toc68168534"/>
      <w:bookmarkStart w:id="4362" w:name="_Toc83232999"/>
      <w:bookmarkStart w:id="4363" w:name="_Toc85549977"/>
      <w:bookmarkStart w:id="4364" w:name="_Toc90655459"/>
      <w:bookmarkStart w:id="4365" w:name="_Toc105600335"/>
      <w:bookmarkStart w:id="4366" w:name="_Toc122114342"/>
      <w:bookmarkStart w:id="4367" w:name="_Toc153789242"/>
      <w:bookmarkStart w:id="4368" w:name="_Toc219190654"/>
      <w:r w:rsidRPr="00615AD3">
        <w:t>6.2.</w:t>
      </w:r>
      <w:r>
        <w:t>28</w:t>
      </w:r>
      <w:r w:rsidRPr="00615AD3">
        <w:tab/>
        <w:t xml:space="preserve">Resource: </w:t>
      </w:r>
      <w:r w:rsidRPr="00AF5B5F">
        <w:t>Non-3GPP Device Identifier</w:t>
      </w:r>
      <w:r>
        <w:t xml:space="preserve"> Information</w:t>
      </w:r>
      <w:bookmarkEnd w:id="4351"/>
      <w:bookmarkEnd w:id="4368"/>
    </w:p>
    <w:p w14:paraId="26348477" w14:textId="77777777" w:rsidR="002C7599" w:rsidRPr="00615AD3" w:rsidRDefault="002C7599" w:rsidP="002C7599">
      <w:pPr>
        <w:pStyle w:val="Heading4"/>
      </w:pPr>
      <w:bookmarkStart w:id="4369" w:name="_Toc185516124"/>
      <w:bookmarkStart w:id="4370" w:name="_Toc219190655"/>
      <w:r w:rsidRPr="00615AD3">
        <w:t>6.2.</w:t>
      </w:r>
      <w:r>
        <w:t>28</w:t>
      </w:r>
      <w:r w:rsidRPr="00615AD3">
        <w:t>.1</w:t>
      </w:r>
      <w:r w:rsidRPr="00615AD3">
        <w:tab/>
        <w:t>Description</w:t>
      </w:r>
      <w:bookmarkEnd w:id="4369"/>
      <w:bookmarkEnd w:id="4370"/>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Heading4"/>
      </w:pPr>
      <w:bookmarkStart w:id="4371" w:name="_Toc185516125"/>
      <w:bookmarkStart w:id="4372" w:name="_Toc219190656"/>
      <w:r w:rsidRPr="00615AD3">
        <w:t>6.2.</w:t>
      </w:r>
      <w:r>
        <w:t>28</w:t>
      </w:r>
      <w:r w:rsidRPr="00615AD3">
        <w:t>.2</w:t>
      </w:r>
      <w:r w:rsidRPr="00615AD3">
        <w:tab/>
        <w:t>Resource definition</w:t>
      </w:r>
      <w:bookmarkEnd w:id="4371"/>
      <w:bookmarkEnd w:id="4372"/>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Heading4"/>
      </w:pPr>
      <w:bookmarkStart w:id="4373" w:name="_Toc185516126"/>
      <w:bookmarkStart w:id="4374" w:name="_Toc219190657"/>
      <w:r w:rsidRPr="00615AD3">
        <w:t>6.2.</w:t>
      </w:r>
      <w:r>
        <w:t>28</w:t>
      </w:r>
      <w:r w:rsidRPr="00615AD3">
        <w:t>.3</w:t>
      </w:r>
      <w:r w:rsidRPr="00615AD3">
        <w:tab/>
        <w:t>Resource Standard Methods</w:t>
      </w:r>
      <w:bookmarkEnd w:id="4373"/>
      <w:bookmarkEnd w:id="4374"/>
    </w:p>
    <w:p w14:paraId="5716E2A5" w14:textId="77777777" w:rsidR="002C7599" w:rsidRPr="00615AD3" w:rsidRDefault="002C7599" w:rsidP="002C7599">
      <w:pPr>
        <w:pStyle w:val="Heading5"/>
      </w:pPr>
      <w:bookmarkStart w:id="4375" w:name="_Toc185516127"/>
      <w:bookmarkStart w:id="4376" w:name="_Toc219190658"/>
      <w:r w:rsidRPr="00615AD3">
        <w:t>6.2.</w:t>
      </w:r>
      <w:r>
        <w:t>28</w:t>
      </w:r>
      <w:r w:rsidRPr="00615AD3">
        <w:t>.3.1</w:t>
      </w:r>
      <w:r w:rsidRPr="00615AD3">
        <w:tab/>
        <w:t>GET</w:t>
      </w:r>
      <w:bookmarkEnd w:id="4375"/>
      <w:bookmarkEnd w:id="4376"/>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DengXian"/>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DengXian"/>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DengXian"/>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DengXian"/>
              </w:rPr>
            </w:pPr>
          </w:p>
          <w:p w14:paraId="39419E94" w14:textId="77777777" w:rsidR="002C7599" w:rsidRPr="00615AD3" w:rsidRDefault="002C7599" w:rsidP="002B692F">
            <w:pPr>
              <w:pStyle w:val="TAL"/>
              <w:rPr>
                <w:rFonts w:eastAsia="DengXian"/>
              </w:rPr>
            </w:pPr>
            <w:r>
              <w:rPr>
                <w:rFonts w:eastAsia="DengXian"/>
              </w:rPr>
              <w:t xml:space="preserve">If there are no </w:t>
            </w:r>
            <w:r w:rsidRPr="00AF5B5F">
              <w:t xml:space="preserve">Non-3GPP </w:t>
            </w:r>
            <w:r>
              <w:t>d</w:t>
            </w:r>
            <w:r w:rsidRPr="00AF5B5F">
              <w:t xml:space="preserve">evice </w:t>
            </w:r>
            <w:r>
              <w:t>i</w:t>
            </w:r>
            <w:r w:rsidRPr="00AF5B5F">
              <w:t>dentifier</w:t>
            </w:r>
            <w:r>
              <w:t xml:space="preserve"> information</w:t>
            </w:r>
            <w:r>
              <w:rPr>
                <w:rFonts w:eastAsia="DengXian"/>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Heading3"/>
      </w:pPr>
      <w:bookmarkStart w:id="4377" w:name="_Toc185516128"/>
      <w:bookmarkStart w:id="4378" w:name="_Toc219190659"/>
      <w:r w:rsidRPr="00615AD3">
        <w:t>6.2.</w:t>
      </w:r>
      <w:r>
        <w:t>29</w:t>
      </w:r>
      <w:r w:rsidRPr="00615AD3">
        <w:tab/>
        <w:t xml:space="preserve">Resource: Individual </w:t>
      </w:r>
      <w:r w:rsidRPr="00AF5B5F">
        <w:t>Non-3GPP Device Identifier</w:t>
      </w:r>
      <w:r>
        <w:t xml:space="preserve"> Information</w:t>
      </w:r>
      <w:bookmarkEnd w:id="4377"/>
      <w:bookmarkEnd w:id="4378"/>
    </w:p>
    <w:p w14:paraId="48BD93E8" w14:textId="77777777" w:rsidR="002C7599" w:rsidRPr="00615AD3" w:rsidRDefault="002C7599" w:rsidP="002C7599">
      <w:pPr>
        <w:pStyle w:val="Heading4"/>
      </w:pPr>
      <w:bookmarkStart w:id="4379" w:name="_Toc185516129"/>
      <w:bookmarkStart w:id="4380" w:name="_Toc219190660"/>
      <w:r w:rsidRPr="00615AD3">
        <w:t>6.2.</w:t>
      </w:r>
      <w:r>
        <w:t>29</w:t>
      </w:r>
      <w:r w:rsidRPr="00615AD3">
        <w:t>.1</w:t>
      </w:r>
      <w:r w:rsidRPr="00615AD3">
        <w:tab/>
        <w:t>Description</w:t>
      </w:r>
      <w:bookmarkEnd w:id="4379"/>
      <w:bookmarkEnd w:id="4380"/>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Heading4"/>
      </w:pPr>
      <w:bookmarkStart w:id="4381" w:name="_Toc185516130"/>
      <w:bookmarkStart w:id="4382" w:name="_Toc219190661"/>
      <w:r w:rsidRPr="00615AD3">
        <w:t>6.2.</w:t>
      </w:r>
      <w:r>
        <w:t>29</w:t>
      </w:r>
      <w:r w:rsidRPr="00615AD3">
        <w:t>.2</w:t>
      </w:r>
      <w:r w:rsidRPr="00615AD3">
        <w:tab/>
        <w:t>Resource definition</w:t>
      </w:r>
      <w:bookmarkEnd w:id="4381"/>
      <w:bookmarkEnd w:id="4382"/>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Heading4"/>
      </w:pPr>
      <w:bookmarkStart w:id="4383" w:name="_Toc185516131"/>
      <w:bookmarkStart w:id="4384" w:name="_Toc219190662"/>
      <w:r w:rsidRPr="00615AD3">
        <w:t>6.2.</w:t>
      </w:r>
      <w:r>
        <w:t>29</w:t>
      </w:r>
      <w:r w:rsidRPr="00615AD3">
        <w:t>.3</w:t>
      </w:r>
      <w:r w:rsidRPr="00615AD3">
        <w:tab/>
        <w:t>Resource Standard Methods</w:t>
      </w:r>
      <w:bookmarkEnd w:id="4383"/>
      <w:bookmarkEnd w:id="4384"/>
    </w:p>
    <w:p w14:paraId="5E4015EB" w14:textId="77777777" w:rsidR="002C7599" w:rsidRPr="00615AD3" w:rsidRDefault="002C7599" w:rsidP="002C7599">
      <w:pPr>
        <w:pStyle w:val="Heading5"/>
      </w:pPr>
      <w:bookmarkStart w:id="4385" w:name="_Toc185516132"/>
      <w:bookmarkStart w:id="4386" w:name="_Toc219190663"/>
      <w:r w:rsidRPr="00615AD3">
        <w:t>6.2.</w:t>
      </w:r>
      <w:r>
        <w:t>29</w:t>
      </w:r>
      <w:r w:rsidRPr="00615AD3">
        <w:t>.3.1</w:t>
      </w:r>
      <w:r w:rsidRPr="00615AD3">
        <w:tab/>
        <w:t>GET</w:t>
      </w:r>
      <w:bookmarkEnd w:id="4385"/>
      <w:bookmarkEnd w:id="4386"/>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DengXian"/>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DengXian"/>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DengXian"/>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DengXian"/>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Heading5"/>
      </w:pPr>
      <w:bookmarkStart w:id="4387" w:name="_Toc185516133"/>
      <w:bookmarkStart w:id="4388" w:name="_Toc219190664"/>
      <w:r w:rsidRPr="00615AD3">
        <w:t>6.2.</w:t>
      </w:r>
      <w:r>
        <w:t>29</w:t>
      </w:r>
      <w:r w:rsidRPr="00615AD3">
        <w:t>.3.2</w:t>
      </w:r>
      <w:r w:rsidRPr="00615AD3">
        <w:tab/>
        <w:t>PUT</w:t>
      </w:r>
      <w:bookmarkEnd w:id="4387"/>
      <w:bookmarkEnd w:id="4388"/>
    </w:p>
    <w:p w14:paraId="4D663F23" w14:textId="77777777" w:rsidR="002C7599" w:rsidRPr="00615AD3" w:rsidRDefault="002C7599" w:rsidP="002C7599">
      <w:pPr>
        <w:rPr>
          <w:rFonts w:eastAsia="DengXian"/>
        </w:rPr>
      </w:pPr>
      <w:r w:rsidRPr="00615AD3">
        <w:rPr>
          <w:rFonts w:eastAsia="DengXian"/>
        </w:rPr>
        <w:t>This method shall support the URI query parameters specified in table 6.2.</w:t>
      </w:r>
      <w:r>
        <w:rPr>
          <w:rFonts w:eastAsia="DengXian"/>
        </w:rPr>
        <w:t>29</w:t>
      </w:r>
      <w:r w:rsidRPr="00615AD3">
        <w:rPr>
          <w:rFonts w:eastAsia="DengXian"/>
        </w:rPr>
        <w:t>.3.</w:t>
      </w:r>
      <w:r>
        <w:rPr>
          <w:rFonts w:eastAsia="DengXian"/>
        </w:rPr>
        <w:t>2</w:t>
      </w:r>
      <w:r w:rsidRPr="00615AD3">
        <w:rPr>
          <w:rFonts w:eastAsia="DengXian"/>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DengXian"/>
        </w:rPr>
      </w:pPr>
    </w:p>
    <w:p w14:paraId="281BAD11" w14:textId="77777777" w:rsidR="002C7599" w:rsidRPr="00615AD3" w:rsidRDefault="002C7599" w:rsidP="002C7599">
      <w:pPr>
        <w:rPr>
          <w:rFonts w:eastAsia="DengXian"/>
        </w:rPr>
      </w:pPr>
      <w:r w:rsidRPr="00615AD3">
        <w:rPr>
          <w:rFonts w:eastAsia="DengXian"/>
        </w:rPr>
        <w:t>This method shall support the request data structures specified in table 6.2.</w:t>
      </w:r>
      <w:r>
        <w:rPr>
          <w:rFonts w:eastAsia="DengXian"/>
        </w:rPr>
        <w:t>29</w:t>
      </w:r>
      <w:r w:rsidRPr="00615AD3">
        <w:rPr>
          <w:rFonts w:eastAsia="DengXian"/>
        </w:rPr>
        <w:t>.3.</w:t>
      </w:r>
      <w:r>
        <w:rPr>
          <w:rFonts w:eastAsia="DengXian"/>
        </w:rPr>
        <w:t>2</w:t>
      </w:r>
      <w:r w:rsidRPr="00615AD3">
        <w:rPr>
          <w:rFonts w:eastAsia="DengXian"/>
        </w:rPr>
        <w:t>-2 and the response data structures and response codes specified in table 6.2.</w:t>
      </w:r>
      <w:r>
        <w:rPr>
          <w:rFonts w:eastAsia="DengXian"/>
        </w:rPr>
        <w:t>29</w:t>
      </w:r>
      <w:r w:rsidRPr="00615AD3">
        <w:rPr>
          <w:rFonts w:eastAsia="DengXian"/>
        </w:rPr>
        <w:t>.3.</w:t>
      </w:r>
      <w:r>
        <w:rPr>
          <w:rFonts w:eastAsia="DengXian"/>
        </w:rPr>
        <w:t>2</w:t>
      </w:r>
      <w:r w:rsidRPr="00615AD3">
        <w:rPr>
          <w:rFonts w:eastAsia="DengXian"/>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DengXian"/>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DengXian"/>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DengXian"/>
              </w:rPr>
            </w:pPr>
            <w:r w:rsidRPr="00615AD3">
              <w:t>200 OK</w:t>
            </w:r>
          </w:p>
        </w:tc>
        <w:tc>
          <w:tcPr>
            <w:tcW w:w="5124" w:type="dxa"/>
            <w:hideMark/>
          </w:tcPr>
          <w:p w14:paraId="0DA49EA8" w14:textId="77777777" w:rsidR="002C7599" w:rsidRPr="00615AD3" w:rsidRDefault="002C7599" w:rsidP="002B692F">
            <w:pPr>
              <w:pStyle w:val="TAL"/>
              <w:rPr>
                <w:rFonts w:eastAsia="DengXian"/>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DengXian"/>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Heading5"/>
      </w:pPr>
      <w:bookmarkStart w:id="4389" w:name="_Toc185516134"/>
      <w:bookmarkStart w:id="4390" w:name="_Toc219190665"/>
      <w:r w:rsidRPr="00615AD3">
        <w:t>6.2.</w:t>
      </w:r>
      <w:r>
        <w:t>29</w:t>
      </w:r>
      <w:r w:rsidRPr="00615AD3">
        <w:t>.3.</w:t>
      </w:r>
      <w:r>
        <w:t>3</w:t>
      </w:r>
      <w:r w:rsidRPr="00615AD3">
        <w:tab/>
        <w:t>P</w:t>
      </w:r>
      <w:r>
        <w:t>ATCH</w:t>
      </w:r>
      <w:bookmarkEnd w:id="4389"/>
      <w:bookmarkEnd w:id="4390"/>
    </w:p>
    <w:p w14:paraId="309EDF51" w14:textId="77777777" w:rsidR="002C7599" w:rsidRPr="00615AD3" w:rsidRDefault="002C7599" w:rsidP="002C7599">
      <w:pPr>
        <w:rPr>
          <w:rFonts w:eastAsia="DengXian"/>
        </w:rPr>
      </w:pPr>
      <w:r w:rsidRPr="00615AD3">
        <w:rPr>
          <w:rFonts w:eastAsia="DengXian"/>
        </w:rPr>
        <w:t>This method shall support the URI query parameters specified in table 6.2.</w:t>
      </w:r>
      <w:r>
        <w:rPr>
          <w:rFonts w:eastAsia="DengXian"/>
        </w:rPr>
        <w:t>29</w:t>
      </w:r>
      <w:r w:rsidRPr="00615AD3">
        <w:rPr>
          <w:rFonts w:eastAsia="DengXian"/>
        </w:rPr>
        <w:t>.3.</w:t>
      </w:r>
      <w:r>
        <w:rPr>
          <w:rFonts w:eastAsia="DengXian"/>
        </w:rPr>
        <w:t>3</w:t>
      </w:r>
      <w:r w:rsidRPr="00615AD3">
        <w:rPr>
          <w:rFonts w:eastAsia="DengXian"/>
        </w:rPr>
        <w:t>-1.</w:t>
      </w:r>
    </w:p>
    <w:p w14:paraId="59E9EDC2" w14:textId="77777777" w:rsidR="002C7599" w:rsidRPr="00615AD3" w:rsidRDefault="002C7599" w:rsidP="002C7599">
      <w:pPr>
        <w:pStyle w:val="TH"/>
        <w:rPr>
          <w:rFonts w:cs="Arial"/>
        </w:rPr>
      </w:pPr>
      <w:r w:rsidRPr="00615AD3">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DengXian"/>
        </w:rPr>
      </w:pPr>
    </w:p>
    <w:p w14:paraId="5E6B3AE9" w14:textId="77777777" w:rsidR="002C7599" w:rsidRPr="00615AD3" w:rsidRDefault="002C7599" w:rsidP="002C7599">
      <w:pPr>
        <w:rPr>
          <w:rFonts w:eastAsia="DengXian"/>
        </w:rPr>
      </w:pPr>
      <w:r w:rsidRPr="00615AD3">
        <w:rPr>
          <w:rFonts w:eastAsia="DengXian"/>
        </w:rPr>
        <w:t>This method shall support the request data structures specified in table 6.2.</w:t>
      </w:r>
      <w:r>
        <w:rPr>
          <w:rFonts w:eastAsia="DengXian"/>
        </w:rPr>
        <w:t>29</w:t>
      </w:r>
      <w:r w:rsidRPr="00615AD3">
        <w:rPr>
          <w:rFonts w:eastAsia="DengXian"/>
        </w:rPr>
        <w:t>.3.</w:t>
      </w:r>
      <w:r>
        <w:rPr>
          <w:rFonts w:eastAsia="DengXian"/>
        </w:rPr>
        <w:t>3</w:t>
      </w:r>
      <w:r w:rsidRPr="00615AD3">
        <w:rPr>
          <w:rFonts w:eastAsia="DengXian"/>
        </w:rPr>
        <w:t>-2 and the response data structures and response codes specified in table 6.2.</w:t>
      </w:r>
      <w:r>
        <w:rPr>
          <w:rFonts w:eastAsia="DengXian"/>
        </w:rPr>
        <w:t>29</w:t>
      </w:r>
      <w:r w:rsidRPr="00615AD3">
        <w:rPr>
          <w:rFonts w:eastAsia="DengXian"/>
        </w:rPr>
        <w:t>.3.</w:t>
      </w:r>
      <w:r>
        <w:rPr>
          <w:rFonts w:eastAsia="DengXian"/>
        </w:rPr>
        <w:t>3</w:t>
      </w:r>
      <w:r w:rsidRPr="00615AD3">
        <w:rPr>
          <w:rFonts w:eastAsia="DengXian"/>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DengXian"/>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DengXian"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DengXian"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DengXian"/>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Heading5"/>
      </w:pPr>
      <w:bookmarkStart w:id="4391" w:name="_Toc185516135"/>
      <w:bookmarkStart w:id="4392" w:name="_Toc219190666"/>
      <w:r w:rsidRPr="00615AD3">
        <w:t>6.2.</w:t>
      </w:r>
      <w:r>
        <w:t>29</w:t>
      </w:r>
      <w:r w:rsidRPr="00615AD3">
        <w:t>.3.</w:t>
      </w:r>
      <w:r>
        <w:t>4</w:t>
      </w:r>
      <w:r w:rsidRPr="00615AD3">
        <w:tab/>
      </w:r>
      <w:r>
        <w:t>DELETE</w:t>
      </w:r>
      <w:bookmarkEnd w:id="4391"/>
      <w:bookmarkEnd w:id="4392"/>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DengXian"/>
        </w:rPr>
      </w:pPr>
    </w:p>
    <w:p w14:paraId="1D826414" w14:textId="77777777" w:rsidR="006672A0" w:rsidRPr="002178AD" w:rsidRDefault="006672A0">
      <w:pPr>
        <w:pStyle w:val="Heading2"/>
      </w:pPr>
      <w:bookmarkStart w:id="4393" w:name="_Toc185516136"/>
      <w:bookmarkStart w:id="4394" w:name="_Toc219190667"/>
      <w:r w:rsidRPr="002178AD">
        <w:t>6.3</w:t>
      </w:r>
      <w:r w:rsidRPr="002178AD">
        <w:tab/>
        <w:t>Notifications</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93"/>
      <w:bookmarkEnd w:id="4394"/>
    </w:p>
    <w:p w14:paraId="2E4606BE" w14:textId="77777777" w:rsidR="006672A0" w:rsidRPr="002178AD" w:rsidRDefault="006672A0">
      <w:pPr>
        <w:pStyle w:val="Heading3"/>
      </w:pPr>
      <w:bookmarkStart w:id="4395" w:name="_Toc28012793"/>
      <w:bookmarkStart w:id="4396" w:name="_Toc36039080"/>
      <w:bookmarkStart w:id="4397" w:name="_Toc44688496"/>
      <w:bookmarkStart w:id="4398" w:name="_Toc45133912"/>
      <w:bookmarkStart w:id="4399" w:name="_Toc49931592"/>
      <w:bookmarkStart w:id="4400" w:name="_Toc51762850"/>
      <w:bookmarkStart w:id="4401" w:name="_Toc58848486"/>
      <w:bookmarkStart w:id="4402" w:name="_Toc59017524"/>
      <w:bookmarkStart w:id="4403" w:name="_Toc66279513"/>
      <w:bookmarkStart w:id="4404" w:name="_Toc68168535"/>
      <w:bookmarkStart w:id="4405" w:name="_Toc83233000"/>
      <w:bookmarkStart w:id="4406" w:name="_Toc85549978"/>
      <w:bookmarkStart w:id="4407" w:name="_Toc90655460"/>
      <w:bookmarkStart w:id="4408" w:name="_Toc105600336"/>
      <w:bookmarkStart w:id="4409" w:name="_Toc122114343"/>
      <w:bookmarkStart w:id="4410" w:name="_Toc153789243"/>
      <w:bookmarkStart w:id="4411" w:name="_Toc185516137"/>
      <w:bookmarkStart w:id="4412" w:name="_Toc219190668"/>
      <w:r w:rsidRPr="002178AD">
        <w:t>6.3.1</w:t>
      </w:r>
      <w:r w:rsidRPr="002178AD">
        <w:tab/>
        <w:t>General</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Heading3"/>
      </w:pPr>
      <w:bookmarkStart w:id="4413" w:name="_Toc28012794"/>
      <w:bookmarkStart w:id="4414" w:name="_Toc36039081"/>
      <w:bookmarkStart w:id="4415" w:name="_Toc44688497"/>
      <w:bookmarkStart w:id="4416" w:name="_Toc45133913"/>
      <w:bookmarkStart w:id="4417" w:name="_Toc49931593"/>
      <w:bookmarkStart w:id="4418" w:name="_Toc51762851"/>
      <w:bookmarkStart w:id="4419" w:name="_Toc58848487"/>
      <w:bookmarkStart w:id="4420" w:name="_Toc59017525"/>
      <w:bookmarkStart w:id="4421" w:name="_Toc66279514"/>
      <w:bookmarkStart w:id="4422" w:name="_Toc68168536"/>
      <w:bookmarkStart w:id="4423" w:name="_Toc83233001"/>
      <w:bookmarkStart w:id="4424" w:name="_Toc85549979"/>
      <w:bookmarkStart w:id="4425" w:name="_Toc90655461"/>
      <w:bookmarkStart w:id="4426" w:name="_Toc105600337"/>
      <w:bookmarkStart w:id="4427" w:name="_Toc122114344"/>
      <w:bookmarkStart w:id="4428" w:name="_Toc153789244"/>
      <w:bookmarkStart w:id="4429" w:name="_Toc185516138"/>
      <w:bookmarkStart w:id="4430" w:name="_Toc219190669"/>
      <w:r w:rsidRPr="002178AD">
        <w:t>6.3.2</w:t>
      </w:r>
      <w:r w:rsidRPr="002178AD">
        <w:tab/>
      </w:r>
      <w:r w:rsidRPr="002178AD">
        <w:rPr>
          <w:rFonts w:eastAsia="DengXian"/>
        </w:rPr>
        <w:t>Void</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2208A6A3" w14:textId="77777777" w:rsidR="006672A0" w:rsidRPr="002178AD" w:rsidRDefault="006672A0">
      <w:pPr>
        <w:pStyle w:val="Heading3"/>
      </w:pPr>
      <w:bookmarkStart w:id="4431" w:name="_Toc28012795"/>
      <w:bookmarkStart w:id="4432" w:name="_Toc36039082"/>
      <w:bookmarkStart w:id="4433" w:name="_Toc44688498"/>
      <w:bookmarkStart w:id="4434" w:name="_Toc45133914"/>
      <w:bookmarkStart w:id="4435" w:name="_Toc49931594"/>
      <w:bookmarkStart w:id="4436" w:name="_Toc51762852"/>
      <w:bookmarkStart w:id="4437" w:name="_Toc58848488"/>
      <w:bookmarkStart w:id="4438" w:name="_Toc59017526"/>
      <w:bookmarkStart w:id="4439" w:name="_Toc66279515"/>
      <w:bookmarkStart w:id="4440" w:name="_Toc68168537"/>
      <w:bookmarkStart w:id="4441" w:name="_Toc83233002"/>
      <w:bookmarkStart w:id="4442" w:name="_Toc85549980"/>
      <w:bookmarkStart w:id="4443" w:name="_Toc90655462"/>
      <w:bookmarkStart w:id="4444" w:name="_Toc105600338"/>
      <w:bookmarkStart w:id="4445" w:name="_Toc122114345"/>
      <w:bookmarkStart w:id="4446" w:name="_Toc153789245"/>
      <w:bookmarkStart w:id="4447" w:name="_Toc185516139"/>
      <w:bookmarkStart w:id="4448" w:name="_Toc219190670"/>
      <w:r w:rsidRPr="002178AD">
        <w:t>6.3.3</w:t>
      </w:r>
      <w:r w:rsidRPr="002178AD">
        <w:tab/>
        <w:t>Influence Data Update Notification</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40ED77E8" w14:textId="77777777" w:rsidR="006672A0" w:rsidRPr="002178AD" w:rsidRDefault="006672A0">
      <w:pPr>
        <w:pStyle w:val="Heading4"/>
      </w:pPr>
      <w:bookmarkStart w:id="4449" w:name="_Toc28012796"/>
      <w:bookmarkStart w:id="4450" w:name="_Toc36039083"/>
      <w:bookmarkStart w:id="4451" w:name="_Toc44688499"/>
      <w:bookmarkStart w:id="4452" w:name="_Toc45133915"/>
      <w:bookmarkStart w:id="4453" w:name="_Toc49931595"/>
      <w:bookmarkStart w:id="4454" w:name="_Toc51762853"/>
      <w:bookmarkStart w:id="4455" w:name="_Toc58848489"/>
      <w:bookmarkStart w:id="4456" w:name="_Toc59017527"/>
      <w:bookmarkStart w:id="4457" w:name="_Toc66279516"/>
      <w:bookmarkStart w:id="4458" w:name="_Toc68168538"/>
      <w:bookmarkStart w:id="4459" w:name="_Toc83233003"/>
      <w:bookmarkStart w:id="4460" w:name="_Toc85549981"/>
      <w:bookmarkStart w:id="4461" w:name="_Toc90655463"/>
      <w:bookmarkStart w:id="4462" w:name="_Toc105600339"/>
      <w:bookmarkStart w:id="4463" w:name="_Toc122114346"/>
      <w:bookmarkStart w:id="4464" w:name="_Toc153789246"/>
      <w:bookmarkStart w:id="4465" w:name="_Toc185516140"/>
      <w:bookmarkStart w:id="4466" w:name="_Toc219190671"/>
      <w:r w:rsidRPr="002178AD">
        <w:t>6.3.3.1</w:t>
      </w:r>
      <w:r w:rsidRPr="002178AD">
        <w:tab/>
        <w:t>Description</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Heading4"/>
      </w:pPr>
      <w:bookmarkStart w:id="4467" w:name="_Toc28012797"/>
      <w:bookmarkStart w:id="4468" w:name="_Toc36039084"/>
      <w:bookmarkStart w:id="4469" w:name="_Toc44688500"/>
      <w:bookmarkStart w:id="4470" w:name="_Toc45133916"/>
      <w:bookmarkStart w:id="4471" w:name="_Toc49931596"/>
      <w:bookmarkStart w:id="4472" w:name="_Toc51762854"/>
      <w:bookmarkStart w:id="4473" w:name="_Toc58848490"/>
      <w:bookmarkStart w:id="4474" w:name="_Toc59017528"/>
      <w:bookmarkStart w:id="4475" w:name="_Toc66279517"/>
      <w:bookmarkStart w:id="4476" w:name="_Toc68168539"/>
      <w:bookmarkStart w:id="4477" w:name="_Toc83233004"/>
      <w:bookmarkStart w:id="4478" w:name="_Toc85549982"/>
      <w:bookmarkStart w:id="4479" w:name="_Toc90655464"/>
      <w:bookmarkStart w:id="4480" w:name="_Toc105600340"/>
      <w:bookmarkStart w:id="4481" w:name="_Toc122114347"/>
      <w:bookmarkStart w:id="4482" w:name="_Toc153789247"/>
      <w:bookmarkStart w:id="4483" w:name="_Toc185516141"/>
      <w:bookmarkStart w:id="4484" w:name="_Toc219190672"/>
      <w:r w:rsidRPr="002178AD">
        <w:t>6.3.3.2</w:t>
      </w:r>
      <w:r w:rsidRPr="002178AD">
        <w:tab/>
        <w:t>Operation Definition</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Heading3"/>
      </w:pPr>
      <w:bookmarkStart w:id="4485" w:name="_Toc28012798"/>
      <w:bookmarkStart w:id="4486" w:name="_Toc36039085"/>
      <w:bookmarkStart w:id="4487" w:name="_Toc44688501"/>
      <w:bookmarkStart w:id="4488" w:name="_Toc45133917"/>
      <w:bookmarkStart w:id="4489" w:name="_Toc49931597"/>
      <w:bookmarkStart w:id="4490" w:name="_Toc51762855"/>
      <w:bookmarkStart w:id="4491" w:name="_Toc58848491"/>
      <w:bookmarkStart w:id="4492" w:name="_Toc59017529"/>
      <w:bookmarkStart w:id="4493" w:name="_Toc66279518"/>
      <w:bookmarkStart w:id="4494" w:name="_Toc68168540"/>
      <w:bookmarkStart w:id="4495" w:name="_Toc83233005"/>
      <w:bookmarkStart w:id="4496" w:name="_Toc85549983"/>
      <w:bookmarkStart w:id="4497" w:name="_Toc90655465"/>
      <w:bookmarkStart w:id="4498" w:name="_Toc105600341"/>
      <w:bookmarkStart w:id="4499" w:name="_Toc122114348"/>
      <w:bookmarkStart w:id="4500" w:name="_Toc153789248"/>
      <w:bookmarkStart w:id="4501" w:name="_Toc185516142"/>
      <w:bookmarkStart w:id="4502" w:name="_Toc219190673"/>
      <w:r w:rsidRPr="002178AD">
        <w:t>6.3.4</w:t>
      </w:r>
      <w:r w:rsidRPr="002178AD">
        <w:tab/>
        <w:t>Application Data Change Notification</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Heading2"/>
      </w:pPr>
      <w:bookmarkStart w:id="4503" w:name="_Toc28012799"/>
      <w:bookmarkStart w:id="4504" w:name="_Toc36039086"/>
      <w:bookmarkStart w:id="4505" w:name="_Toc44688502"/>
      <w:bookmarkStart w:id="4506" w:name="_Toc45133918"/>
      <w:bookmarkStart w:id="4507" w:name="_Toc49931598"/>
      <w:bookmarkStart w:id="4508" w:name="_Toc51762856"/>
      <w:bookmarkStart w:id="4509" w:name="_Toc58848492"/>
      <w:bookmarkStart w:id="4510" w:name="_Toc59017530"/>
      <w:bookmarkStart w:id="4511" w:name="_Toc66279519"/>
      <w:bookmarkStart w:id="4512" w:name="_Toc68168541"/>
      <w:bookmarkStart w:id="4513" w:name="_Toc83233006"/>
      <w:bookmarkStart w:id="4514" w:name="_Toc85549984"/>
      <w:bookmarkStart w:id="4515" w:name="_Toc90655466"/>
      <w:bookmarkStart w:id="4516" w:name="_Toc105600342"/>
      <w:bookmarkStart w:id="4517" w:name="_Toc122114349"/>
      <w:bookmarkStart w:id="4518" w:name="_Toc153789249"/>
      <w:bookmarkStart w:id="4519" w:name="_Toc185516143"/>
      <w:bookmarkStart w:id="4520" w:name="_Toc219190674"/>
      <w:r w:rsidRPr="002178AD">
        <w:t>6.4</w:t>
      </w:r>
      <w:r w:rsidRPr="002178AD">
        <w:tab/>
        <w:t>Data Model</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4471CD78" w14:textId="77777777" w:rsidR="006672A0" w:rsidRPr="002178AD" w:rsidRDefault="006672A0">
      <w:pPr>
        <w:pStyle w:val="Heading3"/>
      </w:pPr>
      <w:bookmarkStart w:id="4521" w:name="_Toc28012800"/>
      <w:bookmarkStart w:id="4522" w:name="_Toc36039087"/>
      <w:bookmarkStart w:id="4523" w:name="_Toc44688503"/>
      <w:bookmarkStart w:id="4524" w:name="_Toc45133919"/>
      <w:bookmarkStart w:id="4525" w:name="_Toc49931599"/>
      <w:bookmarkStart w:id="4526" w:name="_Toc51762857"/>
      <w:bookmarkStart w:id="4527" w:name="_Toc58848493"/>
      <w:bookmarkStart w:id="4528" w:name="_Toc59017531"/>
      <w:bookmarkStart w:id="4529" w:name="_Toc66279520"/>
      <w:bookmarkStart w:id="4530" w:name="_Toc68168542"/>
      <w:bookmarkStart w:id="4531" w:name="_Toc83233007"/>
      <w:bookmarkStart w:id="4532" w:name="_Toc85549985"/>
      <w:bookmarkStart w:id="4533" w:name="_Toc90655467"/>
      <w:bookmarkStart w:id="4534" w:name="_Toc105600343"/>
      <w:bookmarkStart w:id="4535" w:name="_Toc122114350"/>
      <w:bookmarkStart w:id="4536" w:name="_Toc153789250"/>
      <w:bookmarkStart w:id="4537" w:name="_Toc185516144"/>
      <w:bookmarkStart w:id="4538" w:name="_Toc219190675"/>
      <w:r w:rsidRPr="002178AD">
        <w:t>6.4.1</w:t>
      </w:r>
      <w:r w:rsidRPr="002178AD">
        <w:tab/>
        <w:t>General</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DengXian"/>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3C6D9579" w14:textId="77777777" w:rsidR="004171B0" w:rsidRDefault="004171B0" w:rsidP="004171B0">
      <w:pPr>
        <w:pStyle w:val="TH"/>
      </w:pPr>
      <w:r>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DengXian" w:cs="Arial"/>
                <w:szCs w:val="18"/>
                <w:lang w:eastAsia="fr-FR"/>
              </w:rPr>
            </w:pPr>
            <w:r w:rsidRPr="0059420F">
              <w:rPr>
                <w:rFonts w:eastAsia="DengXian" w:cs="Arial"/>
                <w:szCs w:val="18"/>
                <w:lang w:eastAsia="fr-FR"/>
              </w:rPr>
              <w:t>DCAMP_Roaming_LBO</w:t>
            </w:r>
          </w:p>
          <w:p w14:paraId="458FE902" w14:textId="77777777" w:rsidR="00F31B59" w:rsidRDefault="00F31B59" w:rsidP="00F31B59">
            <w:pPr>
              <w:pStyle w:val="TAL"/>
              <w:rPr>
                <w:lang w:eastAsia="fr-FR"/>
              </w:rPr>
            </w:pPr>
            <w:r>
              <w:rPr>
                <w:rFonts w:eastAsia="DengXian"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Heading3"/>
      </w:pPr>
      <w:bookmarkStart w:id="4539" w:name="_Toc28012801"/>
      <w:bookmarkStart w:id="4540" w:name="_Toc36039088"/>
      <w:bookmarkStart w:id="4541" w:name="_Toc44688504"/>
      <w:bookmarkStart w:id="4542" w:name="_Toc45133920"/>
      <w:bookmarkStart w:id="4543" w:name="_Toc49931600"/>
      <w:bookmarkStart w:id="4544" w:name="_Toc51762858"/>
      <w:bookmarkStart w:id="4545" w:name="_Toc58848494"/>
      <w:bookmarkStart w:id="4546" w:name="_Toc59017532"/>
      <w:bookmarkStart w:id="4547" w:name="_Toc66279521"/>
      <w:bookmarkStart w:id="4548" w:name="_Toc68168543"/>
      <w:bookmarkStart w:id="4549" w:name="_Toc83233008"/>
      <w:bookmarkStart w:id="4550" w:name="_Toc85549986"/>
      <w:bookmarkStart w:id="4551" w:name="_Toc90655468"/>
      <w:bookmarkStart w:id="4552" w:name="_Toc105600344"/>
      <w:bookmarkStart w:id="4553" w:name="_Toc122114351"/>
      <w:bookmarkStart w:id="4554" w:name="_Toc153789251"/>
      <w:bookmarkStart w:id="4555" w:name="_Toc185516145"/>
      <w:bookmarkStart w:id="4556" w:name="_Toc219190676"/>
      <w:r w:rsidRPr="002178AD">
        <w:t>6.4.2</w:t>
      </w:r>
      <w:r w:rsidRPr="002178AD">
        <w:tab/>
        <w:t>Structured data types</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20419A7D" w14:textId="77777777" w:rsidR="006672A0" w:rsidRPr="002178AD" w:rsidRDefault="006672A0">
      <w:pPr>
        <w:pStyle w:val="Heading4"/>
      </w:pPr>
      <w:bookmarkStart w:id="4557" w:name="_Toc28012802"/>
      <w:bookmarkStart w:id="4558" w:name="_Toc36039089"/>
      <w:bookmarkStart w:id="4559" w:name="_Toc44688505"/>
      <w:bookmarkStart w:id="4560" w:name="_Toc45133921"/>
      <w:bookmarkStart w:id="4561" w:name="_Toc49931601"/>
      <w:bookmarkStart w:id="4562" w:name="_Toc51762859"/>
      <w:bookmarkStart w:id="4563" w:name="_Toc58848495"/>
      <w:bookmarkStart w:id="4564" w:name="_Toc59017533"/>
      <w:bookmarkStart w:id="4565" w:name="_Toc66279522"/>
      <w:bookmarkStart w:id="4566" w:name="_Toc68168544"/>
      <w:bookmarkStart w:id="4567" w:name="_Toc83233009"/>
      <w:bookmarkStart w:id="4568" w:name="_Toc85549987"/>
      <w:bookmarkStart w:id="4569" w:name="_Toc90655469"/>
      <w:bookmarkStart w:id="4570" w:name="_Toc105600345"/>
      <w:bookmarkStart w:id="4571" w:name="_Toc122114352"/>
      <w:bookmarkStart w:id="4572" w:name="_Toc153789252"/>
      <w:bookmarkStart w:id="4573" w:name="_Toc185516146"/>
      <w:bookmarkStart w:id="4574" w:name="_Toc219190677"/>
      <w:r w:rsidRPr="002178AD">
        <w:t>6.4.2.1</w:t>
      </w:r>
      <w:r w:rsidRPr="002178AD">
        <w:tab/>
        <w:t>Introduction</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Heading4"/>
      </w:pPr>
      <w:bookmarkStart w:id="4575" w:name="_Toc28012803"/>
      <w:bookmarkStart w:id="4576" w:name="_Toc36039090"/>
      <w:bookmarkStart w:id="4577" w:name="_Toc44688506"/>
      <w:bookmarkStart w:id="4578" w:name="_Toc45133922"/>
      <w:bookmarkStart w:id="4579" w:name="_Toc49931602"/>
      <w:bookmarkStart w:id="4580" w:name="_Toc51762860"/>
      <w:bookmarkStart w:id="4581" w:name="_Toc58848496"/>
      <w:bookmarkStart w:id="4582" w:name="_Toc59017534"/>
      <w:bookmarkStart w:id="4583" w:name="_Toc66279523"/>
      <w:bookmarkStart w:id="4584" w:name="_Toc68168545"/>
      <w:bookmarkStart w:id="4585" w:name="_Toc83233010"/>
      <w:bookmarkStart w:id="4586" w:name="_Toc85549988"/>
      <w:bookmarkStart w:id="4587" w:name="_Toc90655470"/>
      <w:bookmarkStart w:id="4588" w:name="_Toc105600346"/>
      <w:bookmarkStart w:id="4589" w:name="_Toc122114353"/>
      <w:bookmarkStart w:id="4590" w:name="_Toc153789253"/>
      <w:bookmarkStart w:id="4591" w:name="_Toc185516147"/>
      <w:bookmarkStart w:id="4592" w:name="_Toc219190678"/>
      <w:r w:rsidRPr="002178AD">
        <w:t>6.4.2.2</w:t>
      </w:r>
      <w:r w:rsidRPr="002178AD">
        <w:tab/>
        <w:t xml:space="preserve">Type </w:t>
      </w:r>
      <w:r w:rsidRPr="002178AD">
        <w:rPr>
          <w:rFonts w:eastAsia="DengXian"/>
        </w:rPr>
        <w:t>TrafficInfluData</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DengXian"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DengXian"/>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DengXian"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DengXian"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DengXian"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DengXian"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DengXian"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DengXian"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DengXian"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DengXian"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DengXian"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BodyText"/>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BodyText"/>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DengXian"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DengXian"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DengXian"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DengXian"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DengXian"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DengXian"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DengXian"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DengXian"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DengXian" w:hAnsi="Arial" w:cs="Arial"/>
                <w:sz w:val="18"/>
                <w:szCs w:val="18"/>
              </w:rPr>
            </w:pPr>
            <w:r w:rsidRPr="00DE45B2">
              <w:rPr>
                <w:rFonts w:ascii="Arial" w:eastAsia="DengXian" w:hAnsi="Arial" w:cs="Arial"/>
                <w:sz w:val="18"/>
                <w:szCs w:val="18"/>
              </w:rPr>
              <w:t>TraffRoutReqOutcome</w:t>
            </w:r>
          </w:p>
          <w:p w14:paraId="23EF1557" w14:textId="77777777" w:rsidR="004552B2" w:rsidRPr="00C265A5" w:rsidRDefault="00E55D68" w:rsidP="00E55D68">
            <w:pPr>
              <w:keepNext/>
              <w:keepLines/>
              <w:spacing w:after="0"/>
              <w:rPr>
                <w:rFonts w:ascii="Arial" w:eastAsia="DengXian" w:hAnsi="Arial" w:cs="Arial"/>
                <w:sz w:val="18"/>
                <w:szCs w:val="18"/>
              </w:rPr>
            </w:pPr>
            <w:r>
              <w:rPr>
                <w:rFonts w:ascii="Arial" w:eastAsia="DengXian"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DengXian" w:hAnsi="Arial" w:cs="Arial"/>
                <w:sz w:val="18"/>
                <w:szCs w:val="18"/>
              </w:rPr>
            </w:pPr>
            <w:r w:rsidRPr="00DE45B2">
              <w:rPr>
                <w:rFonts w:ascii="Arial" w:eastAsia="DengXian" w:hAnsi="Arial" w:cs="Arial"/>
                <w:sz w:val="18"/>
                <w:szCs w:val="18"/>
              </w:rPr>
              <w:t>TraffRoutReqOutcome</w:t>
            </w:r>
          </w:p>
          <w:p w14:paraId="4FD108C0" w14:textId="77777777" w:rsidR="004552B2" w:rsidRPr="00C265A5" w:rsidRDefault="00A02459" w:rsidP="00A02459">
            <w:pPr>
              <w:keepNext/>
              <w:keepLines/>
              <w:spacing w:after="0"/>
              <w:rPr>
                <w:rFonts w:ascii="Arial" w:eastAsia="DengXian" w:hAnsi="Arial" w:cs="Arial"/>
                <w:sz w:val="18"/>
                <w:szCs w:val="18"/>
              </w:rPr>
            </w:pPr>
            <w:r>
              <w:rPr>
                <w:rFonts w:ascii="Arial" w:eastAsia="DengXian"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DengXian"/>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DengXian" w:hAnsi="Arial"/>
          <w:sz w:val="24"/>
        </w:rPr>
      </w:pPr>
      <w:r w:rsidRPr="002178AD">
        <w:rPr>
          <w:rFonts w:ascii="Arial" w:eastAsia="DengXian" w:hAnsi="Arial"/>
          <w:sz w:val="24"/>
        </w:rPr>
        <w:t>6.4.2.3</w:t>
      </w:r>
      <w:r w:rsidRPr="002178AD">
        <w:rPr>
          <w:rFonts w:ascii="Arial" w:eastAsia="DengXian"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DengXian"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DengXian"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DengXian"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DengXian"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DengXian"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DengXian"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DengXian"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DengXian"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DengXian"/>
        </w:rPr>
      </w:pPr>
    </w:p>
    <w:p w14:paraId="0228B126" w14:textId="77777777" w:rsidR="006672A0" w:rsidRPr="002178AD" w:rsidRDefault="006672A0">
      <w:pPr>
        <w:keepNext/>
        <w:keepLines/>
        <w:spacing w:before="120"/>
        <w:ind w:left="1418" w:hanging="1418"/>
        <w:outlineLvl w:val="3"/>
        <w:rPr>
          <w:rFonts w:ascii="Arial" w:eastAsia="DengXian" w:hAnsi="Arial"/>
          <w:sz w:val="24"/>
        </w:rPr>
      </w:pPr>
      <w:r w:rsidRPr="002178AD">
        <w:rPr>
          <w:rFonts w:ascii="Arial" w:eastAsia="DengXian" w:hAnsi="Arial"/>
          <w:sz w:val="24"/>
        </w:rPr>
        <w:t>6.4.2.4</w:t>
      </w:r>
      <w:r w:rsidRPr="002178AD">
        <w:rPr>
          <w:rFonts w:ascii="Arial" w:eastAsia="DengXian"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DengXian" w:hAnsi="Arial"/>
                <w:b/>
                <w:sz w:val="18"/>
              </w:rPr>
            </w:pPr>
            <w:r w:rsidRPr="00462C33">
              <w:rPr>
                <w:rFonts w:ascii="Arial" w:eastAsia="DengXian" w:hAnsi="Arial"/>
                <w:b/>
                <w:sz w:val="18"/>
              </w:rPr>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DengXian" w:hAnsi="Arial"/>
                <w:b/>
                <w:sz w:val="18"/>
              </w:rPr>
            </w:pPr>
            <w:r w:rsidRPr="00462C33">
              <w:rPr>
                <w:rFonts w:ascii="Arial" w:eastAsia="DengXian"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DengXian" w:hAnsi="Arial"/>
                <w:b/>
                <w:sz w:val="18"/>
              </w:rPr>
            </w:pPr>
            <w:r w:rsidRPr="00462C33">
              <w:rPr>
                <w:rFonts w:ascii="Arial" w:eastAsia="DengXian"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DengXian" w:hAnsi="Arial"/>
                <w:b/>
                <w:sz w:val="18"/>
              </w:rPr>
            </w:pPr>
            <w:r w:rsidRPr="00462C33">
              <w:rPr>
                <w:rFonts w:ascii="Arial" w:eastAsia="DengXian"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DengXian" w:hAnsi="Arial" w:cs="Arial"/>
                <w:b/>
                <w:sz w:val="18"/>
                <w:szCs w:val="18"/>
              </w:rPr>
            </w:pPr>
            <w:r w:rsidRPr="00462C33">
              <w:rPr>
                <w:rFonts w:ascii="Arial" w:eastAsia="DengXian"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DengXian" w:hAnsi="Arial" w:cs="Arial"/>
                <w:b/>
                <w:sz w:val="18"/>
                <w:szCs w:val="18"/>
              </w:rPr>
            </w:pPr>
            <w:r w:rsidRPr="00462C33">
              <w:rPr>
                <w:rFonts w:ascii="Arial" w:eastAsia="DengXian"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DengXian"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DengXian"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DengXian"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DengXian"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DengXian"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DengXian"/>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DengXian"/>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DengXian"/>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DengXian"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DengXian" w:hAnsi="Arial" w:cs="Arial"/>
                <w:sz w:val="18"/>
                <w:szCs w:val="18"/>
              </w:rPr>
            </w:pPr>
            <w:r>
              <w:rPr>
                <w:rFonts w:ascii="Arial" w:eastAsia="DengXian" w:hAnsi="Arial" w:cs="Arial"/>
                <w:sz w:val="18"/>
                <w:szCs w:val="18"/>
              </w:rPr>
              <w:t>NotifCorreIdsSupport</w:t>
            </w: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DengXian" w:hAnsi="Arial" w:cs="Arial"/>
                <w:sz w:val="18"/>
                <w:szCs w:val="18"/>
                <w:lang w:val="en-US" w:eastAsia="zh-CN"/>
              </w:rPr>
            </w:pPr>
          </w:p>
          <w:p w14:paraId="5B325074"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344557D2" w14:textId="77777777" w:rsidR="00587983" w:rsidRPr="005A5FD9" w:rsidRDefault="00587983" w:rsidP="00587983">
            <w:pPr>
              <w:keepNext/>
              <w:keepLines/>
              <w:spacing w:after="0"/>
              <w:rPr>
                <w:rFonts w:ascii="Arial" w:eastAsia="DengXian" w:hAnsi="Arial" w:cs="Arial"/>
                <w:sz w:val="18"/>
                <w:szCs w:val="18"/>
                <w:lang w:val="en-US" w:eastAsia="zh-CN"/>
              </w:rPr>
            </w:pPr>
          </w:p>
          <w:p w14:paraId="6346D96C"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DengXian"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DengXian"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DengXian" w:hAnsi="Arial"/>
                <w:sz w:val="18"/>
              </w:rPr>
            </w:pPr>
            <w:r w:rsidRPr="00462C33">
              <w:rPr>
                <w:rFonts w:ascii="Arial" w:eastAsia="DengXian" w:hAnsi="Arial"/>
                <w:sz w:val="18"/>
              </w:rPr>
              <w:t>NOTE 1:</w:t>
            </w:r>
            <w:r w:rsidRPr="00462C33">
              <w:rPr>
                <w:rFonts w:ascii="Arial" w:eastAsia="DengXian" w:hAnsi="Arial"/>
                <w:sz w:val="18"/>
              </w:rPr>
              <w:tab/>
            </w:r>
            <w:r>
              <w:rPr>
                <w:rFonts w:ascii="Arial" w:eastAsia="DengXian"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DengXian" w:hAnsi="Arial"/>
                <w:sz w:val="18"/>
              </w:rPr>
              <w:t>.</w:t>
            </w:r>
            <w:r>
              <w:rPr>
                <w:rFonts w:ascii="Arial" w:eastAsia="DengXian"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DengXian"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DengXian"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DengXian"/>
        </w:rPr>
      </w:pPr>
    </w:p>
    <w:p w14:paraId="5FFDC378" w14:textId="77777777" w:rsidR="006672A0" w:rsidRPr="002178AD" w:rsidRDefault="006672A0">
      <w:pPr>
        <w:pStyle w:val="Heading4"/>
      </w:pPr>
      <w:bookmarkStart w:id="4593" w:name="_Toc28012804"/>
      <w:bookmarkStart w:id="4594" w:name="_Toc36039091"/>
      <w:bookmarkStart w:id="4595" w:name="_Toc44688507"/>
      <w:bookmarkStart w:id="4596" w:name="_Toc45133923"/>
      <w:bookmarkStart w:id="4597" w:name="_Toc49931603"/>
      <w:bookmarkStart w:id="4598" w:name="_Toc51762861"/>
      <w:bookmarkStart w:id="4599" w:name="_Toc58848497"/>
      <w:bookmarkStart w:id="4600" w:name="_Toc59017535"/>
      <w:bookmarkStart w:id="4601" w:name="_Toc66279524"/>
      <w:bookmarkStart w:id="4602" w:name="_Toc68168546"/>
      <w:bookmarkStart w:id="4603" w:name="_Toc83233011"/>
      <w:bookmarkStart w:id="4604" w:name="_Toc85549989"/>
      <w:bookmarkStart w:id="4605" w:name="_Toc90655471"/>
      <w:bookmarkStart w:id="4606" w:name="_Toc105600347"/>
      <w:bookmarkStart w:id="4607" w:name="_Toc122114354"/>
      <w:bookmarkStart w:id="4608" w:name="_Toc153789254"/>
      <w:bookmarkStart w:id="4609" w:name="_Toc185516148"/>
      <w:bookmarkStart w:id="4610" w:name="_Toc219190679"/>
      <w:r w:rsidRPr="002178AD">
        <w:t>6.4.2.5</w:t>
      </w:r>
      <w:r w:rsidRPr="002178AD">
        <w:tab/>
        <w:t>Void</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2540B7F9" w14:textId="77777777" w:rsidR="006672A0" w:rsidRPr="002178AD" w:rsidRDefault="006672A0">
      <w:pPr>
        <w:pStyle w:val="Heading4"/>
      </w:pPr>
      <w:bookmarkStart w:id="4611" w:name="_Toc28012805"/>
      <w:bookmarkStart w:id="4612" w:name="_Toc36039092"/>
      <w:bookmarkStart w:id="4613" w:name="_Toc44688508"/>
      <w:bookmarkStart w:id="4614" w:name="_Toc45133924"/>
      <w:bookmarkStart w:id="4615" w:name="_Toc49931604"/>
      <w:bookmarkStart w:id="4616" w:name="_Toc51762862"/>
      <w:bookmarkStart w:id="4617" w:name="_Toc58848498"/>
      <w:bookmarkStart w:id="4618" w:name="_Toc59017536"/>
      <w:bookmarkStart w:id="4619" w:name="_Toc66279525"/>
      <w:bookmarkStart w:id="4620" w:name="_Toc68168547"/>
      <w:bookmarkStart w:id="4621" w:name="_Toc83233012"/>
      <w:bookmarkStart w:id="4622" w:name="_Toc85549990"/>
      <w:bookmarkStart w:id="4623" w:name="_Toc90655472"/>
      <w:bookmarkStart w:id="4624" w:name="_Toc105600348"/>
      <w:bookmarkStart w:id="4625" w:name="_Toc122114355"/>
      <w:bookmarkStart w:id="4626" w:name="_Toc153789255"/>
      <w:bookmarkStart w:id="4627" w:name="_Toc185516149"/>
      <w:bookmarkStart w:id="4628" w:name="_Toc219190680"/>
      <w:r w:rsidRPr="002178AD">
        <w:t>6.4.2.</w:t>
      </w:r>
      <w:r w:rsidRPr="002178AD">
        <w:rPr>
          <w:lang w:eastAsia="zh-CN"/>
        </w:rPr>
        <w:t>6</w:t>
      </w:r>
      <w:r w:rsidRPr="002178AD">
        <w:tab/>
        <w:t xml:space="preserve">Type: </w:t>
      </w:r>
      <w:r w:rsidRPr="002178AD">
        <w:rPr>
          <w:lang w:val="en-US" w:eastAsia="zh-CN"/>
        </w:rPr>
        <w:t>PfdDataForAppExt</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Heading4"/>
      </w:pPr>
      <w:bookmarkStart w:id="4629" w:name="_Toc28012806"/>
      <w:bookmarkStart w:id="4630" w:name="_Toc36039093"/>
      <w:bookmarkStart w:id="4631" w:name="_Toc44688509"/>
      <w:bookmarkStart w:id="4632" w:name="_Toc45133925"/>
      <w:bookmarkStart w:id="4633" w:name="_Toc49931605"/>
      <w:bookmarkStart w:id="4634" w:name="_Toc51762863"/>
      <w:bookmarkStart w:id="4635" w:name="_Toc58848499"/>
      <w:bookmarkStart w:id="4636" w:name="_Toc59017537"/>
      <w:bookmarkStart w:id="4637" w:name="_Toc66279526"/>
      <w:bookmarkStart w:id="4638" w:name="_Toc68168548"/>
      <w:bookmarkStart w:id="4639" w:name="_Toc83233013"/>
      <w:bookmarkStart w:id="4640" w:name="_Toc85549991"/>
      <w:bookmarkStart w:id="4641" w:name="_Toc90655473"/>
      <w:bookmarkStart w:id="4642" w:name="_Toc105600349"/>
      <w:bookmarkStart w:id="4643" w:name="_Toc122114356"/>
      <w:bookmarkStart w:id="4644" w:name="_Toc153789256"/>
      <w:bookmarkStart w:id="4645" w:name="_Toc185516150"/>
      <w:bookmarkStart w:id="4646" w:name="_Toc219190681"/>
      <w:r w:rsidRPr="002178AD">
        <w:t>6.4.2.7</w:t>
      </w:r>
      <w:r w:rsidRPr="002178AD">
        <w:tab/>
        <w:t xml:space="preserve">Type </w:t>
      </w:r>
      <w:r w:rsidRPr="002178AD">
        <w:rPr>
          <w:rFonts w:eastAsia="DengXian"/>
        </w:rPr>
        <w:t>BdtPolicyData</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DengXian"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DengXian"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DengXian"/>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DengXian" w:hAnsi="Arial"/>
          <w:sz w:val="24"/>
        </w:rPr>
      </w:pPr>
      <w:r w:rsidRPr="002178AD">
        <w:rPr>
          <w:rFonts w:ascii="Arial" w:eastAsia="DengXian" w:hAnsi="Arial"/>
          <w:sz w:val="24"/>
        </w:rPr>
        <w:t>6.4.2.8</w:t>
      </w:r>
      <w:r w:rsidRPr="002178AD">
        <w:rPr>
          <w:rFonts w:ascii="Arial" w:eastAsia="DengXian"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Heading4"/>
      </w:pPr>
      <w:bookmarkStart w:id="4647" w:name="_Toc28012807"/>
      <w:bookmarkStart w:id="4648" w:name="_Toc36039094"/>
      <w:bookmarkStart w:id="4649" w:name="_Toc44688510"/>
      <w:bookmarkStart w:id="4650" w:name="_Toc45133926"/>
      <w:bookmarkStart w:id="4651" w:name="_Toc49931606"/>
      <w:bookmarkStart w:id="4652" w:name="_Toc51762864"/>
      <w:bookmarkStart w:id="4653" w:name="_Toc58848500"/>
      <w:bookmarkStart w:id="4654" w:name="_Toc59017538"/>
      <w:bookmarkStart w:id="4655" w:name="_Toc66279527"/>
      <w:bookmarkStart w:id="4656" w:name="_Toc68168549"/>
      <w:bookmarkStart w:id="4657" w:name="_Toc83233014"/>
      <w:bookmarkStart w:id="4658" w:name="_Toc85549992"/>
      <w:bookmarkStart w:id="4659" w:name="_Toc90655474"/>
      <w:bookmarkStart w:id="4660" w:name="_Toc105600350"/>
      <w:bookmarkStart w:id="4661" w:name="_Toc122114357"/>
      <w:bookmarkStart w:id="4662" w:name="_Toc153789257"/>
      <w:bookmarkStart w:id="4663" w:name="_Toc185516151"/>
      <w:bookmarkStart w:id="4664" w:name="_Toc219190682"/>
      <w:r w:rsidRPr="002178AD">
        <w:t>6.4.2.9</w:t>
      </w:r>
      <w:r w:rsidRPr="002178AD">
        <w:tab/>
        <w:t>Type IptvConfigData</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DengXian"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DengXian"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Heading4"/>
      </w:pPr>
      <w:bookmarkStart w:id="4665" w:name="_Toc28012808"/>
      <w:bookmarkStart w:id="4666" w:name="_Toc36039095"/>
      <w:bookmarkStart w:id="4667" w:name="_Toc44688511"/>
      <w:bookmarkStart w:id="4668" w:name="_Toc45133927"/>
      <w:bookmarkStart w:id="4669" w:name="_Toc49931607"/>
      <w:bookmarkStart w:id="4670" w:name="_Toc51762865"/>
      <w:bookmarkStart w:id="4671" w:name="_Toc58848501"/>
      <w:bookmarkStart w:id="4672" w:name="_Toc59017539"/>
      <w:bookmarkStart w:id="4673" w:name="_Toc66279528"/>
      <w:bookmarkStart w:id="4674" w:name="_Toc68168550"/>
      <w:bookmarkStart w:id="4675" w:name="_Toc83233015"/>
      <w:bookmarkStart w:id="4676" w:name="_Toc85549993"/>
      <w:bookmarkStart w:id="4677" w:name="_Toc90655475"/>
      <w:bookmarkStart w:id="4678" w:name="_Toc105600351"/>
      <w:bookmarkStart w:id="4679" w:name="_Toc122114358"/>
      <w:bookmarkStart w:id="4680" w:name="_Toc153789258"/>
      <w:bookmarkStart w:id="4681" w:name="_Toc185516152"/>
      <w:bookmarkStart w:id="4682" w:name="_Toc219190683"/>
      <w:r w:rsidRPr="002178AD">
        <w:t>6.4.2.10</w:t>
      </w:r>
      <w:r w:rsidRPr="002178AD">
        <w:tab/>
        <w:t>Type ApplicationDataSubs</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r>
              <w:rPr>
                <w:rFonts w:cs="Arial"/>
                <w:szCs w:val="18"/>
                <w:lang w:eastAsia="zh-CN"/>
              </w:rPr>
              <w:t>notifId</w:t>
            </w:r>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r>
              <w:rPr>
                <w:rFonts w:eastAsia="DengXian" w:cs="Arial"/>
                <w:szCs w:val="18"/>
              </w:rPr>
              <w:t>NotifCorreIdsSupport</w:t>
            </w: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DengXian" w:hAnsi="Arial" w:cs="Arial"/>
                <w:sz w:val="18"/>
                <w:szCs w:val="18"/>
                <w:lang w:val="en-US" w:eastAsia="zh-CN"/>
              </w:rPr>
            </w:pPr>
          </w:p>
          <w:p w14:paraId="081C3D46" w14:textId="77777777" w:rsidR="00E33D7F" w:rsidRPr="005A5FD9" w:rsidRDefault="00E33D7F" w:rsidP="00E33D7F">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3E675735" w14:textId="77777777" w:rsidR="00E33D7F" w:rsidRPr="005A5FD9" w:rsidRDefault="00E33D7F" w:rsidP="00E33D7F">
            <w:pPr>
              <w:keepNext/>
              <w:keepLines/>
              <w:spacing w:after="0"/>
              <w:rPr>
                <w:rFonts w:ascii="Arial" w:eastAsia="DengXian" w:hAnsi="Arial" w:cs="Arial"/>
                <w:sz w:val="18"/>
                <w:szCs w:val="18"/>
                <w:lang w:val="en-US" w:eastAsia="zh-CN"/>
              </w:rPr>
            </w:pPr>
          </w:p>
          <w:p w14:paraId="1D896F9C" w14:textId="77777777" w:rsidR="00E33D7F" w:rsidRPr="005A5FD9" w:rsidRDefault="00E33D7F" w:rsidP="00E33D7F">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DengXian"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Heading4"/>
      </w:pPr>
      <w:bookmarkStart w:id="4683" w:name="_Toc28012809"/>
      <w:bookmarkStart w:id="4684" w:name="_Toc36039096"/>
      <w:bookmarkStart w:id="4685" w:name="_Toc44688512"/>
      <w:bookmarkStart w:id="4686" w:name="_Toc45133928"/>
      <w:bookmarkStart w:id="4687" w:name="_Toc49931608"/>
      <w:bookmarkStart w:id="4688" w:name="_Toc51762866"/>
      <w:bookmarkStart w:id="4689" w:name="_Toc58848502"/>
      <w:bookmarkStart w:id="4690" w:name="_Toc59017540"/>
      <w:bookmarkStart w:id="4691" w:name="_Toc66279529"/>
      <w:bookmarkStart w:id="4692" w:name="_Toc68168551"/>
      <w:bookmarkStart w:id="4693" w:name="_Toc83233016"/>
      <w:bookmarkStart w:id="4694" w:name="_Toc85549994"/>
      <w:bookmarkStart w:id="4695" w:name="_Toc90655476"/>
      <w:bookmarkStart w:id="4696" w:name="_Toc105600352"/>
      <w:bookmarkStart w:id="4697" w:name="_Toc122114359"/>
      <w:bookmarkStart w:id="4698" w:name="_Toc153789259"/>
      <w:bookmarkStart w:id="4699" w:name="_Toc185516153"/>
      <w:bookmarkStart w:id="4700" w:name="_Toc219190684"/>
      <w:r w:rsidRPr="002178AD">
        <w:t>6.4.2.</w:t>
      </w:r>
      <w:r w:rsidRPr="002178AD">
        <w:rPr>
          <w:lang w:eastAsia="zh-CN"/>
        </w:rPr>
        <w:t>11</w:t>
      </w:r>
      <w:r w:rsidRPr="002178AD">
        <w:tab/>
        <w:t>Type ApplicationDataChangeNotif</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r>
              <w:rPr>
                <w:rFonts w:cs="Arial"/>
                <w:szCs w:val="18"/>
                <w:lang w:eastAsia="zh-CN"/>
              </w:rPr>
              <w:t>notifId</w:t>
            </w:r>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r>
              <w:rPr>
                <w:rFonts w:eastAsia="DengXian" w:cs="Arial"/>
                <w:szCs w:val="18"/>
              </w:rPr>
              <w:t>NotifCorreIdsSupport</w:t>
            </w: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Heading4"/>
      </w:pPr>
      <w:bookmarkStart w:id="4701" w:name="_Toc28012810"/>
      <w:bookmarkStart w:id="4702" w:name="_Toc36039097"/>
      <w:bookmarkStart w:id="4703" w:name="_Toc44688513"/>
      <w:bookmarkStart w:id="4704" w:name="_Toc45133929"/>
      <w:bookmarkStart w:id="4705" w:name="_Toc49931609"/>
      <w:bookmarkStart w:id="4706" w:name="_Toc51762867"/>
      <w:bookmarkStart w:id="4707" w:name="_Toc58848503"/>
      <w:bookmarkStart w:id="4708" w:name="_Toc59017541"/>
      <w:bookmarkStart w:id="4709" w:name="_Toc66279530"/>
      <w:bookmarkStart w:id="4710" w:name="_Toc68168552"/>
      <w:bookmarkStart w:id="4711" w:name="_Toc83233017"/>
      <w:bookmarkStart w:id="4712" w:name="_Toc85549995"/>
      <w:bookmarkStart w:id="4713" w:name="_Toc90655477"/>
      <w:bookmarkStart w:id="4714" w:name="_Toc105600353"/>
      <w:bookmarkStart w:id="4715" w:name="_Toc122114360"/>
      <w:bookmarkStart w:id="4716" w:name="_Toc153789260"/>
      <w:bookmarkStart w:id="4717" w:name="_Toc185516154"/>
      <w:bookmarkStart w:id="4718" w:name="_Toc219190685"/>
      <w:r w:rsidRPr="002178AD">
        <w:t>6.4.2.12</w:t>
      </w:r>
      <w:r w:rsidRPr="002178AD">
        <w:tab/>
        <w:t>Type DataFilter</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DengXian"/>
              </w:rPr>
              <w:t> </w:t>
            </w:r>
            <w:r w:rsidR="00C62E50">
              <w:rPr>
                <w:rFonts w:eastAsia="DengXian"/>
              </w:rPr>
              <w:t>3</w:t>
            </w:r>
            <w:r w:rsidR="00E74BAC">
              <w:rPr>
                <w:rFonts w:eastAsia="DengXian"/>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DengXian"/>
              </w:rPr>
              <w:t> </w:t>
            </w:r>
            <w:r w:rsidR="00C62E50">
              <w:rPr>
                <w:rFonts w:eastAsia="DengXian"/>
              </w:rPr>
              <w:t>3</w:t>
            </w:r>
            <w:r w:rsidR="00E74BAC">
              <w:rPr>
                <w:rFonts w:eastAsia="DengXian"/>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DengXian"/>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DengXian"/>
              </w:rPr>
              <w:t> </w:t>
            </w:r>
            <w:r w:rsidR="00C62E50">
              <w:rPr>
                <w:rFonts w:eastAsia="DengXian"/>
              </w:rPr>
              <w:t>3</w:t>
            </w:r>
            <w:r>
              <w:rPr>
                <w:rFonts w:eastAsia="DengXian"/>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w:t>
            </w:r>
            <w:r w:rsidRPr="00505E56">
              <w:rPr>
                <w:rFonts w:ascii="Arial" w:eastAsia="DengXian" w:hAnsi="Arial"/>
                <w:sz w:val="18"/>
              </w:rPr>
              <w:t>AM Influence Data, DNAI EAS Mappings, ECS Address Roaming Data</w:t>
            </w:r>
            <w:r>
              <w:rPr>
                <w:rFonts w:ascii="Arial" w:eastAsia="DengXian" w:hAnsi="Arial"/>
                <w:sz w:val="18"/>
              </w:rPr>
              <w:t xml:space="preserve">, and </w:t>
            </w:r>
            <w:r w:rsidRPr="008C2C6F">
              <w:rPr>
                <w:rFonts w:ascii="Arial" w:eastAsia="DengXian" w:hAnsi="Arial"/>
                <w:sz w:val="18"/>
              </w:rPr>
              <w:t>Non-3GPP Device Identifier Information</w:t>
            </w:r>
            <w:r w:rsidRPr="00505E56">
              <w:rPr>
                <w:rFonts w:ascii="Arial" w:eastAsia="DengXian"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and </w:t>
            </w:r>
            <w:r w:rsidRPr="00505E56">
              <w:rPr>
                <w:rFonts w:ascii="Arial" w:eastAsia="DengXian"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w:t>
            </w:r>
            <w:r w:rsidRPr="00505E56">
              <w:rPr>
                <w:rFonts w:ascii="Arial" w:eastAsia="DengXian" w:hAnsi="Arial"/>
                <w:sz w:val="18"/>
              </w:rPr>
              <w:t>AM Influence Data</w:t>
            </w:r>
            <w:r>
              <w:rPr>
                <w:rFonts w:ascii="Arial" w:eastAsia="DengXian" w:hAnsi="Arial"/>
                <w:sz w:val="18"/>
              </w:rPr>
              <w:t xml:space="preserve">, and </w:t>
            </w:r>
            <w:r w:rsidRPr="008C2C6F">
              <w:rPr>
                <w:rFonts w:ascii="Arial" w:eastAsia="DengXian" w:hAnsi="Arial"/>
                <w:sz w:val="18"/>
              </w:rPr>
              <w:t>Non-3GPP Device Identifier Information</w:t>
            </w:r>
            <w:r w:rsidRPr="00505E56">
              <w:rPr>
                <w:rFonts w:ascii="Arial" w:eastAsia="DengXian" w:hAnsi="Arial"/>
                <w:sz w:val="18"/>
              </w:rPr>
              <w:t>.</w:t>
            </w:r>
            <w:r>
              <w:rPr>
                <w:rFonts w:ascii="Arial" w:eastAsia="DengXian"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DengXian" w:hAnsi="Arial"/>
                <w:sz w:val="18"/>
              </w:rPr>
              <w:t>Service Parameter Data.</w:t>
            </w:r>
            <w:r w:rsidRPr="00505E56">
              <w:rPr>
                <w:rFonts w:ascii="Arial" w:hAnsi="Arial"/>
                <w:noProof/>
                <w:sz w:val="18"/>
              </w:rPr>
              <w:t xml:space="preserve"> The "appIds" attribute is applicable to the PFD Data,</w:t>
            </w:r>
            <w:r w:rsidRPr="00505E56">
              <w:rPr>
                <w:rFonts w:ascii="Arial" w:eastAsia="DengXian"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DengXian"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DengXian"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DengXian"/>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DengXian"/>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DengXian"/>
        </w:rPr>
      </w:pPr>
      <w:bookmarkStart w:id="4719" w:name="_Toc28012811"/>
      <w:bookmarkStart w:id="4720" w:name="_Toc36039098"/>
      <w:bookmarkStart w:id="4721" w:name="_Toc44688514"/>
      <w:bookmarkStart w:id="4722" w:name="_Toc45133930"/>
      <w:bookmarkStart w:id="4723" w:name="_Toc49931610"/>
      <w:bookmarkStart w:id="4724" w:name="_Toc51762868"/>
      <w:bookmarkStart w:id="4725" w:name="_Toc58848504"/>
      <w:bookmarkStart w:id="4726" w:name="_Toc59017542"/>
      <w:bookmarkStart w:id="4727" w:name="_Toc66279531"/>
      <w:bookmarkStart w:id="4728" w:name="_Toc68168553"/>
      <w:bookmarkStart w:id="4729" w:name="_Toc83233018"/>
      <w:bookmarkStart w:id="4730" w:name="_Toc85549996"/>
      <w:bookmarkStart w:id="4731" w:name="_Toc90655478"/>
      <w:bookmarkStart w:id="4732" w:name="_Toc105600354"/>
      <w:bookmarkStart w:id="4733" w:name="_Toc122114361"/>
      <w:bookmarkStart w:id="4734" w:name="_Toc153789261"/>
      <w:bookmarkStart w:id="4735" w:name="_Toc185516155"/>
      <w:r w:rsidRPr="002178AD">
        <w:rPr>
          <w:rFonts w:eastAsia="DengXian"/>
        </w:rPr>
        <w:t>NOTE:</w:t>
      </w:r>
      <w:r w:rsidRPr="002178AD">
        <w:rPr>
          <w:rFonts w:eastAsia="DengXian"/>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DengXian"/>
        </w:rPr>
        <w:t>attributes</w:t>
      </w:r>
      <w:r w:rsidRPr="002178AD">
        <w:rPr>
          <w:rFonts w:eastAsia="DengXian"/>
        </w:rPr>
        <w:t>. Note also that, if the "anyUeInd" attribute is present together with the "internalGroupIds", "supis", "ueIpv4s", "ueIpv6s"</w:t>
      </w:r>
      <w:r>
        <w:rPr>
          <w:rFonts w:eastAsia="DengXian"/>
        </w:rPr>
        <w:t>,</w:t>
      </w:r>
      <w:r w:rsidRPr="002178AD">
        <w:rPr>
          <w:rFonts w:eastAsia="DengXian"/>
        </w:rPr>
        <w:t xml:space="preserve"> "ueMacs"</w:t>
      </w:r>
      <w:r>
        <w:rPr>
          <w:rFonts w:eastAsia="DengXian"/>
        </w:rPr>
        <w:t>, and/or</w:t>
      </w:r>
      <w:r w:rsidRPr="000C2D91">
        <w:rPr>
          <w:rFonts w:eastAsia="DengXian"/>
        </w:rPr>
        <w:t xml:space="preserve"> </w:t>
      </w:r>
      <w:r>
        <w:rPr>
          <w:rFonts w:eastAsia="DengXian"/>
        </w:rPr>
        <w:t xml:space="preserve">when the </w:t>
      </w:r>
      <w:r w:rsidRPr="002178AD">
        <w:rPr>
          <w:rFonts w:eastAsia="DengXian"/>
        </w:rPr>
        <w:t>"</w:t>
      </w:r>
      <w:r>
        <w:rPr>
          <w:rFonts w:eastAsia="DengXian"/>
        </w:rPr>
        <w:t>VPSUrsp_HPLMNFilter</w:t>
      </w:r>
      <w:r w:rsidRPr="002178AD">
        <w:rPr>
          <w:rFonts w:eastAsia="DengXian"/>
        </w:rPr>
        <w:t>"</w:t>
      </w:r>
      <w:r>
        <w:rPr>
          <w:rFonts w:eastAsia="DengXian"/>
        </w:rPr>
        <w:t xml:space="preserve"> feature is supported, </w:t>
      </w:r>
      <w:r w:rsidRPr="002178AD">
        <w:rPr>
          <w:rFonts w:eastAsia="DengXian"/>
        </w:rPr>
        <w:t>"</w:t>
      </w:r>
      <w:r>
        <w:rPr>
          <w:rFonts w:eastAsia="DengXian"/>
        </w:rPr>
        <w:t>roamUeNetDescs</w:t>
      </w:r>
      <w:r w:rsidRPr="002178AD">
        <w:rPr>
          <w:rFonts w:eastAsia="DengXian"/>
        </w:rPr>
        <w:t>" attributes</w:t>
      </w:r>
      <w:r>
        <w:rPr>
          <w:rFonts w:eastAsia="DengXian"/>
        </w:rPr>
        <w:t>,</w:t>
      </w:r>
      <w:r w:rsidRPr="002178AD">
        <w:rPr>
          <w:rFonts w:eastAsia="DengXian"/>
        </w:rPr>
        <w:t xml:space="preserve"> the subscription will not match any resource, since according to clause 6.4.2.15 only one of the the "supi", "anyUeInd", "interGroupId", "ueIpv4", "ueIpv6"</w:t>
      </w:r>
      <w:r>
        <w:rPr>
          <w:rFonts w:eastAsia="DengXian"/>
        </w:rPr>
        <w:t xml:space="preserve">, </w:t>
      </w:r>
      <w:r w:rsidRPr="002178AD">
        <w:rPr>
          <w:rFonts w:eastAsia="DengXian"/>
        </w:rPr>
        <w:t>"ueMac"</w:t>
      </w:r>
      <w:r>
        <w:rPr>
          <w:rFonts w:eastAsia="DengXian"/>
        </w:rPr>
        <w:t xml:space="preserve">, or when the </w:t>
      </w:r>
      <w:r w:rsidRPr="002178AD">
        <w:rPr>
          <w:rFonts w:eastAsia="DengXian"/>
        </w:rPr>
        <w:t>"</w:t>
      </w:r>
      <w:r w:rsidRPr="00A67410">
        <w:rPr>
          <w:rFonts w:eastAsia="DengXian"/>
        </w:rPr>
        <w:t>VPSUrsp_HPLMNFilter</w:t>
      </w:r>
      <w:r w:rsidRPr="002178AD">
        <w:rPr>
          <w:rFonts w:eastAsia="DengXian"/>
        </w:rPr>
        <w:t>"</w:t>
      </w:r>
      <w:r>
        <w:rPr>
          <w:rFonts w:eastAsia="DengXian"/>
        </w:rPr>
        <w:t xml:space="preserve"> feature is supported,</w:t>
      </w:r>
      <w:r w:rsidRPr="002178AD">
        <w:rPr>
          <w:rFonts w:eastAsia="DengXian"/>
        </w:rPr>
        <w:t xml:space="preserve"> "</w:t>
      </w:r>
      <w:r>
        <w:rPr>
          <w:rFonts w:eastAsia="DengXian"/>
        </w:rPr>
        <w:t>roamUeNetDescs</w:t>
      </w:r>
      <w:r w:rsidRPr="002178AD">
        <w:rPr>
          <w:rFonts w:eastAsia="DengXian"/>
        </w:rPr>
        <w:t xml:space="preserve">" </w:t>
      </w:r>
      <w:r>
        <w:rPr>
          <w:rFonts w:eastAsia="DengXian"/>
        </w:rPr>
        <w:t>attributes</w:t>
      </w:r>
      <w:r w:rsidRPr="002178AD">
        <w:rPr>
          <w:rFonts w:eastAsia="DengXian"/>
        </w:rPr>
        <w:t xml:space="preserve"> are simultaneously present in the resource.</w:t>
      </w:r>
      <w:r w:rsidRPr="002178AD">
        <w:rPr>
          <w:rFonts w:eastAsia="DengXian"/>
        </w:rPr>
        <w:br/>
        <w:t>When the "anyUeInd" attribute is related to the subscription to notification of changes of the AM Influence data resource(s), and it refers to any UE using the service(s) identified by the corresponding DNN and</w:t>
      </w:r>
      <w:r>
        <w:rPr>
          <w:rFonts w:eastAsia="DengXian"/>
        </w:rPr>
        <w:t>/or</w:t>
      </w:r>
      <w:r w:rsidRPr="002178AD">
        <w:rPr>
          <w:rFonts w:eastAsia="DengXian"/>
        </w:rPr>
        <w:t xml:space="preserve"> S-NSSAI, the "anyUeInd" attribute is present together with the </w:t>
      </w:r>
      <w:r>
        <w:rPr>
          <w:rFonts w:eastAsia="DengXian"/>
        </w:rPr>
        <w:t>"dnnSnssaiInfos"</w:t>
      </w:r>
      <w:r w:rsidRPr="002178AD">
        <w:rPr>
          <w:rFonts w:eastAsia="DengXian"/>
        </w:rPr>
        <w:t xml:space="preserve"> propert</w:t>
      </w:r>
      <w:r>
        <w:rPr>
          <w:rFonts w:eastAsia="DengXian"/>
        </w:rPr>
        <w:t>y</w:t>
      </w:r>
      <w:r w:rsidRPr="002178AD">
        <w:rPr>
          <w:rFonts w:eastAsia="DengXian"/>
        </w:rPr>
        <w:t>. Note also that, if the "anyUeInd" attribute is present together with the "internalGroupIds"</w:t>
      </w:r>
      <w:r>
        <w:rPr>
          <w:rFonts w:eastAsia="DengXian"/>
        </w:rPr>
        <w:t>,</w:t>
      </w:r>
      <w:r w:rsidRPr="002178AD">
        <w:rPr>
          <w:rFonts w:eastAsia="DengXian"/>
        </w:rPr>
        <w:t>"supis"</w:t>
      </w:r>
      <w:r>
        <w:rPr>
          <w:rFonts w:eastAsia="DengXian"/>
        </w:rPr>
        <w:t>,</w:t>
      </w:r>
      <w:r w:rsidRPr="002178AD">
        <w:rPr>
          <w:rFonts w:eastAsia="DengXian"/>
        </w:rPr>
        <w:t xml:space="preserve"> </w:t>
      </w:r>
      <w:r>
        <w:rPr>
          <w:rFonts w:eastAsia="DengXian"/>
        </w:rPr>
        <w:t xml:space="preserve">and/or when the </w:t>
      </w:r>
      <w:r w:rsidRPr="002178AD">
        <w:rPr>
          <w:rFonts w:eastAsia="DengXian"/>
        </w:rPr>
        <w:t>"</w:t>
      </w:r>
      <w:r w:rsidRPr="00A46EAE">
        <w:rPr>
          <w:rFonts w:eastAsia="DengXian"/>
        </w:rPr>
        <w:t>DCAMP_HPLMNFilter</w:t>
      </w:r>
      <w:r w:rsidRPr="002178AD">
        <w:rPr>
          <w:rFonts w:eastAsia="DengXian"/>
        </w:rPr>
        <w:t>"</w:t>
      </w:r>
      <w:r>
        <w:rPr>
          <w:rFonts w:eastAsia="DengXian"/>
        </w:rPr>
        <w:t xml:space="preserve"> feature is supported, </w:t>
      </w:r>
      <w:r w:rsidRPr="002178AD">
        <w:rPr>
          <w:rFonts w:eastAsia="DengXian"/>
        </w:rPr>
        <w:t>"</w:t>
      </w:r>
      <w:r w:rsidRPr="0028337E">
        <w:rPr>
          <w:rFonts w:eastAsia="DengXian"/>
        </w:rPr>
        <w:t>roamUePlmnIds</w:t>
      </w:r>
      <w:r w:rsidRPr="002178AD">
        <w:rPr>
          <w:rFonts w:eastAsia="DengXian"/>
        </w:rPr>
        <w:t>"</w:t>
      </w:r>
      <w:r>
        <w:rPr>
          <w:rFonts w:eastAsia="DengXian"/>
        </w:rPr>
        <w:t xml:space="preserve"> </w:t>
      </w:r>
      <w:r w:rsidRPr="002178AD">
        <w:rPr>
          <w:rFonts w:eastAsia="DengXian"/>
        </w:rPr>
        <w:t>attributes</w:t>
      </w:r>
      <w:r>
        <w:rPr>
          <w:rFonts w:eastAsia="DengXian"/>
        </w:rPr>
        <w:t>,</w:t>
      </w:r>
      <w:r w:rsidRPr="002178AD">
        <w:rPr>
          <w:rFonts w:eastAsia="DengXian"/>
        </w:rPr>
        <w:t xml:space="preserve"> the subscription will not match any resource, since according to clause 6.4.2.16 only one of the the "supi", "anyUeInd", "interGroupId"</w:t>
      </w:r>
      <w:r>
        <w:rPr>
          <w:rFonts w:eastAsia="DengXian"/>
        </w:rPr>
        <w:t xml:space="preserve">, or when the </w:t>
      </w:r>
      <w:r w:rsidRPr="002178AD">
        <w:rPr>
          <w:rFonts w:eastAsia="DengXian"/>
        </w:rPr>
        <w:t>"</w:t>
      </w:r>
      <w:r w:rsidRPr="00A46EAE">
        <w:rPr>
          <w:rFonts w:eastAsia="DengXian"/>
        </w:rPr>
        <w:t>DCAMP_HPLMNFilter</w:t>
      </w:r>
      <w:r w:rsidRPr="002178AD">
        <w:rPr>
          <w:rFonts w:eastAsia="DengXian"/>
        </w:rPr>
        <w:t>"</w:t>
      </w:r>
      <w:r>
        <w:rPr>
          <w:rFonts w:eastAsia="DengXian"/>
        </w:rPr>
        <w:t xml:space="preserve"> feature is supported,</w:t>
      </w:r>
      <w:r w:rsidRPr="002178AD">
        <w:rPr>
          <w:rFonts w:eastAsia="DengXian"/>
        </w:rPr>
        <w:t xml:space="preserve"> "</w:t>
      </w:r>
      <w:r w:rsidRPr="0028337E">
        <w:rPr>
          <w:rFonts w:eastAsia="DengXian"/>
        </w:rPr>
        <w:t>roamUePlmnIds</w:t>
      </w:r>
      <w:r w:rsidRPr="002178AD">
        <w:rPr>
          <w:rFonts w:eastAsia="DengXian"/>
        </w:rPr>
        <w:t xml:space="preserve">" </w:t>
      </w:r>
      <w:r>
        <w:rPr>
          <w:rFonts w:eastAsia="DengXian"/>
        </w:rPr>
        <w:t>attributes</w:t>
      </w:r>
      <w:r w:rsidRPr="002178AD">
        <w:rPr>
          <w:rFonts w:eastAsia="DengXian"/>
        </w:rPr>
        <w:t xml:space="preserve"> are simultaneously present in the resource.</w:t>
      </w:r>
    </w:p>
    <w:p w14:paraId="1C049DC4" w14:textId="77777777" w:rsidR="006672A0" w:rsidRPr="002178AD" w:rsidRDefault="006672A0" w:rsidP="005D76E9">
      <w:pPr>
        <w:pStyle w:val="Heading4"/>
      </w:pPr>
      <w:bookmarkStart w:id="4736" w:name="_Toc219190686"/>
      <w:r w:rsidRPr="002178AD">
        <w:t>6.4.2.13</w:t>
      </w:r>
      <w:r w:rsidRPr="002178AD">
        <w:tab/>
        <w:t>Void</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782527AA" w14:textId="77777777" w:rsidR="006672A0" w:rsidRPr="002178AD" w:rsidRDefault="006672A0">
      <w:pPr>
        <w:pStyle w:val="Heading4"/>
      </w:pPr>
      <w:bookmarkStart w:id="4737" w:name="_Toc36039099"/>
      <w:bookmarkStart w:id="4738" w:name="_Toc44688515"/>
      <w:bookmarkStart w:id="4739" w:name="_Toc45133931"/>
      <w:bookmarkStart w:id="4740" w:name="_Toc49931611"/>
      <w:bookmarkStart w:id="4741" w:name="_Toc51762869"/>
      <w:bookmarkStart w:id="4742" w:name="_Toc58848505"/>
      <w:bookmarkStart w:id="4743" w:name="_Toc59017543"/>
      <w:bookmarkStart w:id="4744" w:name="_Toc66279532"/>
      <w:bookmarkStart w:id="4745" w:name="_Toc68168554"/>
      <w:bookmarkStart w:id="4746" w:name="_Toc83233019"/>
      <w:bookmarkStart w:id="4747" w:name="_Toc85549997"/>
      <w:bookmarkStart w:id="4748" w:name="_Toc90655479"/>
      <w:bookmarkStart w:id="4749" w:name="_Toc105600355"/>
      <w:bookmarkStart w:id="4750" w:name="_Toc122114362"/>
      <w:bookmarkStart w:id="4751" w:name="_Toc153789262"/>
      <w:bookmarkStart w:id="4752" w:name="_Toc185516156"/>
      <w:bookmarkStart w:id="4753" w:name="_Toc219190687"/>
      <w:r w:rsidRPr="002178AD">
        <w:t>6.4.2.</w:t>
      </w:r>
      <w:r w:rsidRPr="002178AD">
        <w:rPr>
          <w:lang w:eastAsia="zh-CN"/>
        </w:rPr>
        <w:t>14</w:t>
      </w:r>
      <w:r w:rsidRPr="002178AD">
        <w:tab/>
        <w:t>Type TrafficInfluDataNotif</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DengXian"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r>
              <w:rPr>
                <w:rFonts w:ascii="Arial" w:eastAsia="DengXian" w:hAnsi="Arial" w:cs="Arial"/>
                <w:sz w:val="18"/>
                <w:szCs w:val="18"/>
              </w:rPr>
              <w:t>NotifCorreIdsSupport</w:t>
            </w:r>
          </w:p>
        </w:tc>
      </w:tr>
    </w:tbl>
    <w:p w14:paraId="48217FD9" w14:textId="77777777" w:rsidR="006672A0" w:rsidRPr="002178AD" w:rsidRDefault="006672A0"/>
    <w:p w14:paraId="48327B3A" w14:textId="77777777" w:rsidR="006672A0" w:rsidRPr="002178AD" w:rsidRDefault="006672A0">
      <w:pPr>
        <w:pStyle w:val="Heading4"/>
      </w:pPr>
      <w:bookmarkStart w:id="4754" w:name="_Toc28013555"/>
      <w:bookmarkStart w:id="4755" w:name="_Toc36039100"/>
      <w:bookmarkStart w:id="4756" w:name="_Toc44688516"/>
      <w:bookmarkStart w:id="4757" w:name="_Toc45133932"/>
      <w:bookmarkStart w:id="4758" w:name="_Toc49931612"/>
      <w:bookmarkStart w:id="4759" w:name="_Toc51762870"/>
      <w:bookmarkStart w:id="4760" w:name="_Toc58848506"/>
      <w:bookmarkStart w:id="4761" w:name="_Toc59017544"/>
      <w:bookmarkStart w:id="4762" w:name="_Toc66279533"/>
      <w:bookmarkStart w:id="4763" w:name="_Toc68168555"/>
      <w:bookmarkStart w:id="4764" w:name="_Toc83233020"/>
      <w:bookmarkStart w:id="4765" w:name="_Toc85549998"/>
      <w:bookmarkStart w:id="4766" w:name="_Toc90655480"/>
      <w:bookmarkStart w:id="4767" w:name="_Toc105600356"/>
      <w:bookmarkStart w:id="4768" w:name="_Toc122114363"/>
      <w:bookmarkStart w:id="4769" w:name="_Toc153789263"/>
      <w:bookmarkStart w:id="4770" w:name="_Toc185516157"/>
      <w:bookmarkStart w:id="4771" w:name="_Toc219190688"/>
      <w:r w:rsidRPr="002178AD">
        <w:t>6.4.2.15</w:t>
      </w:r>
      <w:r w:rsidRPr="002178AD">
        <w:tab/>
        <w:t xml:space="preserve">Type </w:t>
      </w:r>
      <w:bookmarkEnd w:id="4754"/>
      <w:r w:rsidRPr="002178AD">
        <w:t>ServiceParameterData</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2"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2"/>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Heading4"/>
      </w:pPr>
      <w:bookmarkStart w:id="4773" w:name="_Toc153789264"/>
      <w:bookmarkStart w:id="4774" w:name="_Toc185516158"/>
      <w:bookmarkStart w:id="4775" w:name="_Toc219190689"/>
      <w:r w:rsidRPr="002178AD">
        <w:t>6.4.2.15A</w:t>
      </w:r>
      <w:r w:rsidRPr="002178AD">
        <w:tab/>
        <w:t>Type ServiceParameterDataPatch</w:t>
      </w:r>
      <w:bookmarkEnd w:id="4773"/>
      <w:bookmarkEnd w:id="4774"/>
      <w:bookmarkEnd w:id="4775"/>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Heading4"/>
      </w:pPr>
      <w:bookmarkStart w:id="4776" w:name="_Toc83233021"/>
      <w:bookmarkStart w:id="4777" w:name="_Toc85549999"/>
      <w:bookmarkStart w:id="4778" w:name="_Toc90655481"/>
      <w:bookmarkStart w:id="4779" w:name="_Toc105600357"/>
      <w:bookmarkStart w:id="4780" w:name="_Toc122114364"/>
      <w:bookmarkStart w:id="4781" w:name="_Toc153789265"/>
      <w:bookmarkStart w:id="4782" w:name="_Toc185516159"/>
      <w:bookmarkStart w:id="4783" w:name="_Toc219190690"/>
      <w:r w:rsidRPr="002178AD">
        <w:t>6.4.2.</w:t>
      </w:r>
      <w:r w:rsidR="004C570F" w:rsidRPr="002178AD">
        <w:t>16</w:t>
      </w:r>
      <w:r w:rsidRPr="002178AD">
        <w:tab/>
        <w:t xml:space="preserve">Type </w:t>
      </w:r>
      <w:r w:rsidRPr="002178AD">
        <w:rPr>
          <w:rFonts w:eastAsia="DengXian"/>
        </w:rPr>
        <w:t>AmInfluData</w:t>
      </w:r>
      <w:bookmarkEnd w:id="4776"/>
      <w:bookmarkEnd w:id="4777"/>
      <w:bookmarkEnd w:id="4778"/>
      <w:bookmarkEnd w:id="4779"/>
      <w:bookmarkEnd w:id="4780"/>
      <w:bookmarkEnd w:id="4781"/>
      <w:bookmarkEnd w:id="4782"/>
      <w:bookmarkEnd w:id="4783"/>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DengXian" w:hAnsi="Arial" w:cs="Arial"/>
                <w:sz w:val="18"/>
                <w:szCs w:val="18"/>
              </w:rPr>
            </w:pPr>
            <w:r w:rsidRPr="0059420F">
              <w:rPr>
                <w:rFonts w:ascii="Arial" w:eastAsia="DengXian"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DengXian"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DengXian"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DengXian"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DengXian"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Heading4"/>
      </w:pPr>
      <w:bookmarkStart w:id="4784" w:name="_Toc83233022"/>
      <w:bookmarkStart w:id="4785" w:name="_Toc85550000"/>
      <w:bookmarkStart w:id="4786" w:name="_Toc90655482"/>
      <w:bookmarkStart w:id="4787" w:name="_Toc105600358"/>
      <w:bookmarkStart w:id="4788" w:name="_Toc122114365"/>
      <w:bookmarkStart w:id="4789" w:name="_Toc153789266"/>
      <w:bookmarkStart w:id="4790" w:name="_Toc185516160"/>
      <w:bookmarkStart w:id="4791" w:name="_Toc219190691"/>
      <w:r w:rsidRPr="002178AD">
        <w:t>6.4.2.</w:t>
      </w:r>
      <w:r w:rsidR="004C570F" w:rsidRPr="002178AD">
        <w:t>17</w:t>
      </w:r>
      <w:r w:rsidRPr="002178AD">
        <w:tab/>
        <w:t xml:space="preserve">Type </w:t>
      </w:r>
      <w:r w:rsidRPr="002178AD">
        <w:rPr>
          <w:rFonts w:eastAsia="DengXian"/>
        </w:rPr>
        <w:t>AmInfluDataPatch</w:t>
      </w:r>
      <w:bookmarkEnd w:id="4784"/>
      <w:bookmarkEnd w:id="4785"/>
      <w:bookmarkEnd w:id="4786"/>
      <w:bookmarkEnd w:id="4787"/>
      <w:bookmarkEnd w:id="4788"/>
      <w:bookmarkEnd w:id="4789"/>
      <w:bookmarkEnd w:id="4790"/>
      <w:bookmarkEnd w:id="4791"/>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DengXian"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DengXian"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DengXian"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DengXian"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DengXian"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792" w:name="_Toc28012812"/>
      <w:bookmarkStart w:id="4793" w:name="_Toc36039101"/>
      <w:bookmarkStart w:id="4794" w:name="_Toc44688517"/>
      <w:bookmarkStart w:id="4795" w:name="_Toc45133933"/>
      <w:bookmarkStart w:id="4796" w:name="_Toc49931613"/>
      <w:bookmarkStart w:id="4797" w:name="_Toc51762871"/>
      <w:bookmarkStart w:id="4798" w:name="_Toc58848507"/>
      <w:bookmarkStart w:id="4799" w:name="_Toc59017545"/>
      <w:bookmarkStart w:id="4800" w:name="_Toc66279534"/>
      <w:bookmarkStart w:id="4801" w:name="_Toc68168556"/>
      <w:bookmarkStart w:id="4802" w:name="_Toc83233023"/>
    </w:p>
    <w:p w14:paraId="7A4E34AB" w14:textId="77777777" w:rsidR="00187758" w:rsidRPr="002178AD" w:rsidRDefault="00187758" w:rsidP="00187758">
      <w:pPr>
        <w:pStyle w:val="Heading4"/>
      </w:pPr>
      <w:bookmarkStart w:id="4803" w:name="_Toc153789267"/>
      <w:bookmarkStart w:id="4804" w:name="_Toc185516161"/>
      <w:bookmarkStart w:id="4805" w:name="_Toc219190692"/>
      <w:r w:rsidRPr="002178AD">
        <w:t>6.4.2.1</w:t>
      </w:r>
      <w:r>
        <w:t>8</w:t>
      </w:r>
      <w:r w:rsidRPr="002178AD">
        <w:tab/>
        <w:t xml:space="preserve">Type </w:t>
      </w:r>
      <w:r w:rsidR="002078F4">
        <w:rPr>
          <w:rFonts w:eastAsia="DengXian"/>
        </w:rPr>
        <w:t>AfRequestedQos</w:t>
      </w:r>
      <w:r w:rsidR="002078F4" w:rsidRPr="002178AD">
        <w:rPr>
          <w:rFonts w:eastAsia="DengXian"/>
        </w:rPr>
        <w:t>Data</w:t>
      </w:r>
      <w:bookmarkEnd w:id="4803"/>
      <w:bookmarkEnd w:id="4804"/>
      <w:bookmarkEnd w:id="4805"/>
    </w:p>
    <w:p w14:paraId="2547805B" w14:textId="77777777" w:rsidR="007108A9" w:rsidRPr="002178AD" w:rsidRDefault="007108A9" w:rsidP="007108A9">
      <w:pPr>
        <w:pStyle w:val="TH"/>
      </w:pPr>
      <w:bookmarkStart w:id="4806"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DengXian"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DengXian"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DengXian"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DengXian"/>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DengXian"/>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DengXian"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DengXian"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DengXian"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DengXian"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DengXian"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DengXian"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DengXian"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DengXian"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DengXian"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Heading4"/>
      </w:pPr>
      <w:bookmarkStart w:id="4807" w:name="_Toc185516162"/>
      <w:bookmarkStart w:id="4808" w:name="_Toc219190693"/>
      <w:r w:rsidRPr="002178AD">
        <w:t>6.4.2.1</w:t>
      </w:r>
      <w:r>
        <w:t>9</w:t>
      </w:r>
      <w:r w:rsidRPr="002178AD">
        <w:tab/>
        <w:t xml:space="preserve">Type </w:t>
      </w:r>
      <w:r>
        <w:rPr>
          <w:rFonts w:eastAsia="DengXian"/>
        </w:rPr>
        <w:t>AfRequestedQos</w:t>
      </w:r>
      <w:r w:rsidRPr="002178AD">
        <w:rPr>
          <w:rFonts w:eastAsia="DengXian"/>
        </w:rPr>
        <w:t>DataPatch</w:t>
      </w:r>
      <w:bookmarkEnd w:id="4806"/>
      <w:bookmarkEnd w:id="4807"/>
      <w:bookmarkEnd w:id="4808"/>
    </w:p>
    <w:p w14:paraId="1C8F2A07" w14:textId="77777777" w:rsidR="00A90771" w:rsidRPr="002178AD" w:rsidRDefault="00A90771" w:rsidP="00A90771">
      <w:pPr>
        <w:pStyle w:val="TH"/>
      </w:pPr>
      <w:bookmarkStart w:id="4809" w:name="_Toc28012253"/>
      <w:bookmarkStart w:id="4810" w:name="_Toc34123106"/>
      <w:bookmarkStart w:id="4811" w:name="_Toc36038056"/>
      <w:bookmarkStart w:id="4812" w:name="_Toc38875438"/>
      <w:bookmarkStart w:id="4813" w:name="_Toc43191919"/>
      <w:bookmarkStart w:id="4814" w:name="_Toc45133314"/>
      <w:bookmarkStart w:id="4815" w:name="_Toc51316818"/>
      <w:bookmarkStart w:id="4816" w:name="_Toc51761998"/>
      <w:bookmarkStart w:id="4817" w:name="_Toc56674985"/>
      <w:bookmarkStart w:id="4818" w:name="_Toc56675376"/>
      <w:bookmarkStart w:id="4819" w:name="_Toc59016362"/>
      <w:bookmarkStart w:id="4820" w:name="_Toc63167960"/>
      <w:bookmarkStart w:id="4821" w:name="_Toc66262470"/>
      <w:bookmarkStart w:id="4822" w:name="_Toc68166976"/>
      <w:bookmarkStart w:id="4823" w:name="_Toc73538094"/>
      <w:bookmarkStart w:id="4824" w:name="_Toc75351970"/>
      <w:bookmarkStart w:id="4825" w:name="_Toc83231780"/>
      <w:bookmarkStart w:id="4826" w:name="_Toc85535085"/>
      <w:bookmarkStart w:id="4827" w:name="_Toc88559548"/>
      <w:bookmarkStart w:id="4828" w:name="_Toc114210178"/>
      <w:bookmarkStart w:id="4829" w:name="_Toc120030121"/>
      <w:bookmarkStart w:id="4830" w:name="_Toc136554521"/>
      <w:bookmarkStart w:id="4831" w:name="_Toc138752569"/>
      <w:bookmarkStart w:id="4832" w:name="_Toc153789269"/>
      <w:r w:rsidRPr="002178AD">
        <w:t>Table 6.4.2.1</w:t>
      </w:r>
      <w:r>
        <w:t>9</w:t>
      </w:r>
      <w:r w:rsidRPr="002178AD">
        <w:t xml:space="preserve">-1: Definition of type </w:t>
      </w:r>
      <w:r>
        <w:rPr>
          <w:rFonts w:eastAsia="DengXian"/>
        </w:rPr>
        <w:t>AfRequestedQos</w:t>
      </w:r>
      <w:r w:rsidRPr="002178AD">
        <w:rPr>
          <w:rFonts w:eastAsia="DengXian"/>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DengXian"/>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DengXian"/>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DengXian"/>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DengXian"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DengXian"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DengXian"/>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DengXian"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DengXian"/>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DengXian"/>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DengXian"/>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DengXian"/>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DengXian"/>
              </w:rPr>
            </w:pPr>
          </w:p>
        </w:tc>
      </w:tr>
    </w:tbl>
    <w:p w14:paraId="3E9E5676" w14:textId="77777777" w:rsidR="007108A9" w:rsidRDefault="007108A9" w:rsidP="007108A9"/>
    <w:p w14:paraId="5B67B1CD" w14:textId="77777777" w:rsidR="00F77B9F" w:rsidRPr="003107D3" w:rsidRDefault="00F77B9F" w:rsidP="00F77B9F">
      <w:pPr>
        <w:pStyle w:val="Heading4"/>
      </w:pPr>
      <w:bookmarkStart w:id="4833" w:name="_Toc185516163"/>
      <w:bookmarkStart w:id="4834" w:name="_Toc219190694"/>
      <w:r>
        <w:t>6.4.2.20</w:t>
      </w:r>
      <w:r w:rsidRPr="003107D3">
        <w:tab/>
        <w:t xml:space="preserve">Type </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r>
        <w:t>TrafficCorrelationInfo</w:t>
      </w:r>
      <w:bookmarkEnd w:id="4830"/>
      <w:bookmarkEnd w:id="4831"/>
      <w:bookmarkEnd w:id="4832"/>
      <w:bookmarkEnd w:id="4833"/>
      <w:bookmarkEnd w:id="4834"/>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Heading4"/>
      </w:pPr>
      <w:bookmarkStart w:id="4835" w:name="_Toc153789270"/>
      <w:bookmarkStart w:id="4836" w:name="_Toc185516164"/>
      <w:bookmarkStart w:id="4837" w:name="_Toc219190695"/>
      <w:r w:rsidRPr="00E4235D">
        <w:t>6.4.2.2</w:t>
      </w:r>
      <w:r>
        <w:t>1</w:t>
      </w:r>
      <w:r w:rsidRPr="00E4235D">
        <w:tab/>
        <w:t xml:space="preserve">Type </w:t>
      </w:r>
      <w:r>
        <w:t>DnaiEasMapping</w:t>
      </w:r>
      <w:bookmarkEnd w:id="4835"/>
      <w:bookmarkEnd w:id="4836"/>
      <w:bookmarkEnd w:id="4837"/>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Heading4"/>
      </w:pPr>
      <w:bookmarkStart w:id="4838" w:name="_Toc153789271"/>
      <w:bookmarkStart w:id="4839" w:name="_Toc185516165"/>
      <w:bookmarkStart w:id="4840" w:name="_Toc219190696"/>
      <w:r w:rsidRPr="00E4235D">
        <w:t>6.4.2.2</w:t>
      </w:r>
      <w:r>
        <w:t>2</w:t>
      </w:r>
      <w:r w:rsidRPr="00E4235D">
        <w:tab/>
        <w:t xml:space="preserve">Type </w:t>
      </w:r>
      <w:r>
        <w:t>DnaiEasInfo</w:t>
      </w:r>
      <w:bookmarkEnd w:id="4838"/>
      <w:bookmarkEnd w:id="4839"/>
      <w:bookmarkEnd w:id="4840"/>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Heading4"/>
      </w:pPr>
      <w:bookmarkStart w:id="4841" w:name="_Toc153789272"/>
      <w:bookmarkStart w:id="4842" w:name="_Toc185516166"/>
      <w:bookmarkStart w:id="4843" w:name="_Toc219190697"/>
      <w:r w:rsidRPr="00C2587D">
        <w:t>6.4.2.2</w:t>
      </w:r>
      <w:r>
        <w:t>3</w:t>
      </w:r>
      <w:r w:rsidRPr="00C2587D">
        <w:tab/>
        <w:t>Type E</w:t>
      </w:r>
      <w:r>
        <w:t>c</w:t>
      </w:r>
      <w:r w:rsidRPr="00C2587D">
        <w:t>s</w:t>
      </w:r>
      <w:r>
        <w:t>AddrData</w:t>
      </w:r>
      <w:bookmarkEnd w:id="4841"/>
      <w:bookmarkEnd w:id="4842"/>
      <w:bookmarkEnd w:id="4843"/>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DengXian"/>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DengXian"/>
        </w:rPr>
      </w:pPr>
    </w:p>
    <w:p w14:paraId="0076F272" w14:textId="77777777" w:rsidR="007108A9" w:rsidRPr="007108A9" w:rsidRDefault="007108A9" w:rsidP="007108A9">
      <w:pPr>
        <w:pStyle w:val="Heading4"/>
      </w:pPr>
      <w:bookmarkStart w:id="4844" w:name="_Toc185516167"/>
      <w:bookmarkStart w:id="4845" w:name="_Toc219190698"/>
      <w:r w:rsidRPr="002178AD">
        <w:t>6.4.2.</w:t>
      </w:r>
      <w:r w:rsidRPr="007108A9">
        <w:t>24</w:t>
      </w:r>
      <w:r w:rsidRPr="007108A9">
        <w:tab/>
        <w:t xml:space="preserve">Type </w:t>
      </w:r>
      <w:r w:rsidRPr="007108A9">
        <w:rPr>
          <w:lang w:eastAsia="zh-CN"/>
        </w:rPr>
        <w:t>QosRequirements</w:t>
      </w:r>
      <w:bookmarkEnd w:id="4844"/>
      <w:bookmarkEnd w:id="4845"/>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DengXian"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DengXian"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DengXian"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DengXian"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DengXian"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DengXian"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DengXian"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DengXian"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DengXian"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Heading4"/>
      </w:pPr>
      <w:bookmarkStart w:id="4846" w:name="_Toc185516168"/>
      <w:bookmarkStart w:id="4847" w:name="_Toc219190699"/>
      <w:r w:rsidRPr="002178AD">
        <w:t>6.4</w:t>
      </w:r>
      <w:r w:rsidRPr="007108A9">
        <w:t>.2.25</w:t>
      </w:r>
      <w:r w:rsidRPr="002178AD">
        <w:tab/>
        <w:t xml:space="preserve">Type </w:t>
      </w:r>
      <w:r w:rsidRPr="00FA3EFB">
        <w:rPr>
          <w:lang w:eastAsia="zh-CN"/>
        </w:rPr>
        <w:t>QosRequirement</w:t>
      </w:r>
      <w:r>
        <w:rPr>
          <w:lang w:eastAsia="zh-CN"/>
        </w:rPr>
        <w:t>sRm</w:t>
      </w:r>
      <w:bookmarkEnd w:id="4846"/>
      <w:bookmarkEnd w:id="4847"/>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DengXian"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DengXian"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DengXian"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DengXian"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DengXian"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DengXian"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DengXian"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DengXian"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DengXian"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Heading4"/>
      </w:pPr>
      <w:bookmarkStart w:id="4848" w:name="_Toc185516169"/>
      <w:bookmarkStart w:id="4849" w:name="_Toc85550003"/>
      <w:bookmarkStart w:id="4850" w:name="_Toc90655485"/>
      <w:bookmarkStart w:id="4851" w:name="_Toc105600360"/>
      <w:bookmarkStart w:id="4852" w:name="_Toc122114367"/>
      <w:bookmarkStart w:id="4853" w:name="_Toc153789273"/>
      <w:bookmarkStart w:id="4854" w:name="_Toc219190700"/>
      <w:r w:rsidRPr="002178AD">
        <w:t>6.4.2.</w:t>
      </w:r>
      <w:r>
        <w:t>26</w:t>
      </w:r>
      <w:r w:rsidRPr="002178AD">
        <w:tab/>
        <w:t xml:space="preserve">Type </w:t>
      </w:r>
      <w:r>
        <w:rPr>
          <w:lang w:eastAsia="zh-CN"/>
        </w:rPr>
        <w:t>Non3gppDevInfo</w:t>
      </w:r>
      <w:bookmarkEnd w:id="4848"/>
      <w:bookmarkEnd w:id="4854"/>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DengXian"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DengXian"/>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Heading4"/>
      </w:pPr>
      <w:bookmarkStart w:id="4855" w:name="_Toc185516170"/>
      <w:bookmarkStart w:id="4856" w:name="_Toc219190701"/>
      <w:r w:rsidRPr="002178AD">
        <w:t>6.4.2.</w:t>
      </w:r>
      <w:r>
        <w:t>27</w:t>
      </w:r>
      <w:r w:rsidRPr="002178AD">
        <w:tab/>
        <w:t xml:space="preserve">Type </w:t>
      </w:r>
      <w:r>
        <w:rPr>
          <w:lang w:eastAsia="zh-CN"/>
        </w:rPr>
        <w:t>Non3gppDevInfoP</w:t>
      </w:r>
      <w:r>
        <w:rPr>
          <w:rFonts w:hint="eastAsia"/>
          <w:lang w:eastAsia="zh-CN"/>
        </w:rPr>
        <w:t>atch</w:t>
      </w:r>
      <w:bookmarkEnd w:id="4855"/>
      <w:bookmarkEnd w:id="4856"/>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DengXian"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Heading4"/>
      </w:pPr>
      <w:bookmarkStart w:id="4857" w:name="_Toc219190702"/>
      <w:r w:rsidRPr="002178AD">
        <w:t>6.4.2.</w:t>
      </w:r>
      <w:r>
        <w:t>28</w:t>
      </w:r>
      <w:r>
        <w:tab/>
        <w:t>Type: SliceReplReqInfoRm</w:t>
      </w:r>
      <w:bookmarkEnd w:id="4857"/>
    </w:p>
    <w:p w14:paraId="5A993125" w14:textId="77777777" w:rsidR="009C2DFB" w:rsidRPr="00A14BE7" w:rsidRDefault="009C2DFB" w:rsidP="002C7599">
      <w:pPr>
        <w:rPr>
          <w:rFonts w:eastAsia="DengXian"/>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Heading3"/>
      </w:pPr>
      <w:bookmarkStart w:id="4858" w:name="_Toc185516171"/>
      <w:bookmarkStart w:id="4859" w:name="_Toc219190703"/>
      <w:r w:rsidRPr="002178AD">
        <w:t>6.4.3</w:t>
      </w:r>
      <w:r w:rsidRPr="002178AD">
        <w:tab/>
        <w:t>Simple data types and enumerations</w:t>
      </w:r>
      <w:bookmarkEnd w:id="4792"/>
      <w:bookmarkEnd w:id="4793"/>
      <w:bookmarkEnd w:id="4794"/>
      <w:bookmarkEnd w:id="4795"/>
      <w:bookmarkEnd w:id="4796"/>
      <w:bookmarkEnd w:id="4797"/>
      <w:bookmarkEnd w:id="4798"/>
      <w:bookmarkEnd w:id="4799"/>
      <w:bookmarkEnd w:id="4800"/>
      <w:bookmarkEnd w:id="4801"/>
      <w:bookmarkEnd w:id="4802"/>
      <w:bookmarkEnd w:id="4849"/>
      <w:bookmarkEnd w:id="4850"/>
      <w:bookmarkEnd w:id="4851"/>
      <w:bookmarkEnd w:id="4852"/>
      <w:bookmarkEnd w:id="4853"/>
      <w:bookmarkEnd w:id="4858"/>
      <w:bookmarkEnd w:id="4859"/>
    </w:p>
    <w:p w14:paraId="7A3DD787" w14:textId="77777777" w:rsidR="006672A0" w:rsidRPr="002178AD" w:rsidRDefault="006672A0">
      <w:pPr>
        <w:pStyle w:val="Heading4"/>
      </w:pPr>
      <w:bookmarkStart w:id="4860" w:name="_Toc28012813"/>
      <w:bookmarkStart w:id="4861" w:name="_Toc36039102"/>
      <w:bookmarkStart w:id="4862" w:name="_Toc44688518"/>
      <w:bookmarkStart w:id="4863" w:name="_Toc45133934"/>
      <w:bookmarkStart w:id="4864" w:name="_Toc49931614"/>
      <w:bookmarkStart w:id="4865" w:name="_Toc51762872"/>
      <w:bookmarkStart w:id="4866" w:name="_Toc58848508"/>
      <w:bookmarkStart w:id="4867" w:name="_Toc59017546"/>
      <w:bookmarkStart w:id="4868" w:name="_Toc66279535"/>
      <w:bookmarkStart w:id="4869" w:name="_Toc68168557"/>
      <w:bookmarkStart w:id="4870" w:name="_Toc83233024"/>
      <w:bookmarkStart w:id="4871" w:name="_Toc85550004"/>
      <w:bookmarkStart w:id="4872" w:name="_Toc90655486"/>
      <w:bookmarkStart w:id="4873" w:name="_Toc105600361"/>
      <w:bookmarkStart w:id="4874" w:name="_Toc122114368"/>
      <w:bookmarkStart w:id="4875" w:name="_Toc153789274"/>
      <w:bookmarkStart w:id="4876" w:name="_Toc185516172"/>
      <w:bookmarkStart w:id="4877" w:name="_Toc219190704"/>
      <w:r w:rsidRPr="002178AD">
        <w:t>6.4.3.1</w:t>
      </w:r>
      <w:r w:rsidRPr="002178AD">
        <w:tab/>
        <w:t>Introduction</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Heading4"/>
      </w:pPr>
      <w:bookmarkStart w:id="4878" w:name="_Toc28012814"/>
      <w:bookmarkStart w:id="4879" w:name="_Toc36039103"/>
      <w:bookmarkStart w:id="4880" w:name="_Toc44688519"/>
      <w:bookmarkStart w:id="4881" w:name="_Toc45133935"/>
      <w:bookmarkStart w:id="4882" w:name="_Toc49931615"/>
      <w:bookmarkStart w:id="4883" w:name="_Toc51762873"/>
      <w:bookmarkStart w:id="4884" w:name="_Toc58848509"/>
      <w:bookmarkStart w:id="4885" w:name="_Toc59017547"/>
      <w:bookmarkStart w:id="4886" w:name="_Toc66279536"/>
      <w:bookmarkStart w:id="4887" w:name="_Toc68168558"/>
      <w:bookmarkStart w:id="4888" w:name="_Toc83233025"/>
      <w:bookmarkStart w:id="4889" w:name="_Toc85550005"/>
      <w:bookmarkStart w:id="4890" w:name="_Toc90655487"/>
      <w:bookmarkStart w:id="4891" w:name="_Toc105600362"/>
      <w:bookmarkStart w:id="4892" w:name="_Toc122114369"/>
      <w:bookmarkStart w:id="4893" w:name="_Toc153789275"/>
      <w:bookmarkStart w:id="4894" w:name="_Toc185516173"/>
      <w:bookmarkStart w:id="4895" w:name="_Toc219190705"/>
      <w:r w:rsidRPr="002178AD">
        <w:t>6.4.3.2</w:t>
      </w:r>
      <w:r w:rsidRPr="002178AD">
        <w:tab/>
        <w:t>Simple data types</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Heading4"/>
      </w:pPr>
      <w:bookmarkStart w:id="4896" w:name="_Toc28012815"/>
      <w:bookmarkStart w:id="4897" w:name="_Toc36039104"/>
      <w:bookmarkStart w:id="4898" w:name="_Toc44688520"/>
      <w:bookmarkStart w:id="4899" w:name="_Toc45133936"/>
      <w:bookmarkStart w:id="4900" w:name="_Toc49931616"/>
      <w:bookmarkStart w:id="4901" w:name="_Toc51762874"/>
      <w:bookmarkStart w:id="4902" w:name="_Toc58848510"/>
      <w:bookmarkStart w:id="4903" w:name="_Toc59017548"/>
      <w:bookmarkStart w:id="4904" w:name="_Toc66279537"/>
      <w:bookmarkStart w:id="4905" w:name="_Toc68168559"/>
      <w:bookmarkStart w:id="4906" w:name="_Toc83233026"/>
      <w:bookmarkStart w:id="4907" w:name="_Toc85550006"/>
      <w:bookmarkStart w:id="4908" w:name="_Toc90655488"/>
      <w:bookmarkStart w:id="4909" w:name="_Toc105600363"/>
      <w:bookmarkStart w:id="4910" w:name="_Toc122114370"/>
      <w:bookmarkStart w:id="4911" w:name="_Toc153789276"/>
      <w:bookmarkStart w:id="4912" w:name="_Toc185516174"/>
      <w:bookmarkStart w:id="4913" w:name="_Toc219190706"/>
      <w:r w:rsidRPr="002178AD">
        <w:t>6.4.3.3</w:t>
      </w:r>
      <w:r w:rsidRPr="002178AD">
        <w:tab/>
        <w:t>Enumeration: DataInd</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Heading4"/>
      </w:pPr>
      <w:bookmarkStart w:id="4914" w:name="_Toc28012258"/>
      <w:bookmarkStart w:id="4915" w:name="_Toc34123115"/>
      <w:bookmarkStart w:id="4916" w:name="_Toc36038065"/>
      <w:bookmarkStart w:id="4917" w:name="_Toc38875447"/>
      <w:bookmarkStart w:id="4918" w:name="_Toc43191929"/>
      <w:bookmarkStart w:id="4919" w:name="_Toc45133324"/>
      <w:bookmarkStart w:id="4920" w:name="_Toc51316828"/>
      <w:bookmarkStart w:id="4921" w:name="_Toc51762008"/>
      <w:bookmarkStart w:id="4922" w:name="_Toc56674995"/>
      <w:bookmarkStart w:id="4923" w:name="_Toc56675386"/>
      <w:bookmarkStart w:id="4924" w:name="_Toc59016372"/>
      <w:bookmarkStart w:id="4925" w:name="_Toc63167971"/>
      <w:bookmarkStart w:id="4926" w:name="_Toc66262481"/>
      <w:bookmarkStart w:id="4927" w:name="_Toc68166987"/>
      <w:bookmarkStart w:id="4928" w:name="_Toc73538109"/>
      <w:bookmarkStart w:id="4929" w:name="_Toc75351985"/>
      <w:bookmarkStart w:id="4930" w:name="_Toc83231795"/>
      <w:bookmarkStart w:id="4931" w:name="_Toc85535101"/>
      <w:bookmarkStart w:id="4932" w:name="_Toc88559564"/>
      <w:bookmarkStart w:id="4933" w:name="_Toc114210194"/>
      <w:bookmarkStart w:id="4934" w:name="_Toc120030137"/>
      <w:bookmarkStart w:id="4935" w:name="_Toc136554527"/>
      <w:bookmarkStart w:id="4936" w:name="_Toc138752575"/>
      <w:bookmarkStart w:id="4937" w:name="_Toc153789277"/>
      <w:bookmarkStart w:id="4938" w:name="_Toc185516175"/>
      <w:bookmarkStart w:id="4939" w:name="_Toc219190707"/>
      <w:r>
        <w:t>6.4.3.4</w:t>
      </w:r>
      <w:r w:rsidRPr="003107D3">
        <w:tab/>
        <w:t xml:space="preserve">Enumeration: </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r>
        <w:t>CorrelationType</w:t>
      </w:r>
      <w:bookmarkEnd w:id="4935"/>
      <w:bookmarkEnd w:id="4936"/>
      <w:bookmarkEnd w:id="4937"/>
      <w:bookmarkEnd w:id="4938"/>
      <w:bookmarkEnd w:id="4939"/>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Heading2"/>
      </w:pPr>
      <w:bookmarkStart w:id="4940" w:name="_Toc28012816"/>
      <w:bookmarkStart w:id="4941" w:name="_Toc36039105"/>
      <w:bookmarkStart w:id="4942" w:name="_Toc44688521"/>
      <w:bookmarkStart w:id="4943" w:name="_Toc45133937"/>
      <w:bookmarkStart w:id="4944" w:name="_Toc49931617"/>
      <w:bookmarkStart w:id="4945" w:name="_Toc51762875"/>
      <w:bookmarkStart w:id="4946" w:name="_Toc58848511"/>
      <w:bookmarkStart w:id="4947" w:name="_Toc59017549"/>
      <w:bookmarkStart w:id="4948" w:name="_Toc66279538"/>
      <w:bookmarkStart w:id="4949" w:name="_Toc68168560"/>
      <w:bookmarkStart w:id="4950" w:name="_Toc83233027"/>
      <w:bookmarkStart w:id="4951" w:name="_Toc85550007"/>
      <w:bookmarkStart w:id="4952" w:name="_Toc90655489"/>
      <w:bookmarkStart w:id="4953" w:name="_Toc105600364"/>
      <w:bookmarkStart w:id="4954" w:name="_Toc122114371"/>
      <w:bookmarkStart w:id="4955" w:name="_Toc153789278"/>
      <w:bookmarkStart w:id="4956" w:name="_Toc185516176"/>
      <w:bookmarkStart w:id="4957" w:name="_Toc219190708"/>
      <w:r w:rsidRPr="002178AD">
        <w:t>6.5</w:t>
      </w:r>
      <w:r w:rsidRPr="002178AD">
        <w:tab/>
        <w:t>Error handling</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25667F02" w14:textId="77777777" w:rsidR="006672A0" w:rsidRPr="002178AD" w:rsidRDefault="006672A0">
      <w:pPr>
        <w:pStyle w:val="Heading3"/>
      </w:pPr>
      <w:bookmarkStart w:id="4958" w:name="_Toc28012817"/>
      <w:bookmarkStart w:id="4959" w:name="_Toc36039106"/>
      <w:bookmarkStart w:id="4960" w:name="_Toc44688522"/>
      <w:bookmarkStart w:id="4961" w:name="_Toc45133938"/>
      <w:bookmarkStart w:id="4962" w:name="_Toc49931618"/>
      <w:bookmarkStart w:id="4963" w:name="_Toc51762876"/>
      <w:bookmarkStart w:id="4964" w:name="_Toc58848512"/>
      <w:bookmarkStart w:id="4965" w:name="_Toc59017550"/>
      <w:bookmarkStart w:id="4966" w:name="_Toc66279539"/>
      <w:bookmarkStart w:id="4967" w:name="_Toc68168561"/>
      <w:bookmarkStart w:id="4968" w:name="_Toc83233028"/>
      <w:bookmarkStart w:id="4969" w:name="_Toc85550008"/>
      <w:bookmarkStart w:id="4970" w:name="_Toc90655490"/>
      <w:bookmarkStart w:id="4971" w:name="_Toc105600365"/>
      <w:bookmarkStart w:id="4972" w:name="_Toc122114372"/>
      <w:bookmarkStart w:id="4973" w:name="_Toc153789279"/>
      <w:bookmarkStart w:id="4974" w:name="_Toc185516177"/>
      <w:bookmarkStart w:id="4975" w:name="_Toc219190709"/>
      <w:r w:rsidRPr="002178AD">
        <w:t>6.5.1</w:t>
      </w:r>
      <w:r w:rsidRPr="002178AD">
        <w:tab/>
        <w:t>General</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76"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Heading3"/>
      </w:pPr>
      <w:bookmarkStart w:id="4977" w:name="_Toc28012818"/>
      <w:bookmarkStart w:id="4978" w:name="_Toc36039107"/>
      <w:bookmarkStart w:id="4979" w:name="_Toc44688523"/>
      <w:bookmarkStart w:id="4980" w:name="_Toc45133939"/>
      <w:bookmarkStart w:id="4981" w:name="_Toc49931619"/>
      <w:bookmarkStart w:id="4982" w:name="_Toc51762877"/>
      <w:bookmarkStart w:id="4983" w:name="_Toc58848513"/>
      <w:bookmarkStart w:id="4984" w:name="_Toc59017551"/>
      <w:bookmarkStart w:id="4985" w:name="_Toc66279540"/>
      <w:bookmarkStart w:id="4986" w:name="_Toc68168562"/>
      <w:bookmarkStart w:id="4987" w:name="_Toc83233029"/>
      <w:bookmarkStart w:id="4988" w:name="_Toc85550009"/>
      <w:bookmarkStart w:id="4989" w:name="_Toc90655491"/>
      <w:bookmarkStart w:id="4990" w:name="_Toc105600366"/>
      <w:bookmarkStart w:id="4991" w:name="_Toc122114373"/>
      <w:bookmarkStart w:id="4992" w:name="_Toc153789280"/>
      <w:bookmarkStart w:id="4993" w:name="_Toc185516178"/>
      <w:bookmarkStart w:id="4994" w:name="_Toc219190710"/>
      <w:bookmarkEnd w:id="4976"/>
      <w:r w:rsidRPr="002178AD">
        <w:t>6.5.2</w:t>
      </w:r>
      <w:r w:rsidRPr="002178AD">
        <w:tab/>
        <w:t>Protocol Errors</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Heading3"/>
      </w:pPr>
      <w:bookmarkStart w:id="4995" w:name="_Toc28012819"/>
      <w:bookmarkStart w:id="4996" w:name="_Toc36039108"/>
      <w:bookmarkStart w:id="4997" w:name="_Toc44688524"/>
      <w:bookmarkStart w:id="4998" w:name="_Toc45133940"/>
      <w:bookmarkStart w:id="4999" w:name="_Toc49931620"/>
      <w:bookmarkStart w:id="5000" w:name="_Toc51762878"/>
      <w:bookmarkStart w:id="5001" w:name="_Toc58848514"/>
      <w:bookmarkStart w:id="5002" w:name="_Toc59017552"/>
      <w:bookmarkStart w:id="5003" w:name="_Toc66279541"/>
      <w:bookmarkStart w:id="5004" w:name="_Toc68168563"/>
      <w:bookmarkStart w:id="5005" w:name="_Toc83233030"/>
      <w:bookmarkStart w:id="5006" w:name="_Toc85550010"/>
      <w:bookmarkStart w:id="5007" w:name="_Toc90655492"/>
      <w:bookmarkStart w:id="5008" w:name="_Toc105600367"/>
      <w:bookmarkStart w:id="5009" w:name="_Toc122114374"/>
      <w:bookmarkStart w:id="5010" w:name="_Toc153789281"/>
      <w:bookmarkStart w:id="5011" w:name="_Toc185516179"/>
      <w:bookmarkStart w:id="5012" w:name="_Toc219190711"/>
      <w:r w:rsidRPr="002178AD">
        <w:t>6.5.3</w:t>
      </w:r>
      <w:r w:rsidRPr="002178AD">
        <w:tab/>
        <w:t>Application Errors</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DengXian"/>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Heading2"/>
        <w:rPr>
          <w:lang w:eastAsia="zh-CN"/>
        </w:rPr>
      </w:pPr>
      <w:bookmarkStart w:id="5013" w:name="_Toc28012820"/>
      <w:bookmarkStart w:id="5014" w:name="_Toc36039109"/>
      <w:bookmarkStart w:id="5015" w:name="_Toc44688525"/>
      <w:bookmarkStart w:id="5016" w:name="_Toc45133941"/>
      <w:bookmarkStart w:id="5017" w:name="_Toc49931621"/>
      <w:bookmarkStart w:id="5018" w:name="_Toc51762879"/>
      <w:bookmarkStart w:id="5019" w:name="_Toc58848515"/>
      <w:bookmarkStart w:id="5020" w:name="_Toc59017553"/>
      <w:bookmarkStart w:id="5021" w:name="_Toc66279542"/>
      <w:bookmarkStart w:id="5022" w:name="_Toc68168564"/>
      <w:bookmarkStart w:id="5023" w:name="_Toc83233031"/>
      <w:bookmarkStart w:id="5024" w:name="_Toc85550011"/>
      <w:bookmarkStart w:id="5025" w:name="_Toc90655493"/>
      <w:bookmarkStart w:id="5026" w:name="_Toc105600368"/>
      <w:bookmarkStart w:id="5027" w:name="_Toc122114375"/>
      <w:bookmarkStart w:id="5028" w:name="_Toc153789282"/>
      <w:bookmarkStart w:id="5029" w:name="_Toc185516180"/>
      <w:bookmarkStart w:id="5030" w:name="_Toc219190712"/>
      <w:r w:rsidRPr="002178AD">
        <w:t>6.6</w:t>
      </w:r>
      <w:r w:rsidRPr="002178AD">
        <w:tab/>
      </w:r>
      <w:r w:rsidRPr="002178AD">
        <w:rPr>
          <w:lang w:eastAsia="zh-CN"/>
        </w:rPr>
        <w:t>Feature negotiation</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Heading1"/>
        <w:rPr>
          <w:rFonts w:eastAsia="Times New Roman"/>
        </w:rPr>
      </w:pPr>
      <w:bookmarkStart w:id="5031" w:name="_Toc28012821"/>
      <w:bookmarkStart w:id="5032" w:name="_Toc36039110"/>
      <w:bookmarkStart w:id="5033" w:name="_Toc44688526"/>
      <w:bookmarkStart w:id="5034" w:name="_Toc45133942"/>
      <w:bookmarkStart w:id="5035" w:name="_Toc49931622"/>
      <w:bookmarkStart w:id="5036" w:name="_Toc51762880"/>
      <w:bookmarkStart w:id="5037" w:name="_Toc58848516"/>
      <w:bookmarkStart w:id="5038" w:name="_Toc59017554"/>
      <w:bookmarkStart w:id="5039" w:name="_Toc66279543"/>
      <w:bookmarkStart w:id="5040" w:name="_Toc68168565"/>
      <w:bookmarkStart w:id="5041" w:name="_Toc83233032"/>
      <w:bookmarkStart w:id="5042" w:name="_Toc85550012"/>
      <w:bookmarkStart w:id="5043" w:name="_Toc90655494"/>
      <w:bookmarkStart w:id="5044" w:name="_Toc105600369"/>
      <w:bookmarkStart w:id="5045" w:name="_Toc122114376"/>
      <w:bookmarkStart w:id="5046" w:name="_Toc153789283"/>
      <w:bookmarkStart w:id="5047" w:name="_Toc185516181"/>
      <w:bookmarkStart w:id="5048" w:name="_Toc219190713"/>
      <w:r w:rsidRPr="002178AD">
        <w:rPr>
          <w:rFonts w:eastAsia="Times New Roman"/>
        </w:rPr>
        <w:t>7</w:t>
      </w:r>
      <w:r w:rsidRPr="002178AD">
        <w:rPr>
          <w:rFonts w:eastAsia="Times New Roman"/>
        </w:rPr>
        <w:tab/>
        <w:t>Usage of Nudr_DataRepository Service API for Structured Data for Exposure</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52627351" w14:textId="77777777" w:rsidR="006672A0" w:rsidRPr="002178AD" w:rsidRDefault="006672A0">
      <w:pPr>
        <w:pStyle w:val="Heading2"/>
      </w:pPr>
      <w:bookmarkStart w:id="5049" w:name="_Toc28012822"/>
      <w:bookmarkStart w:id="5050" w:name="_Toc36039111"/>
      <w:bookmarkStart w:id="5051" w:name="_Toc44688527"/>
      <w:bookmarkStart w:id="5052" w:name="_Toc45133943"/>
      <w:bookmarkStart w:id="5053" w:name="_Toc49931623"/>
      <w:bookmarkStart w:id="5054" w:name="_Toc51762881"/>
      <w:bookmarkStart w:id="5055" w:name="_Toc58848517"/>
      <w:bookmarkStart w:id="5056" w:name="_Toc59017555"/>
      <w:bookmarkStart w:id="5057" w:name="_Toc66279544"/>
      <w:bookmarkStart w:id="5058" w:name="_Toc68168566"/>
      <w:bookmarkStart w:id="5059" w:name="_Toc83233033"/>
      <w:bookmarkStart w:id="5060" w:name="_Toc85550013"/>
      <w:bookmarkStart w:id="5061" w:name="_Toc90655495"/>
      <w:bookmarkStart w:id="5062" w:name="_Toc105600370"/>
      <w:bookmarkStart w:id="5063" w:name="_Toc122114377"/>
      <w:bookmarkStart w:id="5064" w:name="_Toc153789284"/>
      <w:bookmarkStart w:id="5065" w:name="_Toc185516182"/>
      <w:bookmarkStart w:id="5066" w:name="_Toc219190714"/>
      <w:r w:rsidRPr="002178AD">
        <w:t>7.1</w:t>
      </w:r>
      <w:r w:rsidRPr="002178AD">
        <w:tab/>
        <w:t>Introduction</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Heading2"/>
      </w:pPr>
      <w:bookmarkStart w:id="5067" w:name="_Toc28012823"/>
      <w:bookmarkStart w:id="5068" w:name="_Toc36039112"/>
      <w:bookmarkStart w:id="5069" w:name="_Toc44688528"/>
      <w:bookmarkStart w:id="5070" w:name="_Toc45133944"/>
      <w:bookmarkStart w:id="5071" w:name="_Toc49931624"/>
      <w:bookmarkStart w:id="5072" w:name="_Toc51762882"/>
      <w:bookmarkStart w:id="5073" w:name="_Toc58848518"/>
      <w:bookmarkStart w:id="5074" w:name="_Toc59017556"/>
      <w:bookmarkStart w:id="5075" w:name="_Toc66279545"/>
      <w:bookmarkStart w:id="5076" w:name="_Toc68168567"/>
      <w:bookmarkStart w:id="5077" w:name="_Toc83233034"/>
      <w:bookmarkStart w:id="5078" w:name="_Toc85550014"/>
      <w:bookmarkStart w:id="5079" w:name="_Toc90655496"/>
      <w:bookmarkStart w:id="5080" w:name="_Toc105600371"/>
      <w:bookmarkStart w:id="5081" w:name="_Toc122114378"/>
      <w:bookmarkStart w:id="5082" w:name="_Toc153789285"/>
      <w:bookmarkStart w:id="5083" w:name="_Toc185516183"/>
      <w:bookmarkStart w:id="5084" w:name="_Toc219190715"/>
      <w:r w:rsidRPr="002178AD">
        <w:t>7.2</w:t>
      </w:r>
      <w:r w:rsidRPr="002178AD">
        <w:tab/>
        <w:t>Resources</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43A7591F" w14:textId="77777777" w:rsidR="006672A0" w:rsidRPr="002178AD" w:rsidRDefault="006672A0">
      <w:pPr>
        <w:pStyle w:val="Heading3"/>
      </w:pPr>
      <w:bookmarkStart w:id="5085" w:name="_Toc28012824"/>
      <w:bookmarkStart w:id="5086" w:name="_Toc36039113"/>
      <w:bookmarkStart w:id="5087" w:name="_Toc44688529"/>
      <w:bookmarkStart w:id="5088" w:name="_Toc45133945"/>
      <w:bookmarkStart w:id="5089" w:name="_Toc49931625"/>
      <w:bookmarkStart w:id="5090" w:name="_Toc51762883"/>
      <w:bookmarkStart w:id="5091" w:name="_Toc58848519"/>
      <w:bookmarkStart w:id="5092" w:name="_Toc59017557"/>
      <w:bookmarkStart w:id="5093" w:name="_Toc66279546"/>
      <w:bookmarkStart w:id="5094" w:name="_Toc68168568"/>
      <w:bookmarkStart w:id="5095" w:name="_Toc83233035"/>
      <w:bookmarkStart w:id="5096" w:name="_Toc85550015"/>
      <w:bookmarkStart w:id="5097" w:name="_Toc90655497"/>
      <w:bookmarkStart w:id="5098" w:name="_Toc105600372"/>
      <w:bookmarkStart w:id="5099" w:name="_Toc122114379"/>
      <w:bookmarkStart w:id="5100" w:name="_Toc153789286"/>
      <w:bookmarkStart w:id="5101" w:name="_Toc185516184"/>
      <w:bookmarkStart w:id="5102" w:name="_Toc219190716"/>
      <w:r w:rsidRPr="002178AD">
        <w:t>7.2.1</w:t>
      </w:r>
      <w:r w:rsidRPr="002178AD">
        <w:tab/>
        <w:t>Overview</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Heading3"/>
      </w:pPr>
      <w:bookmarkStart w:id="5103" w:name="_Toc28012825"/>
      <w:bookmarkStart w:id="5104" w:name="_Toc36039114"/>
      <w:bookmarkStart w:id="5105" w:name="_Toc44688530"/>
      <w:bookmarkStart w:id="5106" w:name="_Toc45133946"/>
      <w:bookmarkStart w:id="5107" w:name="_Toc49931626"/>
      <w:bookmarkStart w:id="5108" w:name="_Toc51762884"/>
      <w:bookmarkStart w:id="5109" w:name="_Toc58848520"/>
      <w:bookmarkStart w:id="5110" w:name="_Toc59017558"/>
      <w:bookmarkStart w:id="5111" w:name="_Toc66279547"/>
      <w:bookmarkStart w:id="5112" w:name="_Toc68168569"/>
      <w:bookmarkStart w:id="5113" w:name="_Toc83233036"/>
      <w:bookmarkStart w:id="5114" w:name="_Toc85550016"/>
      <w:bookmarkStart w:id="5115" w:name="_Toc90655498"/>
      <w:bookmarkStart w:id="5116" w:name="_Toc105600373"/>
      <w:bookmarkStart w:id="5117" w:name="_Toc122114380"/>
      <w:bookmarkStart w:id="5118" w:name="_Toc153789287"/>
      <w:bookmarkStart w:id="5119" w:name="_Toc185516185"/>
      <w:bookmarkStart w:id="5120" w:name="_Toc219190717"/>
      <w:r w:rsidRPr="002178AD">
        <w:t>7.2.2</w:t>
      </w:r>
      <w:r w:rsidRPr="002178AD">
        <w:tab/>
        <w:t>Resource Structure</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15pt;height:349.45pt" o:ole="">
            <v:imagedata r:id="rId17" o:title=""/>
          </v:shape>
          <o:OLEObject Type="Embed" ProgID="Visio.Drawing.15" ShapeID="_x0000_i1028" DrawAspect="Content" ObjectID="_1829803346"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1" w:name="_Hlk514071742"/>
            <w:r w:rsidRPr="002178AD">
              <w:t>Delete the session management data for a UE and for an individual PDU session</w:t>
            </w:r>
            <w:bookmarkEnd w:id="5121"/>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Heading3"/>
      </w:pPr>
      <w:bookmarkStart w:id="5122" w:name="_Toc28012826"/>
      <w:bookmarkStart w:id="5123" w:name="_Toc36039115"/>
      <w:bookmarkStart w:id="5124" w:name="_Toc44688531"/>
      <w:bookmarkStart w:id="5125" w:name="_Toc45133947"/>
      <w:bookmarkStart w:id="5126" w:name="_Toc49931627"/>
      <w:bookmarkStart w:id="5127" w:name="_Toc51762885"/>
      <w:bookmarkStart w:id="5128" w:name="_Toc58848521"/>
      <w:bookmarkStart w:id="5129" w:name="_Toc59017559"/>
      <w:bookmarkStart w:id="5130" w:name="_Toc66279548"/>
      <w:bookmarkStart w:id="5131" w:name="_Toc68168570"/>
      <w:bookmarkStart w:id="5132" w:name="_Toc83233037"/>
      <w:bookmarkStart w:id="5133" w:name="_Toc85550017"/>
      <w:bookmarkStart w:id="5134" w:name="_Toc90655499"/>
      <w:bookmarkStart w:id="5135" w:name="_Toc105600374"/>
      <w:bookmarkStart w:id="5136" w:name="_Toc122114381"/>
      <w:bookmarkStart w:id="5137" w:name="_Toc153789288"/>
      <w:bookmarkStart w:id="5138" w:name="_Toc185516186"/>
      <w:bookmarkStart w:id="5139" w:name="_Toc219190718"/>
      <w:r w:rsidRPr="002178AD">
        <w:t>7.2.3</w:t>
      </w:r>
      <w:r w:rsidRPr="002178AD">
        <w:tab/>
        <w:t>Resource: AccessAndMobilityData</w:t>
      </w:r>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
    <w:p w14:paraId="3DC10442" w14:textId="77777777" w:rsidR="006672A0" w:rsidRPr="002178AD" w:rsidRDefault="006672A0">
      <w:pPr>
        <w:pStyle w:val="Heading4"/>
      </w:pPr>
      <w:bookmarkStart w:id="5140" w:name="_Toc28012827"/>
      <w:bookmarkStart w:id="5141" w:name="_Toc36039116"/>
      <w:bookmarkStart w:id="5142" w:name="_Toc44688532"/>
      <w:bookmarkStart w:id="5143" w:name="_Toc45133948"/>
      <w:bookmarkStart w:id="5144" w:name="_Toc49931628"/>
      <w:bookmarkStart w:id="5145" w:name="_Toc51762886"/>
      <w:bookmarkStart w:id="5146" w:name="_Toc58848522"/>
      <w:bookmarkStart w:id="5147" w:name="_Toc59017560"/>
      <w:bookmarkStart w:id="5148" w:name="_Toc66279549"/>
      <w:bookmarkStart w:id="5149" w:name="_Toc68168571"/>
      <w:bookmarkStart w:id="5150" w:name="_Toc83233038"/>
      <w:bookmarkStart w:id="5151" w:name="_Toc85550018"/>
      <w:bookmarkStart w:id="5152" w:name="_Toc90655500"/>
      <w:bookmarkStart w:id="5153" w:name="_Toc105600375"/>
      <w:bookmarkStart w:id="5154" w:name="_Toc122114382"/>
      <w:bookmarkStart w:id="5155" w:name="_Toc153789289"/>
      <w:bookmarkStart w:id="5156" w:name="_Toc185516187"/>
      <w:bookmarkStart w:id="5157" w:name="_Toc219190719"/>
      <w:r w:rsidRPr="002178AD">
        <w:t>7.2.3.1</w:t>
      </w:r>
      <w:r w:rsidRPr="002178AD">
        <w:tab/>
        <w:t>Description</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Heading4"/>
      </w:pPr>
      <w:bookmarkStart w:id="5158" w:name="_Toc28012828"/>
      <w:bookmarkStart w:id="5159" w:name="_Toc36039117"/>
      <w:bookmarkStart w:id="5160" w:name="_Toc44688533"/>
      <w:bookmarkStart w:id="5161" w:name="_Toc45133949"/>
      <w:bookmarkStart w:id="5162" w:name="_Toc49931629"/>
      <w:bookmarkStart w:id="5163" w:name="_Toc51762887"/>
      <w:bookmarkStart w:id="5164" w:name="_Toc58848523"/>
      <w:bookmarkStart w:id="5165" w:name="_Toc59017561"/>
      <w:bookmarkStart w:id="5166" w:name="_Toc66279550"/>
      <w:bookmarkStart w:id="5167" w:name="_Toc68168572"/>
      <w:bookmarkStart w:id="5168" w:name="_Toc83233039"/>
      <w:bookmarkStart w:id="5169" w:name="_Toc85550019"/>
      <w:bookmarkStart w:id="5170" w:name="_Toc90655501"/>
      <w:bookmarkStart w:id="5171" w:name="_Toc105600376"/>
      <w:bookmarkStart w:id="5172" w:name="_Toc122114383"/>
      <w:bookmarkStart w:id="5173" w:name="_Toc153789290"/>
      <w:bookmarkStart w:id="5174" w:name="_Toc185516188"/>
      <w:bookmarkStart w:id="5175" w:name="_Toc219190720"/>
      <w:r w:rsidRPr="002178AD">
        <w:t>7.2.3.2</w:t>
      </w:r>
      <w:r w:rsidRPr="002178AD">
        <w:tab/>
        <w:t>Resource definition</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Heading4"/>
      </w:pPr>
      <w:bookmarkStart w:id="5176" w:name="_Toc28012829"/>
      <w:bookmarkStart w:id="5177" w:name="_Toc36039118"/>
      <w:bookmarkStart w:id="5178" w:name="_Toc44688534"/>
      <w:bookmarkStart w:id="5179" w:name="_Toc45133950"/>
      <w:bookmarkStart w:id="5180" w:name="_Toc49931630"/>
      <w:bookmarkStart w:id="5181" w:name="_Toc51762888"/>
      <w:bookmarkStart w:id="5182" w:name="_Toc58848524"/>
      <w:bookmarkStart w:id="5183" w:name="_Toc59017562"/>
      <w:bookmarkStart w:id="5184" w:name="_Toc66279551"/>
      <w:bookmarkStart w:id="5185" w:name="_Toc68168573"/>
      <w:bookmarkStart w:id="5186" w:name="_Toc83233040"/>
      <w:bookmarkStart w:id="5187" w:name="_Toc85550020"/>
      <w:bookmarkStart w:id="5188" w:name="_Toc90655502"/>
      <w:bookmarkStart w:id="5189" w:name="_Toc105600377"/>
      <w:bookmarkStart w:id="5190" w:name="_Toc122114384"/>
      <w:bookmarkStart w:id="5191" w:name="_Toc153789291"/>
      <w:bookmarkStart w:id="5192" w:name="_Toc185516189"/>
      <w:bookmarkStart w:id="5193" w:name="_Toc219190721"/>
      <w:r w:rsidRPr="002178AD">
        <w:t>7.2.3.3</w:t>
      </w:r>
      <w:r w:rsidRPr="002178AD">
        <w:tab/>
        <w:t>Resource Standard Methods</w:t>
      </w:r>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26D9B868" w14:textId="77777777" w:rsidR="006672A0" w:rsidRPr="002178AD" w:rsidRDefault="006672A0">
      <w:pPr>
        <w:pStyle w:val="Heading5"/>
      </w:pPr>
      <w:bookmarkStart w:id="5194" w:name="_Toc28012830"/>
      <w:bookmarkStart w:id="5195" w:name="_Toc36039119"/>
      <w:bookmarkStart w:id="5196" w:name="_Toc44688535"/>
      <w:bookmarkStart w:id="5197" w:name="_Toc45133951"/>
      <w:bookmarkStart w:id="5198" w:name="_Toc49931631"/>
      <w:bookmarkStart w:id="5199" w:name="_Toc51762889"/>
      <w:bookmarkStart w:id="5200" w:name="_Toc58848525"/>
      <w:bookmarkStart w:id="5201" w:name="_Toc59017563"/>
      <w:bookmarkStart w:id="5202" w:name="_Toc66279552"/>
      <w:bookmarkStart w:id="5203" w:name="_Toc68168574"/>
      <w:bookmarkStart w:id="5204" w:name="_Toc83233041"/>
      <w:bookmarkStart w:id="5205" w:name="_Toc85550021"/>
      <w:bookmarkStart w:id="5206" w:name="_Toc90655503"/>
      <w:bookmarkStart w:id="5207" w:name="_Toc105600378"/>
      <w:bookmarkStart w:id="5208" w:name="_Toc122114385"/>
      <w:bookmarkStart w:id="5209" w:name="_Toc153789292"/>
      <w:bookmarkStart w:id="5210" w:name="_Toc185516190"/>
      <w:bookmarkStart w:id="5211" w:name="_Toc219190722"/>
      <w:r w:rsidRPr="002178AD">
        <w:t>7.2.3.3.1</w:t>
      </w:r>
      <w:r w:rsidRPr="002178AD">
        <w:tab/>
        <w:t>PUT</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Heading5"/>
      </w:pPr>
      <w:bookmarkStart w:id="5212" w:name="_Toc28012831"/>
      <w:bookmarkStart w:id="5213" w:name="_Toc36039120"/>
      <w:bookmarkStart w:id="5214" w:name="_Toc44688536"/>
      <w:bookmarkStart w:id="5215" w:name="_Toc45133952"/>
      <w:bookmarkStart w:id="5216" w:name="_Toc49931632"/>
      <w:bookmarkStart w:id="5217" w:name="_Toc51762890"/>
      <w:bookmarkStart w:id="5218" w:name="_Toc58848526"/>
      <w:bookmarkStart w:id="5219" w:name="_Toc59017564"/>
      <w:bookmarkStart w:id="5220" w:name="_Toc66279553"/>
      <w:bookmarkStart w:id="5221" w:name="_Toc68168575"/>
      <w:bookmarkStart w:id="5222" w:name="_Toc83233042"/>
      <w:bookmarkStart w:id="5223" w:name="_Toc85550022"/>
      <w:bookmarkStart w:id="5224" w:name="_Toc90655504"/>
      <w:bookmarkStart w:id="5225" w:name="_Toc105600379"/>
      <w:bookmarkStart w:id="5226" w:name="_Toc122114386"/>
      <w:bookmarkStart w:id="5227" w:name="_Toc153789293"/>
      <w:bookmarkStart w:id="5228" w:name="_Toc185516191"/>
      <w:bookmarkStart w:id="5229" w:name="_Toc219190723"/>
      <w:r w:rsidRPr="002178AD">
        <w:t>7.2.3.3.2</w:t>
      </w:r>
      <w:r w:rsidRPr="002178AD">
        <w:tab/>
        <w:t>GET</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Heading5"/>
      </w:pPr>
      <w:bookmarkStart w:id="5230" w:name="_Toc28012832"/>
      <w:bookmarkStart w:id="5231" w:name="_Toc36039121"/>
      <w:bookmarkStart w:id="5232" w:name="_Toc44688537"/>
      <w:bookmarkStart w:id="5233" w:name="_Toc45133953"/>
      <w:bookmarkStart w:id="5234" w:name="_Toc49931633"/>
      <w:bookmarkStart w:id="5235" w:name="_Toc51762891"/>
      <w:bookmarkStart w:id="5236" w:name="_Toc58848527"/>
      <w:bookmarkStart w:id="5237" w:name="_Toc59017565"/>
      <w:bookmarkStart w:id="5238" w:name="_Toc66279554"/>
      <w:bookmarkStart w:id="5239" w:name="_Toc68168576"/>
      <w:bookmarkStart w:id="5240" w:name="_Toc83233043"/>
      <w:bookmarkStart w:id="5241" w:name="_Toc85550023"/>
      <w:bookmarkStart w:id="5242" w:name="_Toc90655505"/>
      <w:bookmarkStart w:id="5243" w:name="_Toc105600380"/>
      <w:bookmarkStart w:id="5244" w:name="_Toc122114387"/>
      <w:bookmarkStart w:id="5245" w:name="_Toc153789294"/>
      <w:bookmarkStart w:id="5246" w:name="_Toc185516192"/>
      <w:bookmarkStart w:id="5247" w:name="_Toc219190724"/>
      <w:r w:rsidRPr="002178AD">
        <w:t>7.2.3.3.3</w:t>
      </w:r>
      <w:r w:rsidRPr="002178AD">
        <w:tab/>
        <w:t>DELETE</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Heading5"/>
      </w:pPr>
      <w:bookmarkStart w:id="5248" w:name="_Toc28012833"/>
      <w:bookmarkStart w:id="5249" w:name="_Toc36039122"/>
      <w:bookmarkStart w:id="5250" w:name="_Toc44688538"/>
      <w:bookmarkStart w:id="5251" w:name="_Toc45133954"/>
      <w:bookmarkStart w:id="5252" w:name="_Toc49931634"/>
      <w:bookmarkStart w:id="5253" w:name="_Toc51762892"/>
      <w:bookmarkStart w:id="5254" w:name="_Toc58848528"/>
      <w:bookmarkStart w:id="5255" w:name="_Toc59017566"/>
      <w:bookmarkStart w:id="5256" w:name="_Toc66279555"/>
      <w:bookmarkStart w:id="5257" w:name="_Toc68168577"/>
      <w:bookmarkStart w:id="5258" w:name="_Toc83233044"/>
      <w:bookmarkStart w:id="5259" w:name="_Toc85550024"/>
      <w:bookmarkStart w:id="5260" w:name="_Toc90655506"/>
      <w:bookmarkStart w:id="5261" w:name="_Toc105600381"/>
      <w:bookmarkStart w:id="5262" w:name="_Toc122114388"/>
      <w:bookmarkStart w:id="5263" w:name="_Toc153789295"/>
      <w:bookmarkStart w:id="5264" w:name="_Toc185516193"/>
      <w:bookmarkStart w:id="5265" w:name="_Toc219190725"/>
      <w:r w:rsidRPr="002178AD">
        <w:t>7.2.3.3.4</w:t>
      </w:r>
      <w:r w:rsidRPr="002178AD">
        <w:tab/>
        <w:t>PATCH</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Heading3"/>
      </w:pPr>
      <w:bookmarkStart w:id="5266" w:name="_Toc28012834"/>
      <w:bookmarkStart w:id="5267" w:name="_Toc36039123"/>
      <w:bookmarkStart w:id="5268" w:name="_Toc44688539"/>
      <w:bookmarkStart w:id="5269" w:name="_Toc45133955"/>
      <w:bookmarkStart w:id="5270" w:name="_Toc49931635"/>
      <w:bookmarkStart w:id="5271" w:name="_Toc51762893"/>
      <w:bookmarkStart w:id="5272" w:name="_Toc58848529"/>
      <w:bookmarkStart w:id="5273" w:name="_Toc59017567"/>
      <w:bookmarkStart w:id="5274" w:name="_Toc66279556"/>
      <w:bookmarkStart w:id="5275" w:name="_Toc68168578"/>
      <w:bookmarkStart w:id="5276" w:name="_Toc83233045"/>
      <w:bookmarkStart w:id="5277" w:name="_Toc85550025"/>
      <w:bookmarkStart w:id="5278" w:name="_Toc90655507"/>
      <w:bookmarkStart w:id="5279" w:name="_Toc105600382"/>
      <w:bookmarkStart w:id="5280" w:name="_Toc122114389"/>
      <w:bookmarkStart w:id="5281" w:name="_Toc153789296"/>
      <w:bookmarkStart w:id="5282" w:name="_Toc185516194"/>
      <w:bookmarkStart w:id="5283" w:name="_Toc219190726"/>
      <w:r w:rsidRPr="002178AD">
        <w:t>7.2.4</w:t>
      </w:r>
      <w:r w:rsidRPr="002178AD">
        <w:tab/>
        <w:t>Resource: PduSessionManagementData</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549EC387" w14:textId="77777777" w:rsidR="006672A0" w:rsidRPr="002178AD" w:rsidRDefault="006672A0">
      <w:pPr>
        <w:pStyle w:val="Heading4"/>
      </w:pPr>
      <w:bookmarkStart w:id="5284" w:name="_Toc28012835"/>
      <w:bookmarkStart w:id="5285" w:name="_Toc36039124"/>
      <w:bookmarkStart w:id="5286" w:name="_Toc44688540"/>
      <w:bookmarkStart w:id="5287" w:name="_Toc45133956"/>
      <w:bookmarkStart w:id="5288" w:name="_Toc49931636"/>
      <w:bookmarkStart w:id="5289" w:name="_Toc51762894"/>
      <w:bookmarkStart w:id="5290" w:name="_Toc58848530"/>
      <w:bookmarkStart w:id="5291" w:name="_Toc59017568"/>
      <w:bookmarkStart w:id="5292" w:name="_Toc66279557"/>
      <w:bookmarkStart w:id="5293" w:name="_Toc68168579"/>
      <w:bookmarkStart w:id="5294" w:name="_Toc83233046"/>
      <w:bookmarkStart w:id="5295" w:name="_Toc85550026"/>
      <w:bookmarkStart w:id="5296" w:name="_Toc90655508"/>
      <w:bookmarkStart w:id="5297" w:name="_Toc105600383"/>
      <w:bookmarkStart w:id="5298" w:name="_Toc122114390"/>
      <w:bookmarkStart w:id="5299" w:name="_Toc153789297"/>
      <w:bookmarkStart w:id="5300" w:name="_Toc185516195"/>
      <w:bookmarkStart w:id="5301" w:name="_Toc219190727"/>
      <w:r w:rsidRPr="002178AD">
        <w:t>7.2.4.1</w:t>
      </w:r>
      <w:r w:rsidRPr="002178AD">
        <w:tab/>
        <w:t>Description</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Heading4"/>
      </w:pPr>
      <w:bookmarkStart w:id="5302" w:name="_Toc28012836"/>
      <w:bookmarkStart w:id="5303" w:name="_Toc36039125"/>
      <w:bookmarkStart w:id="5304" w:name="_Toc44688541"/>
      <w:bookmarkStart w:id="5305" w:name="_Toc45133957"/>
      <w:bookmarkStart w:id="5306" w:name="_Toc49931637"/>
      <w:bookmarkStart w:id="5307" w:name="_Toc51762895"/>
      <w:bookmarkStart w:id="5308" w:name="_Toc58848531"/>
      <w:bookmarkStart w:id="5309" w:name="_Toc59017569"/>
      <w:bookmarkStart w:id="5310" w:name="_Toc66279558"/>
      <w:bookmarkStart w:id="5311" w:name="_Toc68168580"/>
      <w:bookmarkStart w:id="5312" w:name="_Toc83233047"/>
      <w:bookmarkStart w:id="5313" w:name="_Toc85550027"/>
      <w:bookmarkStart w:id="5314" w:name="_Toc90655509"/>
      <w:bookmarkStart w:id="5315" w:name="_Toc105600384"/>
      <w:bookmarkStart w:id="5316" w:name="_Toc122114391"/>
      <w:bookmarkStart w:id="5317" w:name="_Toc153789298"/>
      <w:bookmarkStart w:id="5318" w:name="_Toc185516196"/>
      <w:bookmarkStart w:id="5319" w:name="_Toc219190728"/>
      <w:r w:rsidRPr="002178AD">
        <w:t>7.2.4.2</w:t>
      </w:r>
      <w:r w:rsidRPr="002178AD">
        <w:tab/>
        <w:t>Resource definition</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Heading4"/>
      </w:pPr>
      <w:bookmarkStart w:id="5320" w:name="_Toc28012837"/>
      <w:bookmarkStart w:id="5321" w:name="_Toc36039126"/>
      <w:bookmarkStart w:id="5322" w:name="_Toc44688542"/>
      <w:bookmarkStart w:id="5323" w:name="_Toc45133958"/>
      <w:bookmarkStart w:id="5324" w:name="_Toc49931638"/>
      <w:bookmarkStart w:id="5325" w:name="_Toc51762896"/>
      <w:bookmarkStart w:id="5326" w:name="_Toc58848532"/>
      <w:bookmarkStart w:id="5327" w:name="_Toc59017570"/>
      <w:bookmarkStart w:id="5328" w:name="_Toc66279559"/>
      <w:bookmarkStart w:id="5329" w:name="_Toc68168581"/>
      <w:bookmarkStart w:id="5330" w:name="_Toc83233048"/>
      <w:bookmarkStart w:id="5331" w:name="_Toc85550028"/>
      <w:bookmarkStart w:id="5332" w:name="_Toc90655510"/>
      <w:bookmarkStart w:id="5333" w:name="_Toc105600385"/>
      <w:bookmarkStart w:id="5334" w:name="_Toc122114392"/>
      <w:bookmarkStart w:id="5335" w:name="_Toc153789299"/>
      <w:bookmarkStart w:id="5336" w:name="_Toc185516197"/>
      <w:bookmarkStart w:id="5337" w:name="_Toc219190729"/>
      <w:r w:rsidRPr="002178AD">
        <w:t>7.2.4.3</w:t>
      </w:r>
      <w:r w:rsidRPr="002178AD">
        <w:tab/>
        <w:t>Resource Standard Methods</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5525695B" w14:textId="77777777" w:rsidR="006672A0" w:rsidRPr="002178AD" w:rsidRDefault="006672A0">
      <w:pPr>
        <w:pStyle w:val="Heading5"/>
      </w:pPr>
      <w:bookmarkStart w:id="5338" w:name="_Toc28012838"/>
      <w:bookmarkStart w:id="5339" w:name="_Toc36039127"/>
      <w:bookmarkStart w:id="5340" w:name="_Toc44688543"/>
      <w:bookmarkStart w:id="5341" w:name="_Toc45133959"/>
      <w:bookmarkStart w:id="5342" w:name="_Toc49931639"/>
      <w:bookmarkStart w:id="5343" w:name="_Toc51762897"/>
      <w:bookmarkStart w:id="5344" w:name="_Toc58848533"/>
      <w:bookmarkStart w:id="5345" w:name="_Toc59017571"/>
      <w:bookmarkStart w:id="5346" w:name="_Toc66279560"/>
      <w:bookmarkStart w:id="5347" w:name="_Toc68168582"/>
      <w:bookmarkStart w:id="5348" w:name="_Toc83233049"/>
      <w:bookmarkStart w:id="5349" w:name="_Toc85550029"/>
      <w:bookmarkStart w:id="5350" w:name="_Toc90655511"/>
      <w:bookmarkStart w:id="5351" w:name="_Toc105600386"/>
      <w:bookmarkStart w:id="5352" w:name="_Toc122114393"/>
      <w:bookmarkStart w:id="5353" w:name="_Toc153789300"/>
      <w:bookmarkStart w:id="5354" w:name="_Toc185516198"/>
      <w:bookmarkStart w:id="5355" w:name="_Toc219190730"/>
      <w:r w:rsidRPr="002178AD">
        <w:t>7.2.4.3.1</w:t>
      </w:r>
      <w:r w:rsidRPr="002178AD">
        <w:tab/>
        <w:t>PUT</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Heading5"/>
      </w:pPr>
      <w:bookmarkStart w:id="5356" w:name="_Toc28012839"/>
      <w:bookmarkStart w:id="5357" w:name="_Toc36039128"/>
      <w:bookmarkStart w:id="5358" w:name="_Toc44688544"/>
      <w:bookmarkStart w:id="5359" w:name="_Toc45133960"/>
      <w:bookmarkStart w:id="5360" w:name="_Toc49931640"/>
      <w:bookmarkStart w:id="5361" w:name="_Toc51762898"/>
      <w:bookmarkStart w:id="5362" w:name="_Toc58848534"/>
      <w:bookmarkStart w:id="5363" w:name="_Toc59017572"/>
      <w:bookmarkStart w:id="5364" w:name="_Toc66279561"/>
      <w:bookmarkStart w:id="5365" w:name="_Toc68168583"/>
      <w:bookmarkStart w:id="5366" w:name="_Toc83233050"/>
      <w:bookmarkStart w:id="5367" w:name="_Toc85550030"/>
      <w:bookmarkStart w:id="5368" w:name="_Toc90655512"/>
      <w:bookmarkStart w:id="5369" w:name="_Toc105600387"/>
      <w:bookmarkStart w:id="5370" w:name="_Toc122114394"/>
      <w:bookmarkStart w:id="5371" w:name="_Toc153789301"/>
      <w:bookmarkStart w:id="5372" w:name="_Toc185516199"/>
      <w:bookmarkStart w:id="5373" w:name="_Toc219190731"/>
      <w:r w:rsidRPr="002178AD">
        <w:t>7.2.4.3.2</w:t>
      </w:r>
      <w:r w:rsidRPr="002178AD">
        <w:tab/>
        <w:t>GET</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74" w:name="_Hlk514071702"/>
            <w:r w:rsidRPr="002178AD">
              <w:t>The response body contains the session management data</w:t>
            </w:r>
            <w:bookmarkEnd w:id="5374"/>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Heading5"/>
      </w:pPr>
      <w:bookmarkStart w:id="5375" w:name="_Toc28012840"/>
      <w:bookmarkStart w:id="5376" w:name="_Toc36039129"/>
      <w:bookmarkStart w:id="5377" w:name="_Toc44688545"/>
      <w:bookmarkStart w:id="5378" w:name="_Toc45133961"/>
      <w:bookmarkStart w:id="5379" w:name="_Toc49931641"/>
      <w:bookmarkStart w:id="5380" w:name="_Toc51762899"/>
      <w:bookmarkStart w:id="5381" w:name="_Toc58848535"/>
      <w:bookmarkStart w:id="5382" w:name="_Toc59017573"/>
      <w:bookmarkStart w:id="5383" w:name="_Toc66279562"/>
      <w:bookmarkStart w:id="5384" w:name="_Toc68168584"/>
      <w:bookmarkStart w:id="5385" w:name="_Toc83233051"/>
      <w:bookmarkStart w:id="5386" w:name="_Toc85550031"/>
      <w:bookmarkStart w:id="5387" w:name="_Toc90655513"/>
      <w:bookmarkStart w:id="5388" w:name="_Toc105600388"/>
      <w:bookmarkStart w:id="5389" w:name="_Toc122114395"/>
      <w:bookmarkStart w:id="5390" w:name="_Toc153789302"/>
      <w:bookmarkStart w:id="5391" w:name="_Toc185516200"/>
      <w:bookmarkStart w:id="5392" w:name="_Toc219190732"/>
      <w:r w:rsidRPr="002178AD">
        <w:t>7.2.4.3.3</w:t>
      </w:r>
      <w:r w:rsidRPr="002178AD">
        <w:tab/>
        <w:t>DELETE</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Heading3"/>
      </w:pPr>
      <w:bookmarkStart w:id="5393" w:name="_Toc28012841"/>
      <w:bookmarkStart w:id="5394" w:name="_Toc36039130"/>
      <w:bookmarkStart w:id="5395" w:name="_Toc44688546"/>
      <w:bookmarkStart w:id="5396" w:name="_Toc45133962"/>
      <w:bookmarkStart w:id="5397" w:name="_Toc49931642"/>
      <w:bookmarkStart w:id="5398" w:name="_Toc51762900"/>
      <w:bookmarkStart w:id="5399" w:name="_Toc58848536"/>
      <w:bookmarkStart w:id="5400" w:name="_Toc59017574"/>
      <w:bookmarkStart w:id="5401" w:name="_Toc66279563"/>
      <w:bookmarkStart w:id="5402" w:name="_Toc68168585"/>
      <w:bookmarkStart w:id="5403" w:name="_Toc83233052"/>
      <w:bookmarkStart w:id="5404" w:name="_Toc85550032"/>
      <w:bookmarkStart w:id="5405" w:name="_Toc90655514"/>
      <w:bookmarkStart w:id="5406" w:name="_Toc105600389"/>
      <w:bookmarkStart w:id="5407" w:name="_Toc122114396"/>
      <w:bookmarkStart w:id="5408" w:name="_Toc153789303"/>
      <w:bookmarkStart w:id="5409" w:name="_Toc185516201"/>
      <w:bookmarkStart w:id="5410" w:name="_Toc219190733"/>
      <w:r w:rsidRPr="002178AD">
        <w:t>7.2.5</w:t>
      </w:r>
      <w:r w:rsidRPr="002178AD">
        <w:tab/>
        <w:t>Resource: ExposureDataSubscriptions</w:t>
      </w:r>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537611BF" w14:textId="77777777" w:rsidR="006672A0" w:rsidRPr="002178AD" w:rsidRDefault="006672A0">
      <w:pPr>
        <w:pStyle w:val="Heading4"/>
      </w:pPr>
      <w:bookmarkStart w:id="5411" w:name="_Toc28012842"/>
      <w:bookmarkStart w:id="5412" w:name="_Toc36039131"/>
      <w:bookmarkStart w:id="5413" w:name="_Toc44688547"/>
      <w:bookmarkStart w:id="5414" w:name="_Toc45133963"/>
      <w:bookmarkStart w:id="5415" w:name="_Toc49931643"/>
      <w:bookmarkStart w:id="5416" w:name="_Toc51762901"/>
      <w:bookmarkStart w:id="5417" w:name="_Toc58848537"/>
      <w:bookmarkStart w:id="5418" w:name="_Toc59017575"/>
      <w:bookmarkStart w:id="5419" w:name="_Toc66279564"/>
      <w:bookmarkStart w:id="5420" w:name="_Toc68168586"/>
      <w:bookmarkStart w:id="5421" w:name="_Toc83233053"/>
      <w:bookmarkStart w:id="5422" w:name="_Toc85550033"/>
      <w:bookmarkStart w:id="5423" w:name="_Toc90655515"/>
      <w:bookmarkStart w:id="5424" w:name="_Toc105600390"/>
      <w:bookmarkStart w:id="5425" w:name="_Toc122114397"/>
      <w:bookmarkStart w:id="5426" w:name="_Toc153789304"/>
      <w:bookmarkStart w:id="5427" w:name="_Toc185516202"/>
      <w:bookmarkStart w:id="5428" w:name="_Toc219190734"/>
      <w:r w:rsidRPr="002178AD">
        <w:t>7.2.5.1</w:t>
      </w:r>
      <w:r w:rsidRPr="002178AD">
        <w:tab/>
        <w:t>Description</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Heading4"/>
      </w:pPr>
      <w:bookmarkStart w:id="5429" w:name="_Toc28012843"/>
      <w:bookmarkStart w:id="5430" w:name="_Toc36039132"/>
      <w:bookmarkStart w:id="5431" w:name="_Toc44688548"/>
      <w:bookmarkStart w:id="5432" w:name="_Toc45133964"/>
      <w:bookmarkStart w:id="5433" w:name="_Toc49931644"/>
      <w:bookmarkStart w:id="5434" w:name="_Toc51762902"/>
      <w:bookmarkStart w:id="5435" w:name="_Toc58848538"/>
      <w:bookmarkStart w:id="5436" w:name="_Toc59017576"/>
      <w:bookmarkStart w:id="5437" w:name="_Toc66279565"/>
      <w:bookmarkStart w:id="5438" w:name="_Toc68168587"/>
      <w:bookmarkStart w:id="5439" w:name="_Toc83233054"/>
      <w:bookmarkStart w:id="5440" w:name="_Toc85550034"/>
      <w:bookmarkStart w:id="5441" w:name="_Toc90655516"/>
      <w:bookmarkStart w:id="5442" w:name="_Toc105600391"/>
      <w:bookmarkStart w:id="5443" w:name="_Toc122114398"/>
      <w:bookmarkStart w:id="5444" w:name="_Toc153789305"/>
      <w:bookmarkStart w:id="5445" w:name="_Toc185516203"/>
      <w:bookmarkStart w:id="5446" w:name="_Toc219190735"/>
      <w:r w:rsidRPr="002178AD">
        <w:t>7.2.5.2</w:t>
      </w:r>
      <w:r w:rsidRPr="002178AD">
        <w:tab/>
        <w:t>Resource Definition</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Heading4"/>
      </w:pPr>
      <w:bookmarkStart w:id="5447" w:name="_Toc28012844"/>
      <w:bookmarkStart w:id="5448" w:name="_Toc36039133"/>
      <w:bookmarkStart w:id="5449" w:name="_Toc44688549"/>
      <w:bookmarkStart w:id="5450" w:name="_Toc45133965"/>
      <w:bookmarkStart w:id="5451" w:name="_Toc49931645"/>
      <w:bookmarkStart w:id="5452" w:name="_Toc51762903"/>
      <w:bookmarkStart w:id="5453" w:name="_Toc58848539"/>
      <w:bookmarkStart w:id="5454" w:name="_Toc59017577"/>
      <w:bookmarkStart w:id="5455" w:name="_Toc66279566"/>
      <w:bookmarkStart w:id="5456" w:name="_Toc68168588"/>
      <w:bookmarkStart w:id="5457" w:name="_Toc83233055"/>
      <w:bookmarkStart w:id="5458" w:name="_Toc85550035"/>
      <w:bookmarkStart w:id="5459" w:name="_Toc90655517"/>
      <w:bookmarkStart w:id="5460" w:name="_Toc105600392"/>
      <w:bookmarkStart w:id="5461" w:name="_Toc122114399"/>
      <w:bookmarkStart w:id="5462" w:name="_Toc153789306"/>
      <w:bookmarkStart w:id="5463" w:name="_Toc185516204"/>
      <w:bookmarkStart w:id="5464" w:name="_Toc219190736"/>
      <w:r w:rsidRPr="002178AD">
        <w:t>7.2.5.3</w:t>
      </w:r>
      <w:r w:rsidRPr="002178AD">
        <w:tab/>
        <w:t>Resource Standard Methods</w:t>
      </w:r>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EC5B71E" w14:textId="77777777" w:rsidR="006672A0" w:rsidRPr="002178AD" w:rsidRDefault="006672A0">
      <w:pPr>
        <w:pStyle w:val="Heading5"/>
      </w:pPr>
      <w:bookmarkStart w:id="5465" w:name="_Toc28012845"/>
      <w:bookmarkStart w:id="5466" w:name="_Toc36039134"/>
      <w:bookmarkStart w:id="5467" w:name="_Toc44688550"/>
      <w:bookmarkStart w:id="5468" w:name="_Toc45133966"/>
      <w:bookmarkStart w:id="5469" w:name="_Toc49931646"/>
      <w:bookmarkStart w:id="5470" w:name="_Toc51762904"/>
      <w:bookmarkStart w:id="5471" w:name="_Toc58848540"/>
      <w:bookmarkStart w:id="5472" w:name="_Toc59017578"/>
      <w:bookmarkStart w:id="5473" w:name="_Toc66279567"/>
      <w:bookmarkStart w:id="5474" w:name="_Toc68168589"/>
      <w:bookmarkStart w:id="5475" w:name="_Toc83233056"/>
      <w:bookmarkStart w:id="5476" w:name="_Toc85550036"/>
      <w:bookmarkStart w:id="5477" w:name="_Toc90655518"/>
      <w:bookmarkStart w:id="5478" w:name="_Toc105600393"/>
      <w:bookmarkStart w:id="5479" w:name="_Toc122114400"/>
      <w:bookmarkStart w:id="5480" w:name="_Toc153789307"/>
      <w:bookmarkStart w:id="5481" w:name="_Toc185516205"/>
      <w:bookmarkStart w:id="5482" w:name="_Toc219190737"/>
      <w:r w:rsidRPr="002178AD">
        <w:t>7.2.5.3.1</w:t>
      </w:r>
      <w:r w:rsidRPr="002178AD">
        <w:tab/>
        <w:t>POST</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83"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83"/>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Heading3"/>
      </w:pPr>
      <w:bookmarkStart w:id="5484" w:name="_Toc28012846"/>
      <w:bookmarkStart w:id="5485" w:name="_Toc36039135"/>
      <w:bookmarkStart w:id="5486" w:name="_Toc44688551"/>
      <w:bookmarkStart w:id="5487" w:name="_Toc45133967"/>
      <w:bookmarkStart w:id="5488" w:name="_Toc49931647"/>
      <w:bookmarkStart w:id="5489" w:name="_Toc51762905"/>
      <w:bookmarkStart w:id="5490" w:name="_Toc58848541"/>
      <w:bookmarkStart w:id="5491" w:name="_Toc59017579"/>
      <w:bookmarkStart w:id="5492" w:name="_Toc66279568"/>
      <w:bookmarkStart w:id="5493" w:name="_Toc68168590"/>
      <w:bookmarkStart w:id="5494" w:name="_Toc83233057"/>
      <w:bookmarkStart w:id="5495" w:name="_Toc85550037"/>
      <w:bookmarkStart w:id="5496" w:name="_Toc90655519"/>
      <w:bookmarkStart w:id="5497" w:name="_Toc105600394"/>
      <w:bookmarkStart w:id="5498" w:name="_Toc122114401"/>
      <w:bookmarkStart w:id="5499" w:name="_Toc153789308"/>
      <w:bookmarkStart w:id="5500" w:name="_Toc185516206"/>
      <w:bookmarkStart w:id="5501" w:name="_Toc219190738"/>
      <w:r w:rsidRPr="002178AD">
        <w:t>7.2.6</w:t>
      </w:r>
      <w:r w:rsidRPr="002178AD">
        <w:tab/>
        <w:t>Resource: IndividualExposureDataSubscription</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693F7760" w14:textId="77777777" w:rsidR="006672A0" w:rsidRPr="002178AD" w:rsidRDefault="006672A0">
      <w:pPr>
        <w:pStyle w:val="Heading4"/>
      </w:pPr>
      <w:bookmarkStart w:id="5502" w:name="_Toc28012847"/>
      <w:bookmarkStart w:id="5503" w:name="_Toc36039136"/>
      <w:bookmarkStart w:id="5504" w:name="_Toc44688552"/>
      <w:bookmarkStart w:id="5505" w:name="_Toc45133968"/>
      <w:bookmarkStart w:id="5506" w:name="_Toc49931648"/>
      <w:bookmarkStart w:id="5507" w:name="_Toc51762906"/>
      <w:bookmarkStart w:id="5508" w:name="_Toc58848542"/>
      <w:bookmarkStart w:id="5509" w:name="_Toc59017580"/>
      <w:bookmarkStart w:id="5510" w:name="_Toc66279569"/>
      <w:bookmarkStart w:id="5511" w:name="_Toc68168591"/>
      <w:bookmarkStart w:id="5512" w:name="_Toc83233058"/>
      <w:bookmarkStart w:id="5513" w:name="_Toc85550038"/>
      <w:bookmarkStart w:id="5514" w:name="_Toc90655520"/>
      <w:bookmarkStart w:id="5515" w:name="_Toc105600395"/>
      <w:bookmarkStart w:id="5516" w:name="_Toc122114402"/>
      <w:bookmarkStart w:id="5517" w:name="_Toc153789309"/>
      <w:bookmarkStart w:id="5518" w:name="_Toc185516207"/>
      <w:bookmarkStart w:id="5519" w:name="_Toc219190739"/>
      <w:r w:rsidRPr="002178AD">
        <w:t>7.2.6.1</w:t>
      </w:r>
      <w:r w:rsidRPr="002178AD">
        <w:tab/>
        <w:t>Description</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Heading4"/>
      </w:pPr>
      <w:bookmarkStart w:id="5520" w:name="_Toc28012848"/>
      <w:bookmarkStart w:id="5521" w:name="_Toc36039137"/>
      <w:bookmarkStart w:id="5522" w:name="_Toc44688553"/>
      <w:bookmarkStart w:id="5523" w:name="_Toc45133969"/>
      <w:bookmarkStart w:id="5524" w:name="_Toc49931649"/>
      <w:bookmarkStart w:id="5525" w:name="_Toc51762907"/>
      <w:bookmarkStart w:id="5526" w:name="_Toc58848543"/>
      <w:bookmarkStart w:id="5527" w:name="_Toc59017581"/>
      <w:bookmarkStart w:id="5528" w:name="_Toc66279570"/>
      <w:bookmarkStart w:id="5529" w:name="_Toc68168592"/>
      <w:bookmarkStart w:id="5530" w:name="_Toc83233059"/>
      <w:bookmarkStart w:id="5531" w:name="_Toc85550039"/>
      <w:bookmarkStart w:id="5532" w:name="_Toc90655521"/>
      <w:bookmarkStart w:id="5533" w:name="_Toc105600396"/>
      <w:bookmarkStart w:id="5534" w:name="_Toc122114403"/>
      <w:bookmarkStart w:id="5535" w:name="_Toc153789310"/>
      <w:bookmarkStart w:id="5536" w:name="_Toc185516208"/>
      <w:bookmarkStart w:id="5537" w:name="_Toc219190740"/>
      <w:r w:rsidRPr="002178AD">
        <w:t>7.2.6.2</w:t>
      </w:r>
      <w:r w:rsidRPr="002178AD">
        <w:tab/>
        <w:t>Resource Definition</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Heading4"/>
      </w:pPr>
      <w:bookmarkStart w:id="5538" w:name="_Toc28012849"/>
      <w:bookmarkStart w:id="5539" w:name="_Toc36039138"/>
      <w:bookmarkStart w:id="5540" w:name="_Toc44688554"/>
      <w:bookmarkStart w:id="5541" w:name="_Toc45133970"/>
      <w:bookmarkStart w:id="5542" w:name="_Toc49931650"/>
      <w:bookmarkStart w:id="5543" w:name="_Toc51762908"/>
      <w:bookmarkStart w:id="5544" w:name="_Toc58848544"/>
      <w:bookmarkStart w:id="5545" w:name="_Toc59017582"/>
      <w:bookmarkStart w:id="5546" w:name="_Toc66279571"/>
      <w:bookmarkStart w:id="5547" w:name="_Toc68168593"/>
      <w:bookmarkStart w:id="5548" w:name="_Toc83233060"/>
      <w:bookmarkStart w:id="5549" w:name="_Toc85550040"/>
      <w:bookmarkStart w:id="5550" w:name="_Toc90655522"/>
      <w:bookmarkStart w:id="5551" w:name="_Toc105600397"/>
      <w:bookmarkStart w:id="5552" w:name="_Toc122114404"/>
      <w:bookmarkStart w:id="5553" w:name="_Toc153789311"/>
      <w:bookmarkStart w:id="5554" w:name="_Toc185516209"/>
      <w:bookmarkStart w:id="5555" w:name="_Toc219190741"/>
      <w:r w:rsidRPr="002178AD">
        <w:t>7.2.6.3</w:t>
      </w:r>
      <w:r w:rsidRPr="002178AD">
        <w:tab/>
        <w:t>Resource Standard Methods</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7462905F" w14:textId="77777777" w:rsidR="006672A0" w:rsidRPr="002178AD" w:rsidRDefault="006672A0">
      <w:pPr>
        <w:pStyle w:val="Heading5"/>
      </w:pPr>
      <w:bookmarkStart w:id="5556" w:name="_Toc28012850"/>
      <w:bookmarkStart w:id="5557" w:name="_Toc36039139"/>
      <w:bookmarkStart w:id="5558" w:name="_Toc44688555"/>
      <w:bookmarkStart w:id="5559" w:name="_Toc45133971"/>
      <w:bookmarkStart w:id="5560" w:name="_Toc49931651"/>
      <w:bookmarkStart w:id="5561" w:name="_Toc51762909"/>
      <w:bookmarkStart w:id="5562" w:name="_Toc58848545"/>
      <w:bookmarkStart w:id="5563" w:name="_Toc59017583"/>
      <w:bookmarkStart w:id="5564" w:name="_Toc66279572"/>
      <w:bookmarkStart w:id="5565" w:name="_Toc68168594"/>
      <w:bookmarkStart w:id="5566" w:name="_Toc83233061"/>
      <w:bookmarkStart w:id="5567" w:name="_Toc85550041"/>
      <w:bookmarkStart w:id="5568" w:name="_Toc90655523"/>
      <w:bookmarkStart w:id="5569" w:name="_Toc105600398"/>
      <w:bookmarkStart w:id="5570" w:name="_Toc122114405"/>
      <w:bookmarkStart w:id="5571" w:name="_Toc153789312"/>
      <w:bookmarkStart w:id="5572" w:name="_Toc185516210"/>
      <w:bookmarkStart w:id="5573" w:name="_Toc219190742"/>
      <w:r w:rsidRPr="002178AD">
        <w:t>7.2.6.3.1</w:t>
      </w:r>
      <w:r w:rsidRPr="002178AD">
        <w:tab/>
        <w:t>PUT</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Heading5"/>
      </w:pPr>
      <w:bookmarkStart w:id="5574" w:name="_Toc28012851"/>
      <w:bookmarkStart w:id="5575" w:name="_Toc36039140"/>
      <w:bookmarkStart w:id="5576" w:name="_Toc44688556"/>
      <w:bookmarkStart w:id="5577" w:name="_Toc45133972"/>
      <w:bookmarkStart w:id="5578" w:name="_Toc49931652"/>
      <w:bookmarkStart w:id="5579" w:name="_Toc51762910"/>
      <w:bookmarkStart w:id="5580" w:name="_Toc58848546"/>
      <w:bookmarkStart w:id="5581" w:name="_Toc59017584"/>
      <w:bookmarkStart w:id="5582" w:name="_Toc66279573"/>
      <w:bookmarkStart w:id="5583" w:name="_Toc68168595"/>
      <w:bookmarkStart w:id="5584" w:name="_Toc83233062"/>
      <w:bookmarkStart w:id="5585" w:name="_Toc85550042"/>
      <w:bookmarkStart w:id="5586" w:name="_Toc90655524"/>
      <w:bookmarkStart w:id="5587" w:name="_Toc105600399"/>
      <w:bookmarkStart w:id="5588" w:name="_Toc122114406"/>
      <w:bookmarkStart w:id="5589" w:name="_Toc153789313"/>
      <w:bookmarkStart w:id="5590" w:name="_Toc185516211"/>
      <w:bookmarkStart w:id="5591" w:name="_Toc219190743"/>
      <w:r w:rsidRPr="002178AD">
        <w:t>7.2.6.3.2</w:t>
      </w:r>
      <w:r w:rsidRPr="002178AD">
        <w:tab/>
        <w:t>DELETE</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Heading2"/>
      </w:pPr>
      <w:bookmarkStart w:id="5592" w:name="_Toc28012852"/>
      <w:bookmarkStart w:id="5593" w:name="_Toc36039141"/>
      <w:bookmarkStart w:id="5594" w:name="_Toc44688557"/>
      <w:bookmarkStart w:id="5595" w:name="_Toc45133973"/>
      <w:bookmarkStart w:id="5596" w:name="_Toc49931653"/>
      <w:bookmarkStart w:id="5597" w:name="_Toc51762911"/>
      <w:bookmarkStart w:id="5598" w:name="_Toc58848547"/>
      <w:bookmarkStart w:id="5599" w:name="_Toc59017585"/>
      <w:bookmarkStart w:id="5600" w:name="_Toc66279574"/>
      <w:bookmarkStart w:id="5601" w:name="_Toc68168596"/>
      <w:bookmarkStart w:id="5602" w:name="_Toc83233063"/>
      <w:bookmarkStart w:id="5603" w:name="_Toc85550043"/>
      <w:bookmarkStart w:id="5604" w:name="_Toc90655525"/>
      <w:bookmarkStart w:id="5605" w:name="_Toc105600400"/>
      <w:bookmarkStart w:id="5606" w:name="_Toc122114407"/>
      <w:bookmarkStart w:id="5607" w:name="_Toc153789314"/>
      <w:bookmarkStart w:id="5608" w:name="_Toc185516212"/>
      <w:bookmarkStart w:id="5609" w:name="_Toc219190744"/>
      <w:r w:rsidRPr="002178AD">
        <w:t>7.3</w:t>
      </w:r>
      <w:r w:rsidRPr="002178AD">
        <w:tab/>
        <w:t>Data Model</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37E377C7" w14:textId="77777777" w:rsidR="006672A0" w:rsidRPr="002178AD" w:rsidRDefault="006672A0">
      <w:pPr>
        <w:pStyle w:val="Heading3"/>
      </w:pPr>
      <w:bookmarkStart w:id="5610" w:name="_Toc28012853"/>
      <w:bookmarkStart w:id="5611" w:name="_Toc36039142"/>
      <w:bookmarkStart w:id="5612" w:name="_Toc44688558"/>
      <w:bookmarkStart w:id="5613" w:name="_Toc45133974"/>
      <w:bookmarkStart w:id="5614" w:name="_Toc49931654"/>
      <w:bookmarkStart w:id="5615" w:name="_Toc51762912"/>
      <w:bookmarkStart w:id="5616" w:name="_Toc58848548"/>
      <w:bookmarkStart w:id="5617" w:name="_Toc59017586"/>
      <w:bookmarkStart w:id="5618" w:name="_Toc66279575"/>
      <w:bookmarkStart w:id="5619" w:name="_Toc68168597"/>
      <w:bookmarkStart w:id="5620" w:name="_Toc83233064"/>
      <w:bookmarkStart w:id="5621" w:name="_Toc85550044"/>
      <w:bookmarkStart w:id="5622" w:name="_Toc90655526"/>
      <w:bookmarkStart w:id="5623" w:name="_Toc105600401"/>
      <w:bookmarkStart w:id="5624" w:name="_Toc122114408"/>
      <w:bookmarkStart w:id="5625" w:name="_Toc153789315"/>
      <w:bookmarkStart w:id="5626" w:name="_Toc185516213"/>
      <w:bookmarkStart w:id="5627" w:name="_Toc219190745"/>
      <w:r w:rsidRPr="002178AD">
        <w:t>7.3.1</w:t>
      </w:r>
      <w:r w:rsidRPr="002178AD">
        <w:tab/>
        <w:t>General</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Heading3"/>
      </w:pPr>
      <w:bookmarkStart w:id="5628" w:name="_Toc28012854"/>
      <w:bookmarkStart w:id="5629" w:name="_Toc36039143"/>
      <w:bookmarkStart w:id="5630" w:name="_Toc44688559"/>
      <w:bookmarkStart w:id="5631" w:name="_Toc45133975"/>
      <w:bookmarkStart w:id="5632" w:name="_Toc49931655"/>
      <w:bookmarkStart w:id="5633" w:name="_Toc51762913"/>
      <w:bookmarkStart w:id="5634" w:name="_Toc58848549"/>
      <w:bookmarkStart w:id="5635" w:name="_Toc59017587"/>
      <w:bookmarkStart w:id="5636" w:name="_Toc66279576"/>
      <w:bookmarkStart w:id="5637" w:name="_Toc68168598"/>
      <w:bookmarkStart w:id="5638" w:name="_Toc83233065"/>
      <w:bookmarkStart w:id="5639" w:name="_Toc85550045"/>
      <w:bookmarkStart w:id="5640" w:name="_Toc90655527"/>
      <w:bookmarkStart w:id="5641" w:name="_Toc105600402"/>
      <w:bookmarkStart w:id="5642" w:name="_Toc122114409"/>
      <w:bookmarkStart w:id="5643" w:name="_Toc153789316"/>
      <w:bookmarkStart w:id="5644" w:name="_Toc185516214"/>
      <w:bookmarkStart w:id="5645" w:name="_Toc219190746"/>
      <w:r w:rsidRPr="002178AD">
        <w:t>7.3.2</w:t>
      </w:r>
      <w:r w:rsidRPr="002178AD">
        <w:tab/>
        <w:t>Structured data types</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p>
    <w:p w14:paraId="35B19810" w14:textId="77777777" w:rsidR="006672A0" w:rsidRPr="002178AD" w:rsidRDefault="006672A0">
      <w:pPr>
        <w:pStyle w:val="Heading4"/>
      </w:pPr>
      <w:bookmarkStart w:id="5646" w:name="_Toc28012855"/>
      <w:bookmarkStart w:id="5647" w:name="_Toc36039144"/>
      <w:bookmarkStart w:id="5648" w:name="_Toc44688560"/>
      <w:bookmarkStart w:id="5649" w:name="_Toc45133976"/>
      <w:bookmarkStart w:id="5650" w:name="_Toc49931656"/>
      <w:bookmarkStart w:id="5651" w:name="_Toc51762914"/>
      <w:bookmarkStart w:id="5652" w:name="_Toc58848550"/>
      <w:bookmarkStart w:id="5653" w:name="_Toc59017588"/>
      <w:bookmarkStart w:id="5654" w:name="_Toc66279577"/>
      <w:bookmarkStart w:id="5655" w:name="_Toc68168599"/>
      <w:bookmarkStart w:id="5656" w:name="_Toc83233066"/>
      <w:bookmarkStart w:id="5657" w:name="_Toc85550046"/>
      <w:bookmarkStart w:id="5658" w:name="_Toc90655528"/>
      <w:bookmarkStart w:id="5659" w:name="_Toc105600403"/>
      <w:bookmarkStart w:id="5660" w:name="_Toc122114410"/>
      <w:bookmarkStart w:id="5661" w:name="_Toc153789317"/>
      <w:bookmarkStart w:id="5662" w:name="_Toc185516215"/>
      <w:bookmarkStart w:id="5663" w:name="_Toc219190747"/>
      <w:r w:rsidRPr="002178AD">
        <w:t>7.3.2.1</w:t>
      </w:r>
      <w:r w:rsidRPr="002178AD">
        <w:tab/>
        <w:t>Introduction</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Heading4"/>
      </w:pPr>
      <w:bookmarkStart w:id="5664" w:name="_Toc28012856"/>
      <w:bookmarkStart w:id="5665" w:name="_Toc36039145"/>
      <w:bookmarkStart w:id="5666" w:name="_Toc44688561"/>
      <w:bookmarkStart w:id="5667" w:name="_Toc45133977"/>
      <w:bookmarkStart w:id="5668" w:name="_Toc49931657"/>
      <w:bookmarkStart w:id="5669" w:name="_Toc51762915"/>
      <w:bookmarkStart w:id="5670" w:name="_Toc58848551"/>
      <w:bookmarkStart w:id="5671" w:name="_Toc59017589"/>
      <w:bookmarkStart w:id="5672" w:name="_Toc66279578"/>
      <w:bookmarkStart w:id="5673" w:name="_Toc68168600"/>
      <w:bookmarkStart w:id="5674" w:name="_Toc83233067"/>
      <w:bookmarkStart w:id="5675" w:name="_Toc85550047"/>
      <w:bookmarkStart w:id="5676" w:name="_Toc90655529"/>
      <w:bookmarkStart w:id="5677" w:name="_Toc105600404"/>
      <w:bookmarkStart w:id="5678" w:name="_Toc122114411"/>
      <w:bookmarkStart w:id="5679" w:name="_Toc153789318"/>
      <w:bookmarkStart w:id="5680" w:name="_Toc185516216"/>
      <w:bookmarkStart w:id="5681" w:name="_Toc219190748"/>
      <w:r w:rsidRPr="002178AD">
        <w:t>7.3.2.2</w:t>
      </w:r>
      <w:r w:rsidRPr="002178AD">
        <w:tab/>
        <w:t>Type AccessAndMobilityData</w:t>
      </w:r>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2" w:name="_Hlk514072467"/>
            <w:r w:rsidRPr="002178AD">
              <w:t>regState</w:t>
            </w:r>
            <w:bookmarkEnd w:id="5682"/>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83" w:name="_Hlk514072484"/>
            <w:r w:rsidRPr="002178AD">
              <w:t>connState</w:t>
            </w:r>
            <w:bookmarkEnd w:id="5683"/>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84" w:name="_Hlk514072496"/>
            <w:r w:rsidRPr="002178AD">
              <w:t>reachabilityStatus</w:t>
            </w:r>
            <w:bookmarkEnd w:id="5684"/>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85" w:name="_Hlk514072507"/>
            <w:r w:rsidRPr="002178AD">
              <w:t>smsOverNasStatus</w:t>
            </w:r>
            <w:bookmarkEnd w:id="5685"/>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86" w:name="_Hlk514072518"/>
            <w:r w:rsidRPr="002178AD">
              <w:t>roamingStatus</w:t>
            </w:r>
            <w:bookmarkEnd w:id="5686"/>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77777777" w:rsidR="006672A0" w:rsidRPr="002178AD" w:rsidRDefault="006672A0">
            <w:pPr>
              <w:pStyle w:val="TAL"/>
            </w:pPr>
            <w:r w:rsidRPr="002178AD">
              <w:t>ratTypes</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Heading4"/>
      </w:pPr>
      <w:bookmarkStart w:id="5687" w:name="_Toc28012857"/>
      <w:bookmarkStart w:id="5688" w:name="_Toc36039146"/>
      <w:bookmarkStart w:id="5689" w:name="_Toc44688562"/>
      <w:bookmarkStart w:id="5690" w:name="_Toc45133978"/>
      <w:bookmarkStart w:id="5691" w:name="_Toc49931658"/>
      <w:bookmarkStart w:id="5692" w:name="_Toc51762916"/>
      <w:bookmarkStart w:id="5693" w:name="_Toc58848552"/>
      <w:bookmarkStart w:id="5694" w:name="_Toc59017590"/>
      <w:bookmarkStart w:id="5695" w:name="_Toc66279579"/>
      <w:bookmarkStart w:id="5696" w:name="_Toc68168601"/>
      <w:bookmarkStart w:id="5697" w:name="_Toc83233068"/>
      <w:bookmarkStart w:id="5698" w:name="_Toc85550048"/>
      <w:bookmarkStart w:id="5699" w:name="_Toc90655530"/>
      <w:bookmarkStart w:id="5700" w:name="_Toc105600405"/>
      <w:bookmarkStart w:id="5701" w:name="_Toc122114412"/>
      <w:bookmarkStart w:id="5702" w:name="_Toc153789319"/>
      <w:bookmarkStart w:id="5703" w:name="_Toc185516217"/>
      <w:bookmarkStart w:id="5704" w:name="_Toc219190749"/>
      <w:r w:rsidRPr="002178AD">
        <w:t>7.3.2.3</w:t>
      </w:r>
      <w:r w:rsidRPr="002178AD">
        <w:tab/>
        <w:t>Type PduSessionManagementData</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05" w:name="_Hlk514073054"/>
            <w:r w:rsidRPr="002178AD">
              <w:t>n6TrafficRoutingInfo</w:t>
            </w:r>
            <w:bookmarkEnd w:id="5705"/>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06" w:name="_Hlk514073076"/>
            <w:r w:rsidRPr="002178AD">
              <w:t>ipv4Addr</w:t>
            </w:r>
            <w:bookmarkEnd w:id="5706"/>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DengXian"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DengXian"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DengXian"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Heading4"/>
      </w:pPr>
      <w:bookmarkStart w:id="5707" w:name="_Toc28012858"/>
      <w:bookmarkStart w:id="5708" w:name="_Toc36039147"/>
      <w:bookmarkStart w:id="5709" w:name="_Toc44688563"/>
      <w:bookmarkStart w:id="5710" w:name="_Toc45133979"/>
      <w:bookmarkStart w:id="5711" w:name="_Toc49931659"/>
      <w:bookmarkStart w:id="5712" w:name="_Toc51762917"/>
      <w:bookmarkStart w:id="5713" w:name="_Toc58848553"/>
      <w:bookmarkStart w:id="5714" w:name="_Toc59017591"/>
      <w:bookmarkStart w:id="5715" w:name="_Toc66279580"/>
      <w:bookmarkStart w:id="5716" w:name="_Toc68168602"/>
      <w:bookmarkStart w:id="5717" w:name="_Toc83233069"/>
      <w:bookmarkStart w:id="5718" w:name="_Toc85550049"/>
      <w:bookmarkStart w:id="5719" w:name="_Toc90655531"/>
      <w:bookmarkStart w:id="5720" w:name="_Toc105600406"/>
      <w:bookmarkStart w:id="5721" w:name="_Toc122114413"/>
      <w:bookmarkStart w:id="5722" w:name="_Toc153789320"/>
      <w:bookmarkStart w:id="5723" w:name="_Toc185516218"/>
      <w:bookmarkStart w:id="5724" w:name="_Toc219190750"/>
      <w:r w:rsidRPr="002178AD">
        <w:t>7.3.2.4</w:t>
      </w:r>
      <w:r w:rsidRPr="002178AD">
        <w:tab/>
        <w:t>Type ExposureDataSubscription</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r>
              <w:rPr>
                <w:rFonts w:cs="Arial"/>
                <w:szCs w:val="18"/>
                <w:lang w:eastAsia="zh-CN"/>
              </w:rPr>
              <w:t>notifId</w:t>
            </w:r>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r>
              <w:rPr>
                <w:rFonts w:eastAsia="DengXian" w:cs="Arial"/>
                <w:szCs w:val="18"/>
              </w:rPr>
              <w:t>NotifCorreIdsSupport</w:t>
            </w: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DengXian" w:hAnsi="Arial" w:cs="Arial"/>
                <w:sz w:val="18"/>
                <w:szCs w:val="18"/>
                <w:lang w:val="en-US" w:eastAsia="zh-CN"/>
              </w:rPr>
            </w:pPr>
          </w:p>
          <w:p w14:paraId="6E329767"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25E72C93" w14:textId="77777777" w:rsidR="00587983" w:rsidRPr="005A5FD9" w:rsidRDefault="00587983" w:rsidP="00587983">
            <w:pPr>
              <w:keepNext/>
              <w:keepLines/>
              <w:spacing w:after="0"/>
              <w:rPr>
                <w:rFonts w:ascii="Arial" w:eastAsia="DengXian" w:hAnsi="Arial" w:cs="Arial"/>
                <w:sz w:val="18"/>
                <w:szCs w:val="18"/>
                <w:lang w:val="en-US" w:eastAsia="zh-CN"/>
              </w:rPr>
            </w:pPr>
          </w:p>
          <w:p w14:paraId="30A5DB72"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DengXian"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DengXian"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Heading4"/>
      </w:pPr>
      <w:bookmarkStart w:id="5725" w:name="_Toc28012859"/>
      <w:bookmarkStart w:id="5726" w:name="_Toc36039148"/>
      <w:bookmarkStart w:id="5727" w:name="_Toc44688564"/>
      <w:bookmarkStart w:id="5728" w:name="_Toc45133980"/>
      <w:bookmarkStart w:id="5729" w:name="_Toc49931660"/>
      <w:bookmarkStart w:id="5730" w:name="_Toc51762918"/>
      <w:bookmarkStart w:id="5731" w:name="_Toc58848554"/>
      <w:bookmarkStart w:id="5732" w:name="_Toc59017592"/>
      <w:bookmarkStart w:id="5733" w:name="_Toc66279581"/>
      <w:bookmarkStart w:id="5734" w:name="_Toc68168603"/>
      <w:bookmarkStart w:id="5735" w:name="_Toc83233070"/>
      <w:bookmarkStart w:id="5736" w:name="_Toc85550050"/>
      <w:bookmarkStart w:id="5737" w:name="_Toc90655532"/>
      <w:bookmarkStart w:id="5738" w:name="_Toc105600407"/>
      <w:bookmarkStart w:id="5739" w:name="_Toc122114414"/>
      <w:bookmarkStart w:id="5740" w:name="_Toc153789321"/>
      <w:bookmarkStart w:id="5741" w:name="_Toc185516219"/>
      <w:bookmarkStart w:id="5742" w:name="_Toc219190751"/>
      <w:r w:rsidRPr="002178AD">
        <w:t>7.3.2.</w:t>
      </w:r>
      <w:r w:rsidRPr="002178AD">
        <w:rPr>
          <w:lang w:eastAsia="zh-CN"/>
        </w:rPr>
        <w:t>5</w:t>
      </w:r>
      <w:r w:rsidRPr="002178AD">
        <w:tab/>
        <w:t>Type ExposureDataChangeNotification</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r>
              <w:rPr>
                <w:rFonts w:cs="Arial"/>
                <w:szCs w:val="18"/>
                <w:lang w:eastAsia="zh-CN"/>
              </w:rPr>
              <w:t>notifId</w:t>
            </w:r>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r>
              <w:rPr>
                <w:rFonts w:eastAsia="DengXian" w:cs="Arial"/>
                <w:szCs w:val="18"/>
              </w:rPr>
              <w:t>NotifCorreIdsSupport</w:t>
            </w:r>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Heading3"/>
      </w:pPr>
      <w:bookmarkStart w:id="5743" w:name="_Toc28012860"/>
      <w:bookmarkStart w:id="5744" w:name="_Toc36039149"/>
      <w:bookmarkStart w:id="5745" w:name="_Toc44688565"/>
      <w:bookmarkStart w:id="5746" w:name="_Toc45133981"/>
      <w:bookmarkStart w:id="5747" w:name="_Toc49931661"/>
      <w:bookmarkStart w:id="5748" w:name="_Toc51762919"/>
      <w:bookmarkStart w:id="5749" w:name="_Toc58848555"/>
      <w:bookmarkStart w:id="5750" w:name="_Toc59017593"/>
      <w:bookmarkStart w:id="5751" w:name="_Toc66279582"/>
      <w:bookmarkStart w:id="5752" w:name="_Toc68168604"/>
      <w:bookmarkStart w:id="5753" w:name="_Toc83233071"/>
      <w:bookmarkStart w:id="5754" w:name="_Toc85550051"/>
      <w:bookmarkStart w:id="5755" w:name="_Toc90655533"/>
      <w:bookmarkStart w:id="5756" w:name="_Toc105600408"/>
      <w:bookmarkStart w:id="5757" w:name="_Toc122114415"/>
      <w:bookmarkStart w:id="5758" w:name="_Toc153789322"/>
      <w:bookmarkStart w:id="5759" w:name="_Toc185516220"/>
      <w:bookmarkStart w:id="5760" w:name="_Toc219190752"/>
      <w:r w:rsidRPr="002178AD">
        <w:t>7.3.3</w:t>
      </w:r>
      <w:r w:rsidRPr="002178AD">
        <w:tab/>
        <w:t>Simple data types and enumerations</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4C763264" w14:textId="77777777" w:rsidR="006672A0" w:rsidRPr="002178AD" w:rsidRDefault="006672A0">
      <w:pPr>
        <w:pStyle w:val="Heading4"/>
      </w:pPr>
      <w:bookmarkStart w:id="5761" w:name="_Toc28012861"/>
      <w:bookmarkStart w:id="5762" w:name="_Toc36039150"/>
      <w:bookmarkStart w:id="5763" w:name="_Toc44688566"/>
      <w:bookmarkStart w:id="5764" w:name="_Toc45133982"/>
      <w:bookmarkStart w:id="5765" w:name="_Toc49931662"/>
      <w:bookmarkStart w:id="5766" w:name="_Toc51762920"/>
      <w:bookmarkStart w:id="5767" w:name="_Toc58848556"/>
      <w:bookmarkStart w:id="5768" w:name="_Toc59017594"/>
      <w:bookmarkStart w:id="5769" w:name="_Toc66279583"/>
      <w:bookmarkStart w:id="5770" w:name="_Toc68168605"/>
      <w:bookmarkStart w:id="5771" w:name="_Toc83233072"/>
      <w:bookmarkStart w:id="5772" w:name="_Toc85550052"/>
      <w:bookmarkStart w:id="5773" w:name="_Toc90655534"/>
      <w:bookmarkStart w:id="5774" w:name="_Toc105600409"/>
      <w:bookmarkStart w:id="5775" w:name="_Toc122114416"/>
      <w:bookmarkStart w:id="5776" w:name="_Toc153789323"/>
      <w:bookmarkStart w:id="5777" w:name="_Toc185516221"/>
      <w:bookmarkStart w:id="5778" w:name="_Toc219190753"/>
      <w:r w:rsidRPr="002178AD">
        <w:t>7.3.3.1</w:t>
      </w:r>
      <w:r w:rsidRPr="002178AD">
        <w:tab/>
        <w:t>Introduction</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Heading4"/>
      </w:pPr>
      <w:bookmarkStart w:id="5779" w:name="_Toc28012862"/>
      <w:bookmarkStart w:id="5780" w:name="_Toc36039151"/>
      <w:bookmarkStart w:id="5781" w:name="_Toc44688567"/>
      <w:bookmarkStart w:id="5782" w:name="_Toc45133983"/>
      <w:bookmarkStart w:id="5783" w:name="_Toc49931663"/>
      <w:bookmarkStart w:id="5784" w:name="_Toc51762921"/>
      <w:bookmarkStart w:id="5785" w:name="_Toc58848557"/>
      <w:bookmarkStart w:id="5786" w:name="_Toc59017595"/>
      <w:bookmarkStart w:id="5787" w:name="_Toc66279584"/>
      <w:bookmarkStart w:id="5788" w:name="_Toc68168606"/>
      <w:bookmarkStart w:id="5789" w:name="_Toc83233073"/>
      <w:bookmarkStart w:id="5790" w:name="_Toc85550053"/>
      <w:bookmarkStart w:id="5791" w:name="_Toc90655535"/>
      <w:bookmarkStart w:id="5792" w:name="_Toc105600410"/>
      <w:bookmarkStart w:id="5793" w:name="_Toc122114417"/>
      <w:bookmarkStart w:id="5794" w:name="_Toc153789324"/>
      <w:bookmarkStart w:id="5795" w:name="_Toc185516222"/>
      <w:bookmarkStart w:id="5796" w:name="_Toc219190754"/>
      <w:r w:rsidRPr="002178AD">
        <w:t>7.3.3.2</w:t>
      </w:r>
      <w:r w:rsidRPr="002178AD">
        <w:tab/>
        <w:t>Simple data types</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Heading4"/>
      </w:pPr>
      <w:bookmarkStart w:id="5797" w:name="_Toc28012863"/>
      <w:bookmarkStart w:id="5798" w:name="_Toc36039152"/>
      <w:bookmarkStart w:id="5799" w:name="_Toc44688568"/>
      <w:bookmarkStart w:id="5800" w:name="_Toc45133984"/>
      <w:bookmarkStart w:id="5801" w:name="_Toc49931664"/>
      <w:bookmarkStart w:id="5802" w:name="_Toc51762922"/>
      <w:bookmarkStart w:id="5803" w:name="_Toc58848558"/>
      <w:bookmarkStart w:id="5804" w:name="_Toc59017596"/>
      <w:bookmarkStart w:id="5805" w:name="_Toc66279585"/>
      <w:bookmarkStart w:id="5806" w:name="_Toc68168607"/>
      <w:bookmarkStart w:id="5807" w:name="_Toc83233074"/>
      <w:bookmarkStart w:id="5808" w:name="_Toc85550054"/>
      <w:bookmarkStart w:id="5809" w:name="_Toc90655536"/>
      <w:bookmarkStart w:id="5810" w:name="_Toc105600411"/>
      <w:bookmarkStart w:id="5811" w:name="_Toc122114418"/>
      <w:bookmarkStart w:id="5812" w:name="_Toc153789325"/>
      <w:bookmarkStart w:id="5813" w:name="_Toc185516223"/>
      <w:bookmarkStart w:id="5814" w:name="_Toc219190755"/>
      <w:r w:rsidRPr="002178AD">
        <w:t>7.3.3.3</w:t>
      </w:r>
      <w:r w:rsidRPr="002178AD">
        <w:tab/>
        <w:t>Enumeration: PduSessionStatus</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Heading4"/>
      </w:pPr>
      <w:bookmarkStart w:id="5815" w:name="_Toc185516224"/>
      <w:bookmarkStart w:id="5816" w:name="_Toc219190756"/>
      <w:r w:rsidRPr="002178AD">
        <w:t>7.3.</w:t>
      </w:r>
      <w:r w:rsidRPr="009D3D7A">
        <w:t>3.4</w:t>
      </w:r>
      <w:r w:rsidRPr="009D3D7A">
        <w:tab/>
        <w:t>Enumeration: SmsSupport</w:t>
      </w:r>
      <w:bookmarkEnd w:id="5815"/>
      <w:bookmarkEnd w:id="5816"/>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Heading2"/>
      </w:pPr>
      <w:bookmarkStart w:id="5817" w:name="_Toc28012864"/>
      <w:bookmarkStart w:id="5818" w:name="_Toc36039153"/>
      <w:bookmarkStart w:id="5819" w:name="_Toc44688569"/>
      <w:bookmarkStart w:id="5820" w:name="_Toc45133985"/>
      <w:bookmarkStart w:id="5821" w:name="_Toc49931665"/>
      <w:bookmarkStart w:id="5822" w:name="_Toc51762923"/>
      <w:bookmarkStart w:id="5823" w:name="_Toc58848559"/>
      <w:bookmarkStart w:id="5824" w:name="_Toc59017597"/>
      <w:bookmarkStart w:id="5825" w:name="_Toc66279586"/>
      <w:bookmarkStart w:id="5826" w:name="_Toc68168608"/>
      <w:bookmarkStart w:id="5827" w:name="_Toc83233075"/>
      <w:bookmarkStart w:id="5828" w:name="_Toc85550055"/>
      <w:bookmarkStart w:id="5829" w:name="_Toc90655537"/>
      <w:bookmarkStart w:id="5830" w:name="_Toc105600412"/>
      <w:bookmarkStart w:id="5831" w:name="_Toc122114419"/>
      <w:bookmarkStart w:id="5832" w:name="_Toc153789326"/>
      <w:bookmarkStart w:id="5833" w:name="_Toc185516225"/>
      <w:bookmarkStart w:id="5834" w:name="_Toc219190757"/>
      <w:r w:rsidRPr="002178AD">
        <w:t>7.4</w:t>
      </w:r>
      <w:r w:rsidRPr="002178AD">
        <w:tab/>
        <w:t>Error handling</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6B32B610" w14:textId="77777777" w:rsidR="006672A0" w:rsidRPr="002178AD" w:rsidRDefault="006672A0">
      <w:pPr>
        <w:pStyle w:val="Heading3"/>
      </w:pPr>
      <w:bookmarkStart w:id="5835" w:name="_Toc28012865"/>
      <w:bookmarkStart w:id="5836" w:name="_Toc36039154"/>
      <w:bookmarkStart w:id="5837" w:name="_Toc44688570"/>
      <w:bookmarkStart w:id="5838" w:name="_Toc45133986"/>
      <w:bookmarkStart w:id="5839" w:name="_Toc49931666"/>
      <w:bookmarkStart w:id="5840" w:name="_Toc51762924"/>
      <w:bookmarkStart w:id="5841" w:name="_Toc58848560"/>
      <w:bookmarkStart w:id="5842" w:name="_Toc59017598"/>
      <w:bookmarkStart w:id="5843" w:name="_Toc66279587"/>
      <w:bookmarkStart w:id="5844" w:name="_Toc68168609"/>
      <w:bookmarkStart w:id="5845" w:name="_Toc83233076"/>
      <w:bookmarkStart w:id="5846" w:name="_Toc85550056"/>
      <w:bookmarkStart w:id="5847" w:name="_Toc90655538"/>
      <w:bookmarkStart w:id="5848" w:name="_Toc105600413"/>
      <w:bookmarkStart w:id="5849" w:name="_Toc122114420"/>
      <w:bookmarkStart w:id="5850" w:name="_Toc153789327"/>
      <w:bookmarkStart w:id="5851" w:name="_Toc185516226"/>
      <w:bookmarkStart w:id="5852" w:name="_Toc219190758"/>
      <w:r w:rsidRPr="002178AD">
        <w:t>7.4.1</w:t>
      </w:r>
      <w:r w:rsidRPr="002178AD">
        <w:tab/>
        <w:t>General</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Heading3"/>
      </w:pPr>
      <w:bookmarkStart w:id="5853" w:name="_Toc28012866"/>
      <w:bookmarkStart w:id="5854" w:name="_Toc36039155"/>
      <w:bookmarkStart w:id="5855" w:name="_Toc44688571"/>
      <w:bookmarkStart w:id="5856" w:name="_Toc45133987"/>
      <w:bookmarkStart w:id="5857" w:name="_Toc49931667"/>
      <w:bookmarkStart w:id="5858" w:name="_Toc51762925"/>
      <w:bookmarkStart w:id="5859" w:name="_Toc58848561"/>
      <w:bookmarkStart w:id="5860" w:name="_Toc59017599"/>
      <w:bookmarkStart w:id="5861" w:name="_Toc66279588"/>
      <w:bookmarkStart w:id="5862" w:name="_Toc68168610"/>
      <w:bookmarkStart w:id="5863" w:name="_Toc83233077"/>
      <w:bookmarkStart w:id="5864" w:name="_Toc85550057"/>
      <w:bookmarkStart w:id="5865" w:name="_Toc90655539"/>
      <w:bookmarkStart w:id="5866" w:name="_Toc105600414"/>
      <w:bookmarkStart w:id="5867" w:name="_Toc122114421"/>
      <w:bookmarkStart w:id="5868" w:name="_Toc153789328"/>
      <w:bookmarkStart w:id="5869" w:name="_Toc185516227"/>
      <w:bookmarkStart w:id="5870" w:name="_Toc219190759"/>
      <w:r w:rsidRPr="002178AD">
        <w:t>7.4.2</w:t>
      </w:r>
      <w:r w:rsidRPr="002178AD">
        <w:tab/>
        <w:t>Protocol Errors</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Heading3"/>
      </w:pPr>
      <w:bookmarkStart w:id="5871" w:name="_Toc28012867"/>
      <w:bookmarkStart w:id="5872" w:name="_Toc36039156"/>
      <w:bookmarkStart w:id="5873" w:name="_Toc44688572"/>
      <w:bookmarkStart w:id="5874" w:name="_Toc45133988"/>
      <w:bookmarkStart w:id="5875" w:name="_Toc49931668"/>
      <w:bookmarkStart w:id="5876" w:name="_Toc51762926"/>
      <w:bookmarkStart w:id="5877" w:name="_Toc58848562"/>
      <w:bookmarkStart w:id="5878" w:name="_Toc59017600"/>
      <w:bookmarkStart w:id="5879" w:name="_Toc66279589"/>
      <w:bookmarkStart w:id="5880" w:name="_Toc68168611"/>
      <w:bookmarkStart w:id="5881" w:name="_Toc83233078"/>
      <w:bookmarkStart w:id="5882" w:name="_Toc85550058"/>
      <w:bookmarkStart w:id="5883" w:name="_Toc90655540"/>
      <w:bookmarkStart w:id="5884" w:name="_Toc105600415"/>
      <w:bookmarkStart w:id="5885" w:name="_Toc122114422"/>
      <w:bookmarkStart w:id="5886" w:name="_Toc153789329"/>
      <w:bookmarkStart w:id="5887" w:name="_Toc185516228"/>
      <w:bookmarkStart w:id="5888" w:name="_Toc219190760"/>
      <w:r w:rsidRPr="002178AD">
        <w:t>7.4.3</w:t>
      </w:r>
      <w:r w:rsidRPr="002178AD">
        <w:tab/>
        <w:t>Application Errors</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DengXian"/>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Heading2"/>
        <w:rPr>
          <w:lang w:eastAsia="zh-CN"/>
        </w:rPr>
      </w:pPr>
      <w:bookmarkStart w:id="5889" w:name="_Toc28012868"/>
      <w:bookmarkStart w:id="5890" w:name="_Toc36039157"/>
      <w:bookmarkStart w:id="5891" w:name="_Toc44688573"/>
      <w:bookmarkStart w:id="5892" w:name="_Toc45133989"/>
      <w:bookmarkStart w:id="5893" w:name="_Toc49931669"/>
      <w:bookmarkStart w:id="5894" w:name="_Toc51762927"/>
      <w:bookmarkStart w:id="5895" w:name="_Toc58848563"/>
      <w:bookmarkStart w:id="5896" w:name="_Toc59017601"/>
      <w:bookmarkStart w:id="5897" w:name="_Toc66279590"/>
      <w:bookmarkStart w:id="5898" w:name="_Toc68168612"/>
      <w:bookmarkStart w:id="5899" w:name="_Toc83233079"/>
      <w:bookmarkStart w:id="5900" w:name="_Toc85550059"/>
      <w:bookmarkStart w:id="5901" w:name="_Toc90655541"/>
      <w:bookmarkStart w:id="5902" w:name="_Toc105600416"/>
      <w:bookmarkStart w:id="5903" w:name="_Toc122114423"/>
      <w:bookmarkStart w:id="5904" w:name="_Toc153789330"/>
      <w:bookmarkStart w:id="5905" w:name="_Toc185516229"/>
      <w:bookmarkStart w:id="5906" w:name="_Toc219190761"/>
      <w:r w:rsidRPr="002178AD">
        <w:t>7.5</w:t>
      </w:r>
      <w:r w:rsidRPr="002178AD">
        <w:tab/>
      </w:r>
      <w:r w:rsidRPr="002178AD">
        <w:rPr>
          <w:lang w:eastAsia="zh-CN"/>
        </w:rPr>
        <w:t>Feature negotiation</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Heading2"/>
      </w:pPr>
      <w:bookmarkStart w:id="5907" w:name="_Toc28012869"/>
      <w:bookmarkStart w:id="5908" w:name="_Toc36039158"/>
      <w:bookmarkStart w:id="5909" w:name="_Toc44688574"/>
      <w:bookmarkStart w:id="5910" w:name="_Toc45133990"/>
      <w:bookmarkStart w:id="5911" w:name="_Toc49931670"/>
      <w:bookmarkStart w:id="5912" w:name="_Toc51762928"/>
      <w:bookmarkStart w:id="5913" w:name="_Toc58848564"/>
      <w:bookmarkStart w:id="5914" w:name="_Toc59017602"/>
      <w:bookmarkStart w:id="5915" w:name="_Toc66279591"/>
      <w:bookmarkStart w:id="5916" w:name="_Toc68168613"/>
      <w:bookmarkStart w:id="5917" w:name="_Toc83233080"/>
      <w:bookmarkStart w:id="5918" w:name="_Toc85550060"/>
      <w:bookmarkStart w:id="5919" w:name="_Toc90655542"/>
      <w:bookmarkStart w:id="5920" w:name="_Toc105600417"/>
      <w:bookmarkStart w:id="5921" w:name="_Toc122114424"/>
      <w:bookmarkStart w:id="5922" w:name="_Toc153789331"/>
      <w:bookmarkStart w:id="5923" w:name="_Toc185516230"/>
      <w:bookmarkStart w:id="5924" w:name="_Toc219190762"/>
      <w:r w:rsidRPr="002178AD">
        <w:t>7.</w:t>
      </w:r>
      <w:r w:rsidRPr="002178AD">
        <w:rPr>
          <w:lang w:eastAsia="zh-CN"/>
        </w:rPr>
        <w:t>6</w:t>
      </w:r>
      <w:r w:rsidRPr="002178AD">
        <w:tab/>
        <w:t>Notifications</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71945412" w14:textId="77777777" w:rsidR="006672A0" w:rsidRPr="002178AD" w:rsidRDefault="006672A0">
      <w:pPr>
        <w:pStyle w:val="Heading3"/>
      </w:pPr>
      <w:bookmarkStart w:id="5925" w:name="_Toc28012870"/>
      <w:bookmarkStart w:id="5926" w:name="_Toc36039159"/>
      <w:bookmarkStart w:id="5927" w:name="_Toc44688575"/>
      <w:bookmarkStart w:id="5928" w:name="_Toc45133991"/>
      <w:bookmarkStart w:id="5929" w:name="_Toc49931671"/>
      <w:bookmarkStart w:id="5930" w:name="_Toc51762929"/>
      <w:bookmarkStart w:id="5931" w:name="_Toc58848565"/>
      <w:bookmarkStart w:id="5932" w:name="_Toc59017603"/>
      <w:bookmarkStart w:id="5933" w:name="_Toc66279592"/>
      <w:bookmarkStart w:id="5934" w:name="_Toc68168614"/>
      <w:bookmarkStart w:id="5935" w:name="_Toc83233081"/>
      <w:bookmarkStart w:id="5936" w:name="_Toc85550061"/>
      <w:bookmarkStart w:id="5937" w:name="_Toc90655543"/>
      <w:bookmarkStart w:id="5938" w:name="_Toc105600418"/>
      <w:bookmarkStart w:id="5939" w:name="_Toc122114425"/>
      <w:bookmarkStart w:id="5940" w:name="_Toc153789332"/>
      <w:bookmarkStart w:id="5941" w:name="_Toc185516231"/>
      <w:bookmarkStart w:id="5942" w:name="_Toc219190763"/>
      <w:r w:rsidRPr="002178AD">
        <w:t>7.</w:t>
      </w:r>
      <w:r w:rsidRPr="002178AD">
        <w:rPr>
          <w:lang w:eastAsia="zh-CN"/>
        </w:rPr>
        <w:t>6.1</w:t>
      </w:r>
      <w:r w:rsidRPr="002178AD">
        <w:tab/>
        <w:t>General</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Heading3"/>
        <w:rPr>
          <w:lang w:eastAsia="zh-CN"/>
        </w:rPr>
      </w:pPr>
      <w:bookmarkStart w:id="5943" w:name="_Toc28012871"/>
      <w:bookmarkStart w:id="5944" w:name="_Toc36039160"/>
      <w:bookmarkStart w:id="5945" w:name="_Toc44688576"/>
      <w:bookmarkStart w:id="5946" w:name="_Toc45133992"/>
      <w:bookmarkStart w:id="5947" w:name="_Toc49931672"/>
      <w:bookmarkStart w:id="5948" w:name="_Toc51762930"/>
      <w:bookmarkStart w:id="5949" w:name="_Toc58848566"/>
      <w:bookmarkStart w:id="5950" w:name="_Toc59017604"/>
      <w:bookmarkStart w:id="5951" w:name="_Toc66279593"/>
      <w:bookmarkStart w:id="5952" w:name="_Toc68168615"/>
      <w:bookmarkStart w:id="5953" w:name="_Toc83233082"/>
      <w:bookmarkStart w:id="5954" w:name="_Toc85550062"/>
      <w:bookmarkStart w:id="5955" w:name="_Toc90655544"/>
      <w:bookmarkStart w:id="5956" w:name="_Toc105600419"/>
      <w:bookmarkStart w:id="5957" w:name="_Toc122114426"/>
      <w:bookmarkStart w:id="5958" w:name="_Toc153789333"/>
      <w:bookmarkStart w:id="5959" w:name="_Toc185516232"/>
      <w:bookmarkStart w:id="5960" w:name="_Toc219190764"/>
      <w:r w:rsidRPr="002178AD">
        <w:t>7.</w:t>
      </w:r>
      <w:r w:rsidRPr="002178AD">
        <w:rPr>
          <w:lang w:eastAsia="zh-CN"/>
        </w:rPr>
        <w:t>6.2</w:t>
      </w:r>
      <w:r w:rsidRPr="002178AD">
        <w:tab/>
        <w:t>Exposure Data Change Notification</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Heading8"/>
      </w:pPr>
      <w:bookmarkStart w:id="5961" w:name="_Toc28012872"/>
      <w:bookmarkStart w:id="5962" w:name="_Toc36039161"/>
      <w:bookmarkStart w:id="5963" w:name="_Toc44688577"/>
      <w:bookmarkStart w:id="5964" w:name="_Toc45133993"/>
      <w:bookmarkStart w:id="5965" w:name="_Toc49931673"/>
      <w:bookmarkStart w:id="5966" w:name="_Toc51762931"/>
      <w:bookmarkStart w:id="5967" w:name="_Toc58848567"/>
      <w:bookmarkStart w:id="5968" w:name="_Toc59017605"/>
      <w:bookmarkStart w:id="5969" w:name="_Toc66279594"/>
      <w:bookmarkStart w:id="5970" w:name="_Toc68168616"/>
      <w:bookmarkStart w:id="5971" w:name="_Toc83233083"/>
      <w:bookmarkStart w:id="5972" w:name="_Toc85550063"/>
      <w:bookmarkStart w:id="5973" w:name="_Toc90655545"/>
      <w:bookmarkStart w:id="5974" w:name="_Toc105600420"/>
      <w:bookmarkStart w:id="5975" w:name="_Toc122114427"/>
      <w:bookmarkStart w:id="5976" w:name="_Toc153789334"/>
      <w:bookmarkStart w:id="5977" w:name="_Toc185516233"/>
      <w:bookmarkStart w:id="5978" w:name="_Toc219190765"/>
      <w:bookmarkEnd w:id="143"/>
      <w:r w:rsidRPr="002178AD">
        <w:t>Annex A (normative):</w:t>
      </w:r>
      <w:r w:rsidRPr="002178AD">
        <w:br/>
        <w:t>OpenAPI specification</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06E97790" w14:textId="77777777" w:rsidR="006672A0" w:rsidRPr="002178AD" w:rsidRDefault="006672A0">
      <w:pPr>
        <w:pStyle w:val="Heading1"/>
      </w:pPr>
      <w:bookmarkStart w:id="5979" w:name="_Toc28012873"/>
      <w:bookmarkStart w:id="5980" w:name="_Toc36039162"/>
      <w:bookmarkStart w:id="5981" w:name="_Toc44688578"/>
      <w:bookmarkStart w:id="5982" w:name="_Toc45133994"/>
      <w:bookmarkStart w:id="5983" w:name="_Toc49931674"/>
      <w:bookmarkStart w:id="5984" w:name="_Toc51762932"/>
      <w:bookmarkStart w:id="5985" w:name="_Toc58848568"/>
      <w:bookmarkStart w:id="5986" w:name="_Toc59017606"/>
      <w:bookmarkStart w:id="5987" w:name="_Toc66279595"/>
      <w:bookmarkStart w:id="5988" w:name="_Toc68168617"/>
      <w:bookmarkStart w:id="5989" w:name="_Toc83233084"/>
      <w:bookmarkStart w:id="5990" w:name="_Toc85550064"/>
      <w:bookmarkStart w:id="5991" w:name="_Toc90655546"/>
      <w:bookmarkStart w:id="5992" w:name="_Toc105600421"/>
      <w:bookmarkStart w:id="5993" w:name="_Toc122114428"/>
      <w:bookmarkStart w:id="5994" w:name="_Toc153789335"/>
      <w:bookmarkStart w:id="5995" w:name="_Toc185516234"/>
      <w:bookmarkStart w:id="5996" w:name="_Toc219190766"/>
      <w:r w:rsidRPr="002178AD">
        <w:t>A.1</w:t>
      </w:r>
      <w:r w:rsidRPr="002178AD">
        <w:tab/>
        <w:t>General</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p>
    <w:p w14:paraId="459C881C" w14:textId="77777777" w:rsidR="006672A0" w:rsidRPr="002178AD" w:rsidRDefault="006672A0">
      <w:r w:rsidRPr="002178AD">
        <w:t xml:space="preserve">The present Annex contains an </w:t>
      </w:r>
      <w:bookmarkStart w:id="5997" w:name="_Hlk499778317"/>
      <w:r w:rsidRPr="002178AD">
        <w:t xml:space="preserve">OpenAPI [3] specification of HTTP messages and content bodies </w:t>
      </w:r>
      <w:bookmarkEnd w:id="5997"/>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Heading1"/>
      </w:pPr>
      <w:bookmarkStart w:id="5998" w:name="_Toc28012874"/>
      <w:bookmarkStart w:id="5999" w:name="_Toc36039163"/>
      <w:bookmarkStart w:id="6000" w:name="_Toc44688579"/>
      <w:bookmarkStart w:id="6001" w:name="_Toc45133995"/>
      <w:bookmarkStart w:id="6002" w:name="_Toc49931675"/>
      <w:bookmarkStart w:id="6003" w:name="_Toc51762933"/>
      <w:bookmarkStart w:id="6004" w:name="_Toc58848569"/>
      <w:bookmarkStart w:id="6005" w:name="_Toc59017607"/>
      <w:bookmarkStart w:id="6006" w:name="_Toc66279596"/>
      <w:bookmarkStart w:id="6007" w:name="_Toc68168618"/>
      <w:bookmarkStart w:id="6008" w:name="_Toc83233085"/>
      <w:bookmarkStart w:id="6009" w:name="_Toc85550065"/>
      <w:bookmarkStart w:id="6010" w:name="_Toc90655547"/>
      <w:bookmarkStart w:id="6011" w:name="_Toc105600422"/>
      <w:bookmarkStart w:id="6012" w:name="_Toc122114429"/>
      <w:bookmarkStart w:id="6013" w:name="_Toc153789336"/>
      <w:bookmarkStart w:id="6014" w:name="_Toc185516235"/>
      <w:bookmarkStart w:id="6015" w:name="_Toc219190767"/>
      <w:r w:rsidRPr="002178AD">
        <w:t>A.2</w:t>
      </w:r>
      <w:r w:rsidRPr="002178AD">
        <w:tab/>
      </w:r>
      <w:r w:rsidRPr="002178AD">
        <w:rPr>
          <w:rFonts w:eastAsia="Times New Roman"/>
        </w:rPr>
        <w:t>Nudr_DataRepository</w:t>
      </w:r>
      <w:r w:rsidRPr="002178AD">
        <w:t xml:space="preserve"> API for Policy Data</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7869CFE4" w:rsidR="00E43F6E" w:rsidRPr="002178AD" w:rsidRDefault="00E43F6E" w:rsidP="00E43F6E">
      <w:pPr>
        <w:pStyle w:val="PL"/>
      </w:pPr>
      <w:r w:rsidRPr="002178AD">
        <w:t xml:space="preserve">    3GPP TS 29.519 V1</w:t>
      </w:r>
      <w:r>
        <w:t>9</w:t>
      </w:r>
      <w:r w:rsidRPr="002178AD">
        <w:t>.</w:t>
      </w:r>
      <w:r w:rsidR="007E4CAC">
        <w:rPr>
          <w:lang w:eastAsia="zh-CN"/>
        </w:rPr>
        <w:t>5</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DengXian"/>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DengXian"/>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DengXian"/>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DengXian"/>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DengXian"/>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77777777" w:rsidR="00E725F9" w:rsidRDefault="00E725F9" w:rsidP="00E725F9">
      <w:pPr>
        <w:pStyle w:val="PL"/>
      </w:pPr>
      <w:r>
        <w:t xml:space="preserve">            $ref: </w:t>
      </w:r>
      <w:r w:rsidRPr="002178AD">
        <w:t>'</w:t>
      </w:r>
      <w:r>
        <w:t>#/components/schemas/PolicyCounterInfoRm'</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7777777" w:rsidR="00C84825" w:rsidRDefault="00C84825" w:rsidP="00C84825">
      <w:pPr>
        <w:pStyle w:val="PL"/>
      </w:pPr>
      <w:r>
        <w:t xml:space="preserve">            $ref: </w:t>
      </w:r>
      <w:r w:rsidRPr="002178AD">
        <w:t>'</w:t>
      </w:r>
      <w:r>
        <w:t>#/components/schemas/PolicyCounterInfoRm'</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16" w:name="_Hlk54108143"/>
      <w:r w:rsidR="006672A0" w:rsidRPr="002178AD">
        <w:t>and ATSSS information</w:t>
      </w:r>
      <w:bookmarkEnd w:id="6016"/>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17"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17"/>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18"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18"/>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7777777" w:rsidR="00C84825" w:rsidRDefault="00C84825" w:rsidP="00C84825">
      <w:pPr>
        <w:pStyle w:val="PL"/>
      </w:pPr>
      <w:r>
        <w:t xml:space="preserve">            $ref: </w:t>
      </w:r>
      <w:r w:rsidRPr="002178AD">
        <w:t>'</w:t>
      </w:r>
      <w:r>
        <w:t>#/components/schemas/PolicyCounterInfoRm'</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notifUri:</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energyInd:</w:t>
      </w:r>
    </w:p>
    <w:p w14:paraId="2E25DEE7" w14:textId="77777777" w:rsidR="007C3FD6" w:rsidRDefault="007C3FD6" w:rsidP="007C3FD6">
      <w:pPr>
        <w:pStyle w:val="PL"/>
      </w:pPr>
      <w:r>
        <w:t xml:space="preserve">          type: boolean</w:t>
      </w:r>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0283CBD6" w14:textId="77777777" w:rsidR="00C84825" w:rsidRDefault="00C84825" w:rsidP="00C84825">
      <w:pPr>
        <w:pStyle w:val="PL"/>
      </w:pPr>
      <w:r>
        <w:t xml:space="preserve">    PolicyCounterInfoRm:</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19"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19"/>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Heading1"/>
      </w:pPr>
      <w:bookmarkStart w:id="6020" w:name="_Toc28012875"/>
      <w:bookmarkStart w:id="6021" w:name="_Toc36039164"/>
      <w:bookmarkStart w:id="6022" w:name="_Toc44688580"/>
      <w:bookmarkStart w:id="6023" w:name="_Toc45133996"/>
      <w:bookmarkStart w:id="6024" w:name="_Toc49931676"/>
      <w:bookmarkStart w:id="6025" w:name="_Toc51762934"/>
      <w:bookmarkStart w:id="6026" w:name="_Toc58848570"/>
      <w:bookmarkStart w:id="6027" w:name="_Toc59017608"/>
      <w:bookmarkStart w:id="6028" w:name="_Toc66279597"/>
      <w:bookmarkStart w:id="6029" w:name="_Toc68168619"/>
      <w:bookmarkStart w:id="6030" w:name="_Toc83233086"/>
      <w:bookmarkStart w:id="6031" w:name="_Toc85550066"/>
      <w:bookmarkStart w:id="6032" w:name="_Toc90655548"/>
      <w:bookmarkStart w:id="6033" w:name="_Toc105600423"/>
      <w:bookmarkStart w:id="6034" w:name="_Toc122114430"/>
      <w:bookmarkStart w:id="6035" w:name="_Toc153789337"/>
      <w:bookmarkStart w:id="6036" w:name="_Toc185516236"/>
      <w:bookmarkStart w:id="6037" w:name="_Toc219190768"/>
      <w:r w:rsidRPr="002178AD">
        <w:t>A.3</w:t>
      </w:r>
      <w:r w:rsidRPr="002178AD">
        <w:tab/>
      </w:r>
      <w:r w:rsidRPr="002178AD">
        <w:rPr>
          <w:rFonts w:eastAsia="Times New Roman"/>
        </w:rPr>
        <w:t>Nudr_DataRepository</w:t>
      </w:r>
      <w:r w:rsidRPr="002178AD">
        <w:t xml:space="preserve"> API for Application Data</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33FAC8FC" w:rsidR="00E43F6E" w:rsidRPr="002178AD" w:rsidRDefault="00E43F6E" w:rsidP="00E43F6E">
      <w:pPr>
        <w:pStyle w:val="PL"/>
      </w:pPr>
      <w:r w:rsidRPr="002178AD">
        <w:t xml:space="preserve">    3GPP TS 29.519 V1</w:t>
      </w:r>
      <w:r>
        <w:t>9</w:t>
      </w:r>
      <w:r w:rsidRPr="002178AD">
        <w:t>.</w:t>
      </w:r>
      <w:r w:rsidR="007E4CAC">
        <w:rPr>
          <w:lang w:eastAsia="zh-CN"/>
        </w:rPr>
        <w:t>5</w:t>
      </w:r>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38"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39"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39"/>
    <w:p w14:paraId="44D2068A" w14:textId="77777777" w:rsidR="009C308D" w:rsidRPr="002178AD" w:rsidRDefault="009C308D" w:rsidP="009C308D">
      <w:pPr>
        <w:pStyle w:val="PL"/>
      </w:pPr>
      <w:r w:rsidRPr="002178AD">
        <w:t xml:space="preserve">          </w:t>
      </w:r>
      <w:r>
        <w:t xml:space="preserve">  </w:t>
      </w:r>
      <w:r w:rsidRPr="002178AD">
        <w:t>minItems: 1</w:t>
      </w:r>
      <w:bookmarkEnd w:id="6038"/>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DengXian"/>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Pr>
          <w:rFonts w:ascii="Courier New" w:eastAsia="ＭＳ 明朝"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Pr>
          <w:rFonts w:ascii="Courier New" w:eastAsia="ＭＳ 明朝"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Pr>
          <w:rFonts w:ascii="Courier New" w:eastAsia="ＭＳ 明朝" w:hAnsi="Courier New"/>
          <w:noProof/>
          <w:sz w:val="16"/>
        </w:rPr>
        <w:t xml:space="preserve">          description: </w:t>
      </w:r>
      <w:r w:rsidRPr="00485308">
        <w:rPr>
          <w:rFonts w:ascii="Courier New" w:eastAsia="ＭＳ 明朝" w:hAnsi="Courier New"/>
          <w:noProof/>
          <w:sz w:val="16"/>
        </w:rPr>
        <w:t>Indicates whether the N6 delay shall be considered</w:t>
      </w:r>
      <w:r>
        <w:rPr>
          <w:rFonts w:ascii="Courier New" w:eastAsia="ＭＳ 明朝" w:hAnsi="Courier New"/>
          <w:noProof/>
          <w:sz w:val="16"/>
        </w:rPr>
        <w:t xml:space="preserve"> or not</w:t>
      </w:r>
      <w:r w:rsidRPr="00485308">
        <w:rPr>
          <w:rFonts w:ascii="Courier New" w:eastAsia="ＭＳ 明朝"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Pr>
          <w:rFonts w:ascii="Courier New" w:eastAsia="ＭＳ 明朝" w:hAnsi="Courier New"/>
          <w:noProof/>
          <w:sz w:val="16"/>
        </w:rPr>
        <w:t xml:space="preserve">        n6</w:t>
      </w:r>
      <w:r w:rsidRPr="00485308">
        <w:rPr>
          <w:rFonts w:ascii="Courier New" w:eastAsia="ＭＳ 明朝" w:hAnsi="Courier New"/>
          <w:noProof/>
          <w:sz w:val="16"/>
        </w:rPr>
        <w:t>Delay</w:t>
      </w:r>
      <w:r>
        <w:rPr>
          <w:rFonts w:ascii="Courier New" w:eastAsia="ＭＳ 明朝"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Pr>
          <w:rFonts w:ascii="Courier New" w:eastAsia="ＭＳ 明朝"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Pr>
          <w:rFonts w:ascii="Courier New" w:eastAsia="ＭＳ 明朝" w:hAnsi="Courier New"/>
          <w:noProof/>
          <w:sz w:val="16"/>
        </w:rPr>
        <w:t xml:space="preserve">          description: </w:t>
      </w:r>
      <w:r w:rsidRPr="00485308">
        <w:rPr>
          <w:rFonts w:ascii="Courier New" w:eastAsia="ＭＳ 明朝" w:hAnsi="Courier New"/>
          <w:noProof/>
          <w:sz w:val="16"/>
        </w:rPr>
        <w:t>Indicates whether the N6 delay shall be considered</w:t>
      </w:r>
      <w:r>
        <w:rPr>
          <w:rFonts w:ascii="Courier New" w:eastAsia="ＭＳ 明朝" w:hAnsi="Courier New"/>
          <w:noProof/>
          <w:sz w:val="16"/>
        </w:rPr>
        <w:t xml:space="preserve"> or not</w:t>
      </w:r>
      <w:r w:rsidRPr="00485308">
        <w:rPr>
          <w:rFonts w:ascii="Courier New" w:eastAsia="ＭＳ 明朝"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notifId:</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pPr>
      <w:r w:rsidRPr="002178AD">
        <w:t xml:space="preserve">          $ref: '#/components/schemas/TrafficInfluData'</w:t>
      </w:r>
    </w:p>
    <w:p w14:paraId="756FD3A8" w14:textId="77777777" w:rsidR="00721F70" w:rsidRDefault="00721F70" w:rsidP="00721F70">
      <w:pPr>
        <w:pStyle w:val="PL"/>
      </w:pPr>
      <w:r>
        <w:t xml:space="preserve">        notifId:</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2F647401" w14:textId="77777777" w:rsidR="001C19C8" w:rsidRPr="000A0A5F" w:rsidRDefault="001C19C8" w:rsidP="001C19C8">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3BC31E35" w14:textId="77777777" w:rsidR="00B07DED" w:rsidRDefault="00B07DED">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t xml:space="preserve">        notificationUri:</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notifId:</w:t>
      </w:r>
    </w:p>
    <w:p w14:paraId="57D3C4F7" w14:textId="71FDC459" w:rsidR="006672A0" w:rsidRPr="002178AD" w:rsidRDefault="00A938E4" w:rsidP="00A938E4">
      <w:pPr>
        <w:pStyle w:val="PL"/>
      </w:pPr>
      <w:r>
        <w:t xml:space="preserve">          type: string</w:t>
      </w:r>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notifId:</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0"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0"/>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Heading1"/>
      </w:pPr>
      <w:bookmarkStart w:id="6041" w:name="_Toc28012876"/>
      <w:bookmarkStart w:id="6042" w:name="_Toc36039165"/>
      <w:bookmarkStart w:id="6043" w:name="_Toc44688581"/>
      <w:bookmarkStart w:id="6044" w:name="_Toc45133997"/>
      <w:bookmarkStart w:id="6045" w:name="_Toc49931677"/>
      <w:bookmarkStart w:id="6046" w:name="_Toc51762935"/>
      <w:bookmarkStart w:id="6047" w:name="_Toc58848571"/>
      <w:bookmarkStart w:id="6048" w:name="_Toc59017609"/>
      <w:bookmarkStart w:id="6049" w:name="_Toc66279598"/>
      <w:bookmarkStart w:id="6050" w:name="_Toc68168620"/>
      <w:bookmarkStart w:id="6051" w:name="_Toc83233087"/>
      <w:bookmarkStart w:id="6052" w:name="_Toc85550067"/>
      <w:bookmarkStart w:id="6053" w:name="_Toc90655549"/>
      <w:bookmarkStart w:id="6054" w:name="_Toc105600424"/>
      <w:bookmarkStart w:id="6055" w:name="_Toc122114431"/>
      <w:bookmarkStart w:id="6056" w:name="_Toc153789338"/>
      <w:bookmarkStart w:id="6057" w:name="_Toc185516237"/>
      <w:bookmarkStart w:id="6058" w:name="_Toc219190769"/>
      <w:r w:rsidRPr="002178AD">
        <w:t>A.4</w:t>
      </w:r>
      <w:r w:rsidRPr="002178AD">
        <w:tab/>
      </w:r>
      <w:r w:rsidRPr="002178AD">
        <w:rPr>
          <w:rFonts w:eastAsia="Times New Roman"/>
        </w:rPr>
        <w:t>Nudr_DataRepository</w:t>
      </w:r>
      <w:r w:rsidRPr="002178AD">
        <w:t xml:space="preserve"> API for Exposure Data</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36FD3248"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r w:rsidR="007E4CAC">
        <w:rPr>
          <w:lang w:eastAsia="zh-CN"/>
        </w:rPr>
        <w:t>5</w:t>
      </w:r>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notifId:</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minItems: 1</w:t>
      </w:r>
    </w:p>
    <w:p w14:paraId="0FC3B186" w14:textId="77777777" w:rsidR="00A938E4" w:rsidRDefault="00A938E4" w:rsidP="00A938E4">
      <w:pPr>
        <w:pStyle w:val="PL"/>
      </w:pPr>
      <w:r>
        <w:t xml:space="preserve">        notifId:</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59" w:name="_Toc28012877"/>
      <w:bookmarkStart w:id="6060" w:name="_Toc36039166"/>
      <w:bookmarkStart w:id="6061" w:name="_Toc44688582"/>
      <w:bookmarkStart w:id="6062" w:name="_Toc45133998"/>
      <w:bookmarkStart w:id="6063" w:name="_Toc49931678"/>
      <w:bookmarkStart w:id="6064" w:name="_Toc51762936"/>
      <w:bookmarkStart w:id="6065" w:name="_Toc58848572"/>
      <w:bookmarkStart w:id="6066" w:name="_Toc59017610"/>
      <w:bookmarkStart w:id="6067" w:name="_Toc66279599"/>
      <w:bookmarkStart w:id="6068" w:name="_Toc68168621"/>
      <w:bookmarkStart w:id="6069" w:name="_Toc83233088"/>
      <w:bookmarkStart w:id="6070" w:name="_Toc85550068"/>
      <w:bookmarkStart w:id="6071" w:name="_Toc90655550"/>
      <w:bookmarkStart w:id="6072" w:name="_Toc105600425"/>
      <w:bookmarkStart w:id="6073" w:name="_Toc122114432"/>
      <w:bookmarkStart w:id="6074"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Heading8"/>
        <w:pageBreakBefore/>
      </w:pPr>
      <w:bookmarkStart w:id="6075" w:name="_Toc185516238"/>
      <w:bookmarkStart w:id="6076" w:name="_Toc219190770"/>
      <w:r w:rsidRPr="002178AD">
        <w:t xml:space="preserve">Annex </w:t>
      </w:r>
      <w:r w:rsidRPr="002178AD">
        <w:rPr>
          <w:lang w:eastAsia="zh-CN"/>
        </w:rPr>
        <w:t>B</w:t>
      </w:r>
      <w:r w:rsidRPr="002178AD">
        <w:t xml:space="preserve"> (informative):</w:t>
      </w:r>
      <w:r w:rsidRPr="002178AD">
        <w:rPr>
          <w:lang w:eastAsia="zh-CN"/>
        </w:rPr>
        <w:br/>
      </w:r>
      <w:r w:rsidRPr="002178AD">
        <w:t>Change history</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Corrections for handling when FinerGranUEs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r>
              <w:rPr>
                <w:rFonts w:ascii="Arial" w:hAnsi="Arial" w:cs="Arial"/>
                <w:sz w:val="16"/>
                <w:szCs w:val="16"/>
              </w:rPr>
              <w:t>OpenAPI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Update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2741E" w14:textId="77777777" w:rsidR="00B36066" w:rsidRDefault="00B36066">
      <w:r>
        <w:separator/>
      </w:r>
    </w:p>
  </w:endnote>
  <w:endnote w:type="continuationSeparator" w:id="0">
    <w:p w14:paraId="76916A70" w14:textId="77777777" w:rsidR="00B36066" w:rsidRDefault="00B3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53648" w14:textId="77777777" w:rsidR="002B692F" w:rsidRDefault="002B69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F1D49" w14:textId="77777777" w:rsidR="00B36066" w:rsidRDefault="00B36066">
      <w:r>
        <w:separator/>
      </w:r>
    </w:p>
  </w:footnote>
  <w:footnote w:type="continuationSeparator" w:id="0">
    <w:p w14:paraId="48930338" w14:textId="77777777" w:rsidR="00B36066" w:rsidRDefault="00B36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0681" w14:textId="64E8ED25"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3AAA">
      <w:rPr>
        <w:rFonts w:ascii="Arial" w:hAnsi="Arial" w:cs="Arial"/>
        <w:b/>
        <w:noProof/>
        <w:sz w:val="18"/>
        <w:szCs w:val="18"/>
      </w:rPr>
      <w:t>3GPP TS 29.519 V19.5.0 (2025-12)</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334E62EC"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3AAA">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078133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44594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930460">
    <w:abstractNumId w:val="22"/>
  </w:num>
  <w:num w:numId="4" w16cid:durableId="1334406789">
    <w:abstractNumId w:val="21"/>
  </w:num>
  <w:num w:numId="5" w16cid:durableId="11332937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288972177">
    <w:abstractNumId w:val="26"/>
  </w:num>
  <w:num w:numId="7" w16cid:durableId="1812017341">
    <w:abstractNumId w:val="37"/>
  </w:num>
  <w:num w:numId="8" w16cid:durableId="156814779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1021980070">
    <w:abstractNumId w:val="8"/>
  </w:num>
  <w:num w:numId="10" w16cid:durableId="40907464">
    <w:abstractNumId w:val="11"/>
  </w:num>
  <w:num w:numId="11" w16cid:durableId="862521839">
    <w:abstractNumId w:val="38"/>
  </w:num>
  <w:num w:numId="12" w16cid:durableId="1692025155">
    <w:abstractNumId w:val="35"/>
  </w:num>
  <w:num w:numId="13" w16cid:durableId="1816947172">
    <w:abstractNumId w:val="7"/>
  </w:num>
  <w:num w:numId="14" w16cid:durableId="190454406">
    <w:abstractNumId w:val="6"/>
  </w:num>
  <w:num w:numId="15" w16cid:durableId="2112581407">
    <w:abstractNumId w:val="5"/>
  </w:num>
  <w:num w:numId="16" w16cid:durableId="1525246308">
    <w:abstractNumId w:val="4"/>
  </w:num>
  <w:num w:numId="17" w16cid:durableId="23794230">
    <w:abstractNumId w:val="3"/>
  </w:num>
  <w:num w:numId="18" w16cid:durableId="1314333817">
    <w:abstractNumId w:val="2"/>
  </w:num>
  <w:num w:numId="19" w16cid:durableId="1337922514">
    <w:abstractNumId w:val="1"/>
  </w:num>
  <w:num w:numId="20" w16cid:durableId="2136367904">
    <w:abstractNumId w:val="0"/>
  </w:num>
  <w:num w:numId="21" w16cid:durableId="1097482314">
    <w:abstractNumId w:val="9"/>
  </w:num>
  <w:num w:numId="22" w16cid:durableId="1282764910">
    <w:abstractNumId w:val="40"/>
  </w:num>
  <w:num w:numId="23" w16cid:durableId="860238568">
    <w:abstractNumId w:val="36"/>
  </w:num>
  <w:num w:numId="24" w16cid:durableId="1801220569">
    <w:abstractNumId w:val="13"/>
  </w:num>
  <w:num w:numId="25" w16cid:durableId="122776907">
    <w:abstractNumId w:val="39"/>
  </w:num>
  <w:num w:numId="26" w16cid:durableId="1151143589">
    <w:abstractNumId w:val="12"/>
  </w:num>
  <w:num w:numId="27" w16cid:durableId="534122060">
    <w:abstractNumId w:val="32"/>
  </w:num>
  <w:num w:numId="28" w16cid:durableId="365568327">
    <w:abstractNumId w:val="31"/>
  </w:num>
  <w:num w:numId="29" w16cid:durableId="1632321554">
    <w:abstractNumId w:val="16"/>
  </w:num>
  <w:num w:numId="30" w16cid:durableId="906693918">
    <w:abstractNumId w:val="34"/>
  </w:num>
  <w:num w:numId="31" w16cid:durableId="1691446257">
    <w:abstractNumId w:val="29"/>
  </w:num>
  <w:num w:numId="32" w16cid:durableId="1471751478">
    <w:abstractNumId w:val="17"/>
  </w:num>
  <w:num w:numId="33" w16cid:durableId="775099029">
    <w:abstractNumId w:val="20"/>
  </w:num>
  <w:num w:numId="34" w16cid:durableId="430130164">
    <w:abstractNumId w:val="23"/>
  </w:num>
  <w:num w:numId="35" w16cid:durableId="713501108">
    <w:abstractNumId w:val="19"/>
  </w:num>
  <w:num w:numId="36" w16cid:durableId="1308973199">
    <w:abstractNumId w:val="18"/>
  </w:num>
  <w:num w:numId="37" w16cid:durableId="728577429">
    <w:abstractNumId w:val="30"/>
  </w:num>
  <w:num w:numId="38" w16cid:durableId="842209943">
    <w:abstractNumId w:val="25"/>
  </w:num>
  <w:num w:numId="39" w16cid:durableId="1492676486">
    <w:abstractNumId w:val="27"/>
  </w:num>
  <w:num w:numId="40" w16cid:durableId="1159930977">
    <w:abstractNumId w:val="41"/>
  </w:num>
  <w:num w:numId="41" w16cid:durableId="609551189">
    <w:abstractNumId w:val="28"/>
  </w:num>
  <w:num w:numId="42" w16cid:durableId="250820136">
    <w:abstractNumId w:val="24"/>
  </w:num>
  <w:num w:numId="43" w16cid:durableId="1717201375">
    <w:abstractNumId w:val="15"/>
  </w:num>
  <w:num w:numId="44" w16cid:durableId="1046295032">
    <w:abstractNumId w:val="33"/>
  </w:num>
  <w:num w:numId="45" w16cid:durableId="931314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4F2"/>
    <w:rsid w:val="00081EA0"/>
    <w:rsid w:val="00083682"/>
    <w:rsid w:val="00086A6B"/>
    <w:rsid w:val="00087385"/>
    <w:rsid w:val="000912F7"/>
    <w:rsid w:val="00093ABC"/>
    <w:rsid w:val="00095213"/>
    <w:rsid w:val="000A2B40"/>
    <w:rsid w:val="000A2BD6"/>
    <w:rsid w:val="000A3F24"/>
    <w:rsid w:val="000A5023"/>
    <w:rsid w:val="000B0A1C"/>
    <w:rsid w:val="000B3523"/>
    <w:rsid w:val="000B5FBE"/>
    <w:rsid w:val="000B7141"/>
    <w:rsid w:val="000C26C7"/>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3AAA"/>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3CE0"/>
    <w:rsid w:val="002562D2"/>
    <w:rsid w:val="002631CF"/>
    <w:rsid w:val="0026446B"/>
    <w:rsid w:val="00265DF4"/>
    <w:rsid w:val="00275026"/>
    <w:rsid w:val="00275666"/>
    <w:rsid w:val="00276C05"/>
    <w:rsid w:val="002849B3"/>
    <w:rsid w:val="00284E82"/>
    <w:rsid w:val="00286DFA"/>
    <w:rsid w:val="00287583"/>
    <w:rsid w:val="00290E70"/>
    <w:rsid w:val="002938EB"/>
    <w:rsid w:val="0029510D"/>
    <w:rsid w:val="00295D6B"/>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3D7E"/>
    <w:rsid w:val="002F4D9D"/>
    <w:rsid w:val="002F683C"/>
    <w:rsid w:val="002F688B"/>
    <w:rsid w:val="002F7242"/>
    <w:rsid w:val="0030011A"/>
    <w:rsid w:val="0030476E"/>
    <w:rsid w:val="003074F1"/>
    <w:rsid w:val="0030751F"/>
    <w:rsid w:val="00310A12"/>
    <w:rsid w:val="00311565"/>
    <w:rsid w:val="00322F79"/>
    <w:rsid w:val="00323F6E"/>
    <w:rsid w:val="003250ED"/>
    <w:rsid w:val="003276E9"/>
    <w:rsid w:val="00333B49"/>
    <w:rsid w:val="003416F0"/>
    <w:rsid w:val="00342D3E"/>
    <w:rsid w:val="00343674"/>
    <w:rsid w:val="0034541C"/>
    <w:rsid w:val="00345DEE"/>
    <w:rsid w:val="00345FA6"/>
    <w:rsid w:val="00355036"/>
    <w:rsid w:val="00355BCE"/>
    <w:rsid w:val="00355F40"/>
    <w:rsid w:val="003616B8"/>
    <w:rsid w:val="00364AE5"/>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216C"/>
    <w:rsid w:val="00732493"/>
    <w:rsid w:val="00732E63"/>
    <w:rsid w:val="00735419"/>
    <w:rsid w:val="00736B9D"/>
    <w:rsid w:val="007408C6"/>
    <w:rsid w:val="00742483"/>
    <w:rsid w:val="0075027C"/>
    <w:rsid w:val="00754AED"/>
    <w:rsid w:val="0076186B"/>
    <w:rsid w:val="00763154"/>
    <w:rsid w:val="0076438B"/>
    <w:rsid w:val="007645DD"/>
    <w:rsid w:val="007660CF"/>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847E6"/>
    <w:rsid w:val="00884DC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4568"/>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B10"/>
    <w:rsid w:val="00AF77B9"/>
    <w:rsid w:val="00B0343A"/>
    <w:rsid w:val="00B05003"/>
    <w:rsid w:val="00B07DED"/>
    <w:rsid w:val="00B10435"/>
    <w:rsid w:val="00B12D81"/>
    <w:rsid w:val="00B15837"/>
    <w:rsid w:val="00B15EA6"/>
    <w:rsid w:val="00B256DA"/>
    <w:rsid w:val="00B26191"/>
    <w:rsid w:val="00B32564"/>
    <w:rsid w:val="00B32B3A"/>
    <w:rsid w:val="00B36066"/>
    <w:rsid w:val="00B361AE"/>
    <w:rsid w:val="00B44E8C"/>
    <w:rsid w:val="00B52896"/>
    <w:rsid w:val="00B54A9C"/>
    <w:rsid w:val="00B554E2"/>
    <w:rsid w:val="00B56B6F"/>
    <w:rsid w:val="00B66D7A"/>
    <w:rsid w:val="00B7024F"/>
    <w:rsid w:val="00B7154C"/>
    <w:rsid w:val="00B7248C"/>
    <w:rsid w:val="00B74FF8"/>
    <w:rsid w:val="00B75C3E"/>
    <w:rsid w:val="00B77D33"/>
    <w:rsid w:val="00B814DB"/>
    <w:rsid w:val="00B919AE"/>
    <w:rsid w:val="00B97C97"/>
    <w:rsid w:val="00BA43FA"/>
    <w:rsid w:val="00BA6051"/>
    <w:rsid w:val="00BA6BDA"/>
    <w:rsid w:val="00BA7714"/>
    <w:rsid w:val="00BB0B98"/>
    <w:rsid w:val="00BB1FBD"/>
    <w:rsid w:val="00BB3958"/>
    <w:rsid w:val="00BC1E7D"/>
    <w:rsid w:val="00BC2AA4"/>
    <w:rsid w:val="00BC3D0B"/>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2110F"/>
    <w:rsid w:val="00E22747"/>
    <w:rsid w:val="00E23436"/>
    <w:rsid w:val="00E244AA"/>
    <w:rsid w:val="00E24D00"/>
    <w:rsid w:val="00E33D7F"/>
    <w:rsid w:val="00E37B84"/>
    <w:rsid w:val="00E408E7"/>
    <w:rsid w:val="00E41ED7"/>
    <w:rsid w:val="00E43B84"/>
    <w:rsid w:val="00E43F6E"/>
    <w:rsid w:val="00E4549A"/>
    <w:rsid w:val="00E508D4"/>
    <w:rsid w:val="00E55023"/>
    <w:rsid w:val="00E55D68"/>
    <w:rsid w:val="00E61FD9"/>
    <w:rsid w:val="00E62014"/>
    <w:rsid w:val="00E651BB"/>
    <w:rsid w:val="00E654E6"/>
    <w:rsid w:val="00E67B0F"/>
    <w:rsid w:val="00E725F9"/>
    <w:rsid w:val="00E7426F"/>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97C2E"/>
    <w:rsid w:val="00EB1E59"/>
    <w:rsid w:val="00EB389E"/>
    <w:rsid w:val="00EB403A"/>
    <w:rsid w:val="00EB53DD"/>
    <w:rsid w:val="00EC044C"/>
    <w:rsid w:val="00EC04E4"/>
    <w:rsid w:val="00EC5842"/>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90A"/>
    <w:rsid w:val="00F4711A"/>
    <w:rsid w:val="00F47645"/>
    <w:rsid w:val="00F47E88"/>
    <w:rsid w:val="00F51947"/>
    <w:rsid w:val="00F5320F"/>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7B41"/>
    <w:rsid w:val="00FC0A0F"/>
    <w:rsid w:val="00FC2709"/>
    <w:rsid w:val="00FC3DE1"/>
    <w:rsid w:val="00FC4DA5"/>
    <w:rsid w:val="00FC59EF"/>
    <w:rsid w:val="00FC664F"/>
    <w:rsid w:val="00FC7814"/>
    <w:rsid w:val="00FD629A"/>
    <w:rsid w:val="00FE6FCC"/>
    <w:rsid w:val="00FE7DE1"/>
    <w:rsid w:val="00FF65A5"/>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E8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Calibri" w:eastAsia="Calibri"/>
      <w:sz w:val="18"/>
      <w:szCs w:val="18"/>
    </w:rPr>
  </w:style>
  <w:style w:type="character" w:customStyle="1" w:styleId="DocumentMapChar">
    <w:name w:val="Document Map Char"/>
    <w:link w:val="DocumentMap"/>
    <w:rPr>
      <w:rFonts w:ascii="Calibri" w:eastAsia="Calibri"/>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Calibri" w:hAnsi="Calibri"/>
      <w:sz w:val="18"/>
      <w:szCs w:val="18"/>
    </w:rPr>
  </w:style>
  <w:style w:type="character" w:customStyle="1" w:styleId="BalloonTextChar">
    <w:name w:val="Balloon Text Char"/>
    <w:link w:val="BalloonText"/>
    <w:rPr>
      <w:rFonts w:ascii="Calibri" w:hAnsi="Calibr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1">
    <w:name w:val="未处理的提及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styleId="Emphasis">
    <w:name w:val="Emphasis"/>
    <w:qFormat/>
    <w:rPr>
      <w:i/>
      <w:iCs/>
    </w:rPr>
  </w:style>
  <w:style w:type="character" w:customStyle="1" w:styleId="Heading5Char">
    <w:name w:val="Heading 5 Char"/>
    <w:link w:val="Heading5"/>
    <w:rPr>
      <w:rFonts w:ascii="Arial" w:hAnsi="Arial"/>
      <w:sz w:val="22"/>
      <w:lang w:eastAsia="en-US"/>
    </w:rPr>
  </w:style>
  <w:style w:type="paragraph" w:styleId="Revision">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Heading2Char">
    <w:name w:val="Heading 2 Char"/>
    <w:link w:val="Heading2"/>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TableGrid">
    <w:name w:val="Table Grid"/>
    <w:basedOn w:val="TableNormal"/>
    <w:uiPriority w:val="39"/>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paragraph" w:styleId="Bibliography">
    <w:name w:val="Bibliography"/>
    <w:basedOn w:val="Normal"/>
    <w:next w:val="Normal"/>
    <w:uiPriority w:val="37"/>
    <w:semiHidden/>
    <w:unhideWhenUsed/>
    <w:rsid w:val="00687B8D"/>
  </w:style>
  <w:style w:type="paragraph" w:styleId="BlockText">
    <w:name w:val="Block Text"/>
    <w:basedOn w:val="Normal"/>
    <w:rsid w:val="00687B8D"/>
    <w:pPr>
      <w:spacing w:after="120"/>
      <w:ind w:left="1440" w:right="1440"/>
    </w:pPr>
  </w:style>
  <w:style w:type="paragraph" w:styleId="BodyText">
    <w:name w:val="Body Text"/>
    <w:basedOn w:val="Normal"/>
    <w:link w:val="BodyTextChar"/>
    <w:rsid w:val="00687B8D"/>
    <w:pPr>
      <w:spacing w:after="120"/>
    </w:pPr>
  </w:style>
  <w:style w:type="character" w:customStyle="1" w:styleId="BodyTextChar">
    <w:name w:val="Body Text Char"/>
    <w:link w:val="BodyText"/>
    <w:rsid w:val="00687B8D"/>
    <w:rPr>
      <w:lang w:eastAsia="en-US"/>
    </w:rPr>
  </w:style>
  <w:style w:type="paragraph" w:styleId="BodyText2">
    <w:name w:val="Body Text 2"/>
    <w:basedOn w:val="Normal"/>
    <w:link w:val="BodyText2Char"/>
    <w:rsid w:val="00687B8D"/>
    <w:pPr>
      <w:spacing w:after="120" w:line="480" w:lineRule="auto"/>
    </w:pPr>
  </w:style>
  <w:style w:type="character" w:customStyle="1" w:styleId="BodyText2Char">
    <w:name w:val="Body Text 2 Char"/>
    <w:link w:val="BodyText2"/>
    <w:rsid w:val="00687B8D"/>
    <w:rPr>
      <w:lang w:eastAsia="en-US"/>
    </w:rPr>
  </w:style>
  <w:style w:type="paragraph" w:styleId="BodyText3">
    <w:name w:val="Body Text 3"/>
    <w:basedOn w:val="Normal"/>
    <w:link w:val="BodyText3Char"/>
    <w:rsid w:val="00687B8D"/>
    <w:pPr>
      <w:spacing w:after="120"/>
    </w:pPr>
    <w:rPr>
      <w:sz w:val="16"/>
      <w:szCs w:val="16"/>
    </w:rPr>
  </w:style>
  <w:style w:type="character" w:customStyle="1" w:styleId="BodyText3Char">
    <w:name w:val="Body Text 3 Char"/>
    <w:link w:val="BodyText3"/>
    <w:rsid w:val="00687B8D"/>
    <w:rPr>
      <w:sz w:val="16"/>
      <w:szCs w:val="16"/>
      <w:lang w:eastAsia="en-US"/>
    </w:rPr>
  </w:style>
  <w:style w:type="paragraph" w:styleId="BodyTextFirstIndent">
    <w:name w:val="Body Text First Indent"/>
    <w:basedOn w:val="BodyText"/>
    <w:link w:val="BodyTextFirstIndentChar"/>
    <w:rsid w:val="00687B8D"/>
    <w:pPr>
      <w:ind w:firstLine="210"/>
    </w:pPr>
  </w:style>
  <w:style w:type="character" w:customStyle="1" w:styleId="BodyTextFirstIndentChar">
    <w:name w:val="Body Text First Indent Char"/>
    <w:basedOn w:val="BodyTextChar"/>
    <w:link w:val="BodyTextFirstIndent"/>
    <w:rsid w:val="00687B8D"/>
    <w:rPr>
      <w:lang w:eastAsia="en-US"/>
    </w:rPr>
  </w:style>
  <w:style w:type="paragraph" w:styleId="BodyTextIndent">
    <w:name w:val="Body Text Indent"/>
    <w:basedOn w:val="Normal"/>
    <w:link w:val="BodyTextIndentChar"/>
    <w:rsid w:val="00687B8D"/>
    <w:pPr>
      <w:spacing w:after="120"/>
      <w:ind w:left="283"/>
    </w:pPr>
  </w:style>
  <w:style w:type="character" w:customStyle="1" w:styleId="BodyTextIndentChar">
    <w:name w:val="Body Text Indent Char"/>
    <w:link w:val="BodyTextIndent"/>
    <w:rsid w:val="00687B8D"/>
    <w:rPr>
      <w:lang w:eastAsia="en-US"/>
    </w:rPr>
  </w:style>
  <w:style w:type="paragraph" w:styleId="BodyTextFirstIndent2">
    <w:name w:val="Body Text First Indent 2"/>
    <w:basedOn w:val="BodyTextIndent"/>
    <w:link w:val="BodyTextFirstIndent2Char"/>
    <w:rsid w:val="00687B8D"/>
    <w:pPr>
      <w:ind w:firstLine="210"/>
    </w:pPr>
  </w:style>
  <w:style w:type="character" w:customStyle="1" w:styleId="BodyTextFirstIndent2Char">
    <w:name w:val="Body Text First Indent 2 Char"/>
    <w:basedOn w:val="BodyTextIndentChar"/>
    <w:link w:val="BodyTextFirstIndent2"/>
    <w:rsid w:val="00687B8D"/>
    <w:rPr>
      <w:lang w:eastAsia="en-US"/>
    </w:rPr>
  </w:style>
  <w:style w:type="paragraph" w:styleId="BodyTextIndent2">
    <w:name w:val="Body Text Indent 2"/>
    <w:basedOn w:val="Normal"/>
    <w:link w:val="BodyTextIndent2Char"/>
    <w:rsid w:val="00687B8D"/>
    <w:pPr>
      <w:spacing w:after="120" w:line="480" w:lineRule="auto"/>
      <w:ind w:left="283"/>
    </w:pPr>
  </w:style>
  <w:style w:type="character" w:customStyle="1" w:styleId="BodyTextIndent2Char">
    <w:name w:val="Body Text Indent 2 Char"/>
    <w:link w:val="BodyTextIndent2"/>
    <w:rsid w:val="00687B8D"/>
    <w:rPr>
      <w:lang w:eastAsia="en-US"/>
    </w:rPr>
  </w:style>
  <w:style w:type="paragraph" w:styleId="BodyTextIndent3">
    <w:name w:val="Body Text Indent 3"/>
    <w:basedOn w:val="Normal"/>
    <w:link w:val="BodyTextIndent3Char"/>
    <w:rsid w:val="00687B8D"/>
    <w:pPr>
      <w:spacing w:after="120"/>
      <w:ind w:left="283"/>
    </w:pPr>
    <w:rPr>
      <w:sz w:val="16"/>
      <w:szCs w:val="16"/>
    </w:rPr>
  </w:style>
  <w:style w:type="character" w:customStyle="1" w:styleId="BodyTextIndent3Char">
    <w:name w:val="Body Text Indent 3 Char"/>
    <w:link w:val="BodyTextIndent3"/>
    <w:rsid w:val="00687B8D"/>
    <w:rPr>
      <w:sz w:val="16"/>
      <w:szCs w:val="16"/>
      <w:lang w:eastAsia="en-US"/>
    </w:rPr>
  </w:style>
  <w:style w:type="paragraph" w:styleId="Caption">
    <w:name w:val="caption"/>
    <w:basedOn w:val="Normal"/>
    <w:next w:val="Normal"/>
    <w:semiHidden/>
    <w:unhideWhenUsed/>
    <w:qFormat/>
    <w:rsid w:val="00687B8D"/>
    <w:rPr>
      <w:b/>
      <w:bCs/>
    </w:rPr>
  </w:style>
  <w:style w:type="paragraph" w:styleId="Closing">
    <w:name w:val="Closing"/>
    <w:basedOn w:val="Normal"/>
    <w:link w:val="ClosingChar"/>
    <w:rsid w:val="00687B8D"/>
    <w:pPr>
      <w:ind w:left="4252"/>
    </w:pPr>
  </w:style>
  <w:style w:type="character" w:customStyle="1" w:styleId="ClosingChar">
    <w:name w:val="Closing Char"/>
    <w:link w:val="Closing"/>
    <w:rsid w:val="00687B8D"/>
    <w:rPr>
      <w:lang w:eastAsia="en-US"/>
    </w:rPr>
  </w:style>
  <w:style w:type="paragraph" w:styleId="Date">
    <w:name w:val="Date"/>
    <w:basedOn w:val="Normal"/>
    <w:next w:val="Normal"/>
    <w:link w:val="DateChar"/>
    <w:rsid w:val="00687B8D"/>
  </w:style>
  <w:style w:type="character" w:customStyle="1" w:styleId="DateChar">
    <w:name w:val="Date Char"/>
    <w:link w:val="Date"/>
    <w:rsid w:val="00687B8D"/>
    <w:rPr>
      <w:lang w:eastAsia="en-US"/>
    </w:rPr>
  </w:style>
  <w:style w:type="paragraph" w:styleId="E-mailSignature">
    <w:name w:val="E-mail Signature"/>
    <w:basedOn w:val="Normal"/>
    <w:link w:val="E-mailSignatureChar"/>
    <w:rsid w:val="00687B8D"/>
  </w:style>
  <w:style w:type="character" w:customStyle="1" w:styleId="E-mailSignatureChar">
    <w:name w:val="E-mail Signature Char"/>
    <w:link w:val="E-mailSignature"/>
    <w:rsid w:val="00687B8D"/>
    <w:rPr>
      <w:lang w:eastAsia="en-US"/>
    </w:rPr>
  </w:style>
  <w:style w:type="paragraph" w:styleId="EndnoteText">
    <w:name w:val="endnote text"/>
    <w:basedOn w:val="Normal"/>
    <w:link w:val="EndnoteTextChar"/>
    <w:rsid w:val="00687B8D"/>
  </w:style>
  <w:style w:type="character" w:customStyle="1" w:styleId="EndnoteTextChar">
    <w:name w:val="Endnote Text Char"/>
    <w:link w:val="EndnoteText"/>
    <w:rsid w:val="00687B8D"/>
    <w:rPr>
      <w:lang w:eastAsia="en-US"/>
    </w:rPr>
  </w:style>
  <w:style w:type="paragraph" w:styleId="EnvelopeAddress">
    <w:name w:val="envelope address"/>
    <w:basedOn w:val="Normal"/>
    <w:rsid w:val="00687B8D"/>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687B8D"/>
    <w:rPr>
      <w:rFonts w:ascii="Calibri Light" w:eastAsia="游ゴシック Light" w:hAnsi="Calibri Light"/>
    </w:rPr>
  </w:style>
  <w:style w:type="paragraph" w:styleId="FootnoteText">
    <w:name w:val="footnote text"/>
    <w:basedOn w:val="Normal"/>
    <w:link w:val="FootnoteTextChar"/>
    <w:rsid w:val="00687B8D"/>
  </w:style>
  <w:style w:type="character" w:customStyle="1" w:styleId="FootnoteTextChar">
    <w:name w:val="Footnote Text Char"/>
    <w:link w:val="FootnoteText"/>
    <w:rsid w:val="00687B8D"/>
    <w:rPr>
      <w:lang w:eastAsia="en-US"/>
    </w:rPr>
  </w:style>
  <w:style w:type="paragraph" w:styleId="HTMLAddress">
    <w:name w:val="HTML Address"/>
    <w:basedOn w:val="Normal"/>
    <w:link w:val="HTMLAddressChar"/>
    <w:rsid w:val="00687B8D"/>
    <w:rPr>
      <w:i/>
      <w:iCs/>
    </w:rPr>
  </w:style>
  <w:style w:type="character" w:customStyle="1" w:styleId="HTMLAddressChar">
    <w:name w:val="HTML Address Char"/>
    <w:link w:val="HTMLAddress"/>
    <w:rsid w:val="00687B8D"/>
    <w:rPr>
      <w:i/>
      <w:iCs/>
      <w:lang w:eastAsia="en-US"/>
    </w:rPr>
  </w:style>
  <w:style w:type="paragraph" w:styleId="HTMLPreformatted">
    <w:name w:val="HTML Preformatted"/>
    <w:basedOn w:val="Normal"/>
    <w:link w:val="HTMLPreformattedChar"/>
    <w:uiPriority w:val="99"/>
    <w:rsid w:val="00687B8D"/>
    <w:rPr>
      <w:rFonts w:ascii="Courier New" w:hAnsi="Courier New" w:cs="Courier New"/>
    </w:rPr>
  </w:style>
  <w:style w:type="character" w:customStyle="1" w:styleId="HTMLPreformattedChar">
    <w:name w:val="HTML Preformatted Char"/>
    <w:link w:val="HTMLPreformatted"/>
    <w:uiPriority w:val="99"/>
    <w:rsid w:val="00687B8D"/>
    <w:rPr>
      <w:rFonts w:ascii="Courier New" w:hAnsi="Courier New" w:cs="Courier New"/>
      <w:lang w:eastAsia="en-US"/>
    </w:rPr>
  </w:style>
  <w:style w:type="paragraph" w:styleId="Index2">
    <w:name w:val="index 2"/>
    <w:basedOn w:val="Normal"/>
    <w:next w:val="Normal"/>
    <w:rsid w:val="00687B8D"/>
    <w:pPr>
      <w:ind w:left="400" w:hanging="200"/>
    </w:pPr>
  </w:style>
  <w:style w:type="paragraph" w:styleId="Index3">
    <w:name w:val="index 3"/>
    <w:basedOn w:val="Normal"/>
    <w:next w:val="Normal"/>
    <w:rsid w:val="00687B8D"/>
    <w:pPr>
      <w:ind w:left="600" w:hanging="200"/>
    </w:pPr>
  </w:style>
  <w:style w:type="paragraph" w:styleId="Index4">
    <w:name w:val="index 4"/>
    <w:basedOn w:val="Normal"/>
    <w:next w:val="Normal"/>
    <w:rsid w:val="00687B8D"/>
    <w:pPr>
      <w:ind w:left="800" w:hanging="200"/>
    </w:pPr>
  </w:style>
  <w:style w:type="paragraph" w:styleId="Index5">
    <w:name w:val="index 5"/>
    <w:basedOn w:val="Normal"/>
    <w:next w:val="Normal"/>
    <w:rsid w:val="00687B8D"/>
    <w:pPr>
      <w:ind w:left="1000" w:hanging="200"/>
    </w:pPr>
  </w:style>
  <w:style w:type="paragraph" w:styleId="Index6">
    <w:name w:val="index 6"/>
    <w:basedOn w:val="Normal"/>
    <w:next w:val="Normal"/>
    <w:rsid w:val="00687B8D"/>
    <w:pPr>
      <w:ind w:left="1200" w:hanging="200"/>
    </w:pPr>
  </w:style>
  <w:style w:type="paragraph" w:styleId="Index7">
    <w:name w:val="index 7"/>
    <w:basedOn w:val="Normal"/>
    <w:next w:val="Normal"/>
    <w:rsid w:val="00687B8D"/>
    <w:pPr>
      <w:ind w:left="1400" w:hanging="200"/>
    </w:pPr>
  </w:style>
  <w:style w:type="paragraph" w:styleId="Index8">
    <w:name w:val="index 8"/>
    <w:basedOn w:val="Normal"/>
    <w:next w:val="Normal"/>
    <w:rsid w:val="00687B8D"/>
    <w:pPr>
      <w:ind w:left="1600" w:hanging="200"/>
    </w:pPr>
  </w:style>
  <w:style w:type="paragraph" w:styleId="Index9">
    <w:name w:val="index 9"/>
    <w:basedOn w:val="Normal"/>
    <w:next w:val="Normal"/>
    <w:rsid w:val="00687B8D"/>
    <w:pPr>
      <w:ind w:left="1800" w:hanging="200"/>
    </w:pPr>
  </w:style>
  <w:style w:type="paragraph" w:styleId="IndexHeading">
    <w:name w:val="index heading"/>
    <w:basedOn w:val="Normal"/>
    <w:next w:val="Index1"/>
    <w:rsid w:val="00687B8D"/>
    <w:rPr>
      <w:rFonts w:ascii="Calibri Light" w:eastAsia="游ゴシック Light" w:hAnsi="Calibri Light"/>
      <w:b/>
      <w:bCs/>
    </w:rPr>
  </w:style>
  <w:style w:type="paragraph" w:styleId="IntenseQuote">
    <w:name w:val="Intense Quote"/>
    <w:basedOn w:val="Normal"/>
    <w:next w:val="Normal"/>
    <w:link w:val="IntenseQuoteChar"/>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7B8D"/>
    <w:rPr>
      <w:i/>
      <w:iCs/>
      <w:color w:val="4472C4"/>
      <w:lang w:eastAsia="en-US"/>
    </w:rPr>
  </w:style>
  <w:style w:type="paragraph" w:styleId="List2">
    <w:name w:val="List 2"/>
    <w:basedOn w:val="Normal"/>
    <w:rsid w:val="00687B8D"/>
    <w:pPr>
      <w:ind w:left="566" w:hanging="283"/>
      <w:contextualSpacing/>
    </w:pPr>
  </w:style>
  <w:style w:type="paragraph" w:styleId="List3">
    <w:name w:val="List 3"/>
    <w:basedOn w:val="Normal"/>
    <w:rsid w:val="00687B8D"/>
    <w:pPr>
      <w:ind w:left="849" w:hanging="283"/>
      <w:contextualSpacing/>
    </w:pPr>
  </w:style>
  <w:style w:type="paragraph" w:styleId="List4">
    <w:name w:val="List 4"/>
    <w:basedOn w:val="Normal"/>
    <w:rsid w:val="00687B8D"/>
    <w:pPr>
      <w:ind w:left="1132" w:hanging="283"/>
      <w:contextualSpacing/>
    </w:pPr>
  </w:style>
  <w:style w:type="paragraph" w:styleId="List5">
    <w:name w:val="List 5"/>
    <w:basedOn w:val="Normal"/>
    <w:rsid w:val="00687B8D"/>
    <w:pPr>
      <w:ind w:left="1415" w:hanging="283"/>
      <w:contextualSpacing/>
    </w:pPr>
  </w:style>
  <w:style w:type="paragraph" w:styleId="ListBullet2">
    <w:name w:val="List Bullet 2"/>
    <w:basedOn w:val="Normal"/>
    <w:rsid w:val="00687B8D"/>
    <w:pPr>
      <w:numPr>
        <w:numId w:val="13"/>
      </w:numPr>
      <w:contextualSpacing/>
    </w:pPr>
  </w:style>
  <w:style w:type="paragraph" w:styleId="ListBullet3">
    <w:name w:val="List Bullet 3"/>
    <w:basedOn w:val="Normal"/>
    <w:rsid w:val="00687B8D"/>
    <w:pPr>
      <w:numPr>
        <w:numId w:val="14"/>
      </w:numPr>
      <w:contextualSpacing/>
    </w:pPr>
  </w:style>
  <w:style w:type="paragraph" w:styleId="ListBullet4">
    <w:name w:val="List Bullet 4"/>
    <w:basedOn w:val="Normal"/>
    <w:rsid w:val="00687B8D"/>
    <w:pPr>
      <w:numPr>
        <w:numId w:val="15"/>
      </w:numPr>
      <w:contextualSpacing/>
    </w:pPr>
  </w:style>
  <w:style w:type="paragraph" w:styleId="ListBullet5">
    <w:name w:val="List Bullet 5"/>
    <w:basedOn w:val="Normal"/>
    <w:rsid w:val="00687B8D"/>
    <w:pPr>
      <w:numPr>
        <w:numId w:val="16"/>
      </w:numPr>
      <w:contextualSpacing/>
    </w:pPr>
  </w:style>
  <w:style w:type="paragraph" w:styleId="ListContinue">
    <w:name w:val="List Continue"/>
    <w:basedOn w:val="Normal"/>
    <w:rsid w:val="00687B8D"/>
    <w:pPr>
      <w:spacing w:after="120"/>
      <w:ind w:left="283"/>
      <w:contextualSpacing/>
    </w:pPr>
  </w:style>
  <w:style w:type="paragraph" w:styleId="ListContinue2">
    <w:name w:val="List Continue 2"/>
    <w:basedOn w:val="Normal"/>
    <w:rsid w:val="00687B8D"/>
    <w:pPr>
      <w:spacing w:after="120"/>
      <w:ind w:left="566"/>
      <w:contextualSpacing/>
    </w:pPr>
  </w:style>
  <w:style w:type="paragraph" w:styleId="ListContinue3">
    <w:name w:val="List Continue 3"/>
    <w:basedOn w:val="Normal"/>
    <w:rsid w:val="00687B8D"/>
    <w:pPr>
      <w:spacing w:after="120"/>
      <w:ind w:left="849"/>
      <w:contextualSpacing/>
    </w:pPr>
  </w:style>
  <w:style w:type="paragraph" w:styleId="ListContinue4">
    <w:name w:val="List Continue 4"/>
    <w:basedOn w:val="Normal"/>
    <w:rsid w:val="00687B8D"/>
    <w:pPr>
      <w:spacing w:after="120"/>
      <w:ind w:left="1132"/>
      <w:contextualSpacing/>
    </w:pPr>
  </w:style>
  <w:style w:type="paragraph" w:styleId="ListContinue5">
    <w:name w:val="List Continue 5"/>
    <w:basedOn w:val="Normal"/>
    <w:rsid w:val="00687B8D"/>
    <w:pPr>
      <w:spacing w:after="120"/>
      <w:ind w:left="1415"/>
      <w:contextualSpacing/>
    </w:pPr>
  </w:style>
  <w:style w:type="paragraph" w:styleId="ListNumber2">
    <w:name w:val="List Number 2"/>
    <w:basedOn w:val="Normal"/>
    <w:rsid w:val="00687B8D"/>
    <w:pPr>
      <w:numPr>
        <w:numId w:val="17"/>
      </w:numPr>
      <w:contextualSpacing/>
    </w:pPr>
  </w:style>
  <w:style w:type="paragraph" w:styleId="ListNumber3">
    <w:name w:val="List Number 3"/>
    <w:basedOn w:val="Normal"/>
    <w:rsid w:val="00687B8D"/>
    <w:pPr>
      <w:numPr>
        <w:numId w:val="18"/>
      </w:numPr>
      <w:contextualSpacing/>
    </w:pPr>
  </w:style>
  <w:style w:type="paragraph" w:styleId="ListNumber4">
    <w:name w:val="List Number 4"/>
    <w:basedOn w:val="Normal"/>
    <w:rsid w:val="00687B8D"/>
    <w:pPr>
      <w:numPr>
        <w:numId w:val="19"/>
      </w:numPr>
      <w:contextualSpacing/>
    </w:pPr>
  </w:style>
  <w:style w:type="paragraph" w:styleId="ListNumber5">
    <w:name w:val="List Number 5"/>
    <w:basedOn w:val="Normal"/>
    <w:rsid w:val="00687B8D"/>
    <w:pPr>
      <w:numPr>
        <w:numId w:val="20"/>
      </w:numPr>
      <w:contextualSpacing/>
    </w:pPr>
  </w:style>
  <w:style w:type="paragraph" w:styleId="MacroText">
    <w:name w:val="macro"/>
    <w:link w:val="MacroTextChar"/>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87B8D"/>
    <w:rPr>
      <w:rFonts w:ascii="Courier New" w:hAnsi="Courier New" w:cs="Courier New"/>
      <w:lang w:eastAsia="en-US"/>
    </w:rPr>
  </w:style>
  <w:style w:type="paragraph" w:styleId="MessageHeader">
    <w:name w:val="Message Header"/>
    <w:basedOn w:val="Normal"/>
    <w:link w:val="MessageHeaderChar"/>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687B8D"/>
    <w:rPr>
      <w:rFonts w:ascii="Calibri Light" w:eastAsia="游ゴシック Light" w:hAnsi="Calibri Light"/>
      <w:sz w:val="24"/>
      <w:szCs w:val="24"/>
      <w:shd w:val="pct20" w:color="auto" w:fill="auto"/>
      <w:lang w:eastAsia="en-US"/>
    </w:rPr>
  </w:style>
  <w:style w:type="paragraph" w:styleId="NoSpacing">
    <w:name w:val="No Spacing"/>
    <w:uiPriority w:val="1"/>
    <w:qFormat/>
    <w:rsid w:val="00687B8D"/>
    <w:rPr>
      <w:lang w:eastAsia="en-US"/>
    </w:rPr>
  </w:style>
  <w:style w:type="paragraph" w:styleId="NormalWeb">
    <w:name w:val="Normal (Web)"/>
    <w:basedOn w:val="Normal"/>
    <w:rsid w:val="00687B8D"/>
    <w:rPr>
      <w:sz w:val="24"/>
      <w:szCs w:val="24"/>
    </w:rPr>
  </w:style>
  <w:style w:type="paragraph" w:styleId="NormalIndent">
    <w:name w:val="Normal Indent"/>
    <w:basedOn w:val="Normal"/>
    <w:rsid w:val="00687B8D"/>
    <w:pPr>
      <w:ind w:left="720"/>
    </w:pPr>
  </w:style>
  <w:style w:type="paragraph" w:styleId="NoteHeading">
    <w:name w:val="Note Heading"/>
    <w:basedOn w:val="Normal"/>
    <w:next w:val="Normal"/>
    <w:link w:val="NoteHeadingChar"/>
    <w:rsid w:val="00687B8D"/>
  </w:style>
  <w:style w:type="character" w:customStyle="1" w:styleId="NoteHeadingChar">
    <w:name w:val="Note Heading Char"/>
    <w:link w:val="NoteHeading"/>
    <w:rsid w:val="00687B8D"/>
    <w:rPr>
      <w:lang w:eastAsia="en-US"/>
    </w:rPr>
  </w:style>
  <w:style w:type="paragraph" w:styleId="PlainText">
    <w:name w:val="Plain Text"/>
    <w:basedOn w:val="Normal"/>
    <w:link w:val="PlainTextChar"/>
    <w:rsid w:val="00687B8D"/>
    <w:rPr>
      <w:rFonts w:ascii="Courier New" w:hAnsi="Courier New" w:cs="Courier New"/>
    </w:rPr>
  </w:style>
  <w:style w:type="character" w:customStyle="1" w:styleId="PlainTextChar">
    <w:name w:val="Plain Text Char"/>
    <w:link w:val="PlainText"/>
    <w:rsid w:val="00687B8D"/>
    <w:rPr>
      <w:rFonts w:ascii="Courier New" w:hAnsi="Courier New" w:cs="Courier New"/>
      <w:lang w:eastAsia="en-US"/>
    </w:rPr>
  </w:style>
  <w:style w:type="paragraph" w:styleId="Quote">
    <w:name w:val="Quote"/>
    <w:basedOn w:val="Normal"/>
    <w:next w:val="Normal"/>
    <w:link w:val="QuoteChar"/>
    <w:uiPriority w:val="29"/>
    <w:qFormat/>
    <w:rsid w:val="00687B8D"/>
    <w:pPr>
      <w:spacing w:before="200" w:after="160"/>
      <w:ind w:left="864" w:right="864"/>
      <w:jc w:val="center"/>
    </w:pPr>
    <w:rPr>
      <w:i/>
      <w:iCs/>
      <w:color w:val="404040"/>
    </w:rPr>
  </w:style>
  <w:style w:type="character" w:customStyle="1" w:styleId="QuoteChar">
    <w:name w:val="Quote Char"/>
    <w:link w:val="Quote"/>
    <w:uiPriority w:val="29"/>
    <w:rsid w:val="00687B8D"/>
    <w:rPr>
      <w:i/>
      <w:iCs/>
      <w:color w:val="404040"/>
      <w:lang w:eastAsia="en-US"/>
    </w:rPr>
  </w:style>
  <w:style w:type="paragraph" w:styleId="Salutation">
    <w:name w:val="Salutation"/>
    <w:basedOn w:val="Normal"/>
    <w:next w:val="Normal"/>
    <w:link w:val="SalutationChar"/>
    <w:rsid w:val="00687B8D"/>
  </w:style>
  <w:style w:type="character" w:customStyle="1" w:styleId="SalutationChar">
    <w:name w:val="Salutation Char"/>
    <w:link w:val="Salutation"/>
    <w:rsid w:val="00687B8D"/>
    <w:rPr>
      <w:lang w:eastAsia="en-US"/>
    </w:rPr>
  </w:style>
  <w:style w:type="paragraph" w:styleId="Signature">
    <w:name w:val="Signature"/>
    <w:basedOn w:val="Normal"/>
    <w:link w:val="SignatureChar"/>
    <w:rsid w:val="00687B8D"/>
    <w:pPr>
      <w:ind w:left="4252"/>
    </w:pPr>
  </w:style>
  <w:style w:type="character" w:customStyle="1" w:styleId="SignatureChar">
    <w:name w:val="Signature Char"/>
    <w:link w:val="Signature"/>
    <w:rsid w:val="00687B8D"/>
    <w:rPr>
      <w:lang w:eastAsia="en-US"/>
    </w:rPr>
  </w:style>
  <w:style w:type="paragraph" w:styleId="Subtitle">
    <w:name w:val="Subtitle"/>
    <w:basedOn w:val="Normal"/>
    <w:next w:val="Normal"/>
    <w:link w:val="SubtitleChar"/>
    <w:qFormat/>
    <w:rsid w:val="00687B8D"/>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687B8D"/>
    <w:rPr>
      <w:rFonts w:ascii="Calibri Light" w:eastAsia="游ゴシック Light" w:hAnsi="Calibri Light"/>
      <w:sz w:val="24"/>
      <w:szCs w:val="24"/>
      <w:lang w:eastAsia="en-US"/>
    </w:rPr>
  </w:style>
  <w:style w:type="paragraph" w:styleId="TableofAuthorities">
    <w:name w:val="table of authorities"/>
    <w:basedOn w:val="Normal"/>
    <w:next w:val="Normal"/>
    <w:rsid w:val="00687B8D"/>
    <w:pPr>
      <w:ind w:left="200" w:hanging="200"/>
    </w:pPr>
  </w:style>
  <w:style w:type="paragraph" w:styleId="TableofFigures">
    <w:name w:val="table of figures"/>
    <w:basedOn w:val="Normal"/>
    <w:next w:val="Normal"/>
    <w:rsid w:val="00687B8D"/>
  </w:style>
  <w:style w:type="paragraph" w:styleId="Title">
    <w:name w:val="Title"/>
    <w:basedOn w:val="Normal"/>
    <w:next w:val="Normal"/>
    <w:link w:val="TitleChar"/>
    <w:qFormat/>
    <w:rsid w:val="00687B8D"/>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687B8D"/>
    <w:rPr>
      <w:rFonts w:ascii="Calibri Light" w:eastAsia="游ゴシック Light" w:hAnsi="Calibri Light"/>
      <w:b/>
      <w:bCs/>
      <w:kern w:val="28"/>
      <w:sz w:val="32"/>
      <w:szCs w:val="32"/>
      <w:lang w:eastAsia="en-US"/>
    </w:rPr>
  </w:style>
  <w:style w:type="paragraph" w:styleId="TOAHeading">
    <w:name w:val="toa heading"/>
    <w:basedOn w:val="Normal"/>
    <w:next w:val="Normal"/>
    <w:rsid w:val="00687B8D"/>
    <w:pPr>
      <w:spacing w:before="120"/>
    </w:pPr>
    <w:rPr>
      <w:rFonts w:ascii="Calibri Light" w:eastAsia="游ゴシック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HeaderChar">
    <w:name w:val="Header Char"/>
    <w:link w:val="Header"/>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Heading1Char">
    <w:name w:val="Heading 1 Char"/>
    <w:link w:val="Heading1"/>
    <w:rsid w:val="00573E5C"/>
    <w:rPr>
      <w:rFonts w:ascii="Arial" w:hAnsi="Arial"/>
      <w:sz w:val="36"/>
      <w:lang w:eastAsia="en-US"/>
    </w:rPr>
  </w:style>
  <w:style w:type="character" w:customStyle="1" w:styleId="Heading6Char">
    <w:name w:val="Heading 6 Char"/>
    <w:link w:val="Heading6"/>
    <w:rsid w:val="00573E5C"/>
    <w:rPr>
      <w:rFonts w:ascii="Arial" w:hAnsi="Arial"/>
      <w:lang w:eastAsia="en-US"/>
    </w:rPr>
  </w:style>
  <w:style w:type="character" w:customStyle="1" w:styleId="Heading7Char">
    <w:name w:val="Heading 7 Char"/>
    <w:link w:val="Heading7"/>
    <w:rsid w:val="00573E5C"/>
    <w:rPr>
      <w:rFonts w:ascii="Arial" w:hAnsi="Arial"/>
      <w:lang w:eastAsia="en-US"/>
    </w:rPr>
  </w:style>
  <w:style w:type="character" w:customStyle="1" w:styleId="Heading9Char">
    <w:name w:val="Heading 9 Char"/>
    <w:link w:val="Heading9"/>
    <w:rsid w:val="00573E5C"/>
    <w:rPr>
      <w:rFonts w:ascii="Arial" w:hAnsi="Arial"/>
      <w:sz w:val="36"/>
      <w:lang w:eastAsia="en-US"/>
    </w:rPr>
  </w:style>
  <w:style w:type="character" w:styleId="FootnoteReference">
    <w:name w:val="footnote reference"/>
    <w:rsid w:val="00573E5C"/>
    <w:rPr>
      <w:b/>
      <w:position w:val="6"/>
      <w:sz w:val="16"/>
    </w:rPr>
  </w:style>
  <w:style w:type="character" w:customStyle="1" w:styleId="FooterChar">
    <w:name w:val="Footer Char"/>
    <w:link w:val="Footer"/>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Normal"/>
    <w:rsid w:val="00573E5C"/>
    <w:pPr>
      <w:spacing w:before="100" w:beforeAutospacing="1" w:after="100" w:afterAutospacing="1"/>
    </w:pPr>
    <w:rPr>
      <w:rFonts w:ascii="SimSun" w:hAnsi="SimSun" w:cs="SimSun"/>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97604</Words>
  <Characters>699828</Characters>
  <Application>Microsoft Office Word</Application>
  <DocSecurity>0</DocSecurity>
  <Lines>34991</Lines>
  <Paragraphs>31897</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765535</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MCC</cp:lastModifiedBy>
  <cp:revision>6</cp:revision>
  <cp:lastPrinted>2017-09-21T14:17:00Z</cp:lastPrinted>
  <dcterms:created xsi:type="dcterms:W3CDTF">2025-12-11T02:27:00Z</dcterms:created>
  <dcterms:modified xsi:type="dcterms:W3CDTF">2026-01-13T08:55:00Z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