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7574E9AE"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E925C0">
              <w:t>6</w:t>
            </w:r>
            <w:r w:rsidRPr="003B2883">
              <w:t>.</w:t>
            </w:r>
            <w:r>
              <w:t>0</w:t>
            </w:r>
            <w:r w:rsidRPr="003B2883">
              <w:t xml:space="preserve"> </w:t>
            </w:r>
            <w:r w:rsidRPr="003B2883">
              <w:rPr>
                <w:sz w:val="32"/>
              </w:rPr>
              <w:t>(20</w:t>
            </w:r>
            <w:r>
              <w:rPr>
                <w:sz w:val="32"/>
              </w:rPr>
              <w:t>2</w:t>
            </w:r>
            <w:r w:rsidR="007F7778">
              <w:rPr>
                <w:sz w:val="32"/>
              </w:rPr>
              <w:t>2</w:t>
            </w:r>
            <w:r w:rsidRPr="003B2883">
              <w:rPr>
                <w:sz w:val="32"/>
              </w:rPr>
              <w:t>-</w:t>
            </w:r>
            <w:r w:rsidR="007F7778">
              <w:rPr>
                <w:sz w:val="32"/>
              </w:rPr>
              <w:t>0</w:t>
            </w:r>
            <w:r w:rsidR="00E925C0">
              <w:rPr>
                <w:sz w:val="32"/>
              </w:rPr>
              <w:t>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EF6ED4"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6.45pt">
                  <v:imagedata r:id="rId9" o:title="5G-logo_175px"/>
                </v:shape>
              </w:pict>
            </w:r>
          </w:p>
        </w:tc>
        <w:tc>
          <w:tcPr>
            <w:tcW w:w="5540" w:type="dxa"/>
            <w:shd w:val="clear" w:color="auto" w:fill="auto"/>
          </w:tcPr>
          <w:p w14:paraId="204B7526" w14:textId="77777777" w:rsidR="007C36F1" w:rsidRDefault="00EF6ED4" w:rsidP="007C36F1">
            <w:pPr>
              <w:jc w:val="right"/>
            </w:pPr>
            <w:bookmarkStart w:id="2" w:name="logos"/>
            <w:r>
              <w:pict w14:anchorId="13D306F9">
                <v:shape id="_x0000_i1026" type="#_x0000_t75" style="width:128.5pt;height:74.7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7E1F586"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D635EE">
              <w:rPr>
                <w:noProof/>
                <w:sz w:val="18"/>
              </w:rPr>
              <w:t>2</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56846AB3" w14:textId="5714C411" w:rsidR="00ED495F" w:rsidRDefault="00C35D49">
      <w:pPr>
        <w:pStyle w:val="TOC1"/>
        <w:rPr>
          <w:rFonts w:asciiTheme="minorHAnsi" w:eastAsiaTheme="minorEastAsia" w:hAnsiTheme="minorHAnsi" w:cstheme="minorBidi"/>
          <w:noProof/>
          <w:szCs w:val="22"/>
          <w:lang w:eastAsia="en-GB"/>
        </w:rPr>
      </w:pPr>
      <w:r>
        <w:fldChar w:fldCharType="begin" w:fldLock="1"/>
      </w:r>
      <w:r>
        <w:instrText xml:space="preserve"> TOC \o "1-7" </w:instrText>
      </w:r>
      <w:r>
        <w:fldChar w:fldCharType="separate"/>
      </w:r>
      <w:r w:rsidR="00ED495F">
        <w:rPr>
          <w:noProof/>
        </w:rPr>
        <w:t>Foreword</w:t>
      </w:r>
      <w:r w:rsidR="00ED495F">
        <w:rPr>
          <w:noProof/>
        </w:rPr>
        <w:tab/>
      </w:r>
      <w:r w:rsidR="00ED495F">
        <w:rPr>
          <w:noProof/>
        </w:rPr>
        <w:fldChar w:fldCharType="begin" w:fldLock="1"/>
      </w:r>
      <w:r w:rsidR="00ED495F">
        <w:rPr>
          <w:noProof/>
        </w:rPr>
        <w:instrText xml:space="preserve"> PAGEREF _Toc106632276 \h </w:instrText>
      </w:r>
      <w:r w:rsidR="00ED495F">
        <w:rPr>
          <w:noProof/>
        </w:rPr>
      </w:r>
      <w:r w:rsidR="00ED495F">
        <w:rPr>
          <w:noProof/>
        </w:rPr>
        <w:fldChar w:fldCharType="separate"/>
      </w:r>
      <w:r w:rsidR="00ED495F">
        <w:rPr>
          <w:noProof/>
        </w:rPr>
        <w:t>15</w:t>
      </w:r>
      <w:r w:rsidR="00ED495F">
        <w:rPr>
          <w:noProof/>
        </w:rPr>
        <w:fldChar w:fldCharType="end"/>
      </w:r>
    </w:p>
    <w:p w14:paraId="30FE3A42" w14:textId="7D3A2707" w:rsidR="00ED495F" w:rsidRDefault="00ED495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_Toc106632277 \h </w:instrText>
      </w:r>
      <w:r>
        <w:rPr>
          <w:noProof/>
        </w:rPr>
      </w:r>
      <w:r>
        <w:rPr>
          <w:noProof/>
        </w:rPr>
        <w:fldChar w:fldCharType="separate"/>
      </w:r>
      <w:r>
        <w:rPr>
          <w:noProof/>
        </w:rPr>
        <w:t>16</w:t>
      </w:r>
      <w:r>
        <w:rPr>
          <w:noProof/>
        </w:rPr>
        <w:fldChar w:fldCharType="end"/>
      </w:r>
    </w:p>
    <w:p w14:paraId="240DB8AA" w14:textId="5422B4BC" w:rsidR="00ED495F" w:rsidRDefault="00ED495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_Toc106632278 \h </w:instrText>
      </w:r>
      <w:r>
        <w:rPr>
          <w:noProof/>
        </w:rPr>
      </w:r>
      <w:r>
        <w:rPr>
          <w:noProof/>
        </w:rPr>
        <w:fldChar w:fldCharType="separate"/>
      </w:r>
      <w:r>
        <w:rPr>
          <w:noProof/>
        </w:rPr>
        <w:t>16</w:t>
      </w:r>
      <w:r>
        <w:rPr>
          <w:noProof/>
        </w:rPr>
        <w:fldChar w:fldCharType="end"/>
      </w:r>
    </w:p>
    <w:p w14:paraId="3D721E8F" w14:textId="0B99EC7E" w:rsidR="00ED495F" w:rsidRDefault="00ED495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_Toc106632279 \h </w:instrText>
      </w:r>
      <w:r>
        <w:rPr>
          <w:noProof/>
        </w:rPr>
      </w:r>
      <w:r>
        <w:rPr>
          <w:noProof/>
        </w:rPr>
        <w:fldChar w:fldCharType="separate"/>
      </w:r>
      <w:r>
        <w:rPr>
          <w:noProof/>
        </w:rPr>
        <w:t>18</w:t>
      </w:r>
      <w:r>
        <w:rPr>
          <w:noProof/>
        </w:rPr>
        <w:fldChar w:fldCharType="end"/>
      </w:r>
    </w:p>
    <w:p w14:paraId="5E0B34C1" w14:textId="48BAEAB5" w:rsidR="00ED495F" w:rsidRDefault="00ED495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_Toc106632280 \h </w:instrText>
      </w:r>
      <w:r>
        <w:rPr>
          <w:noProof/>
        </w:rPr>
      </w:r>
      <w:r>
        <w:rPr>
          <w:noProof/>
        </w:rPr>
        <w:fldChar w:fldCharType="separate"/>
      </w:r>
      <w:r>
        <w:rPr>
          <w:noProof/>
        </w:rPr>
        <w:t>18</w:t>
      </w:r>
      <w:r>
        <w:rPr>
          <w:noProof/>
        </w:rPr>
        <w:fldChar w:fldCharType="end"/>
      </w:r>
    </w:p>
    <w:p w14:paraId="6EF3C406" w14:textId="675BDAD8" w:rsidR="00ED495F" w:rsidRDefault="00ED495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_Toc106632281 \h </w:instrText>
      </w:r>
      <w:r>
        <w:rPr>
          <w:noProof/>
        </w:rPr>
      </w:r>
      <w:r>
        <w:rPr>
          <w:noProof/>
        </w:rPr>
        <w:fldChar w:fldCharType="separate"/>
      </w:r>
      <w:r>
        <w:rPr>
          <w:noProof/>
        </w:rPr>
        <w:t>18</w:t>
      </w:r>
      <w:r>
        <w:rPr>
          <w:noProof/>
        </w:rPr>
        <w:fldChar w:fldCharType="end"/>
      </w:r>
    </w:p>
    <w:p w14:paraId="18B41A4F" w14:textId="7454F4FA" w:rsidR="00ED495F" w:rsidRDefault="00ED495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_Toc106632282 \h </w:instrText>
      </w:r>
      <w:r>
        <w:rPr>
          <w:noProof/>
        </w:rPr>
      </w:r>
      <w:r>
        <w:rPr>
          <w:noProof/>
        </w:rPr>
        <w:fldChar w:fldCharType="separate"/>
      </w:r>
      <w:r>
        <w:rPr>
          <w:noProof/>
        </w:rPr>
        <w:t>19</w:t>
      </w:r>
      <w:r>
        <w:rPr>
          <w:noProof/>
        </w:rPr>
        <w:fldChar w:fldCharType="end"/>
      </w:r>
    </w:p>
    <w:p w14:paraId="5062138D" w14:textId="455A06E0" w:rsidR="00ED495F" w:rsidRDefault="00ED495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_Toc106632283 \h </w:instrText>
      </w:r>
      <w:r>
        <w:rPr>
          <w:noProof/>
        </w:rPr>
      </w:r>
      <w:r>
        <w:rPr>
          <w:noProof/>
        </w:rPr>
        <w:fldChar w:fldCharType="separate"/>
      </w:r>
      <w:r>
        <w:rPr>
          <w:noProof/>
        </w:rPr>
        <w:t>19</w:t>
      </w:r>
      <w:r>
        <w:rPr>
          <w:noProof/>
        </w:rPr>
        <w:fldChar w:fldCharType="end"/>
      </w:r>
    </w:p>
    <w:p w14:paraId="5D94F3AB" w14:textId="02FFD496" w:rsidR="00ED495F" w:rsidRDefault="00ED495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AMF</w:t>
      </w:r>
      <w:r>
        <w:rPr>
          <w:noProof/>
        </w:rPr>
        <w:tab/>
      </w:r>
      <w:r>
        <w:rPr>
          <w:noProof/>
        </w:rPr>
        <w:fldChar w:fldCharType="begin" w:fldLock="1"/>
      </w:r>
      <w:r>
        <w:rPr>
          <w:noProof/>
        </w:rPr>
        <w:instrText xml:space="preserve"> PAGEREF _Toc106632284 \h </w:instrText>
      </w:r>
      <w:r>
        <w:rPr>
          <w:noProof/>
        </w:rPr>
      </w:r>
      <w:r>
        <w:rPr>
          <w:noProof/>
        </w:rPr>
        <w:fldChar w:fldCharType="separate"/>
      </w:r>
      <w:r>
        <w:rPr>
          <w:noProof/>
        </w:rPr>
        <w:t>20</w:t>
      </w:r>
      <w:r>
        <w:rPr>
          <w:noProof/>
        </w:rPr>
        <w:fldChar w:fldCharType="end"/>
      </w:r>
    </w:p>
    <w:p w14:paraId="3654D318" w14:textId="62312D20" w:rsidR="00ED495F" w:rsidRDefault="00ED495F">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_Toc106632285 \h </w:instrText>
      </w:r>
      <w:r>
        <w:rPr>
          <w:noProof/>
        </w:rPr>
      </w:r>
      <w:r>
        <w:rPr>
          <w:noProof/>
        </w:rPr>
        <w:fldChar w:fldCharType="separate"/>
      </w:r>
      <w:r>
        <w:rPr>
          <w:noProof/>
        </w:rPr>
        <w:t>20</w:t>
      </w:r>
      <w:r>
        <w:rPr>
          <w:noProof/>
        </w:rPr>
        <w:fldChar w:fldCharType="end"/>
      </w:r>
    </w:p>
    <w:p w14:paraId="6F330FBD" w14:textId="5367DD28" w:rsidR="00ED495F" w:rsidRDefault="00ED495F">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_Toc106632286 \h </w:instrText>
      </w:r>
      <w:r>
        <w:rPr>
          <w:noProof/>
        </w:rPr>
      </w:r>
      <w:r>
        <w:rPr>
          <w:noProof/>
        </w:rPr>
        <w:fldChar w:fldCharType="separate"/>
      </w:r>
      <w:r>
        <w:rPr>
          <w:noProof/>
        </w:rPr>
        <w:t>22</w:t>
      </w:r>
      <w:r>
        <w:rPr>
          <w:noProof/>
        </w:rPr>
        <w:fldChar w:fldCharType="end"/>
      </w:r>
    </w:p>
    <w:p w14:paraId="14EFC591" w14:textId="6EC44FA4" w:rsidR="00ED495F" w:rsidRDefault="00ED495F">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_Toc106632287 \h </w:instrText>
      </w:r>
      <w:r>
        <w:rPr>
          <w:noProof/>
        </w:rPr>
      </w:r>
      <w:r>
        <w:rPr>
          <w:noProof/>
        </w:rPr>
        <w:fldChar w:fldCharType="separate"/>
      </w:r>
      <w:r>
        <w:rPr>
          <w:noProof/>
        </w:rPr>
        <w:t>22</w:t>
      </w:r>
      <w:r>
        <w:rPr>
          <w:noProof/>
        </w:rPr>
        <w:fldChar w:fldCharType="end"/>
      </w:r>
    </w:p>
    <w:p w14:paraId="4D7B018C" w14:textId="671A17A6" w:rsidR="00ED495F" w:rsidRDefault="00ED495F">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_Toc106632288 \h </w:instrText>
      </w:r>
      <w:r>
        <w:rPr>
          <w:noProof/>
        </w:rPr>
      </w:r>
      <w:r>
        <w:rPr>
          <w:noProof/>
        </w:rPr>
        <w:fldChar w:fldCharType="separate"/>
      </w:r>
      <w:r>
        <w:rPr>
          <w:noProof/>
        </w:rPr>
        <w:t>22</w:t>
      </w:r>
      <w:r>
        <w:rPr>
          <w:noProof/>
        </w:rPr>
        <w:fldChar w:fldCharType="end"/>
      </w:r>
    </w:p>
    <w:p w14:paraId="02F748B5" w14:textId="467E61DD" w:rsidR="00ED495F" w:rsidRDefault="00ED495F">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_Toc106632289 \h </w:instrText>
      </w:r>
      <w:r>
        <w:rPr>
          <w:noProof/>
        </w:rPr>
      </w:r>
      <w:r>
        <w:rPr>
          <w:noProof/>
        </w:rPr>
        <w:fldChar w:fldCharType="separate"/>
      </w:r>
      <w:r>
        <w:rPr>
          <w:noProof/>
        </w:rPr>
        <w:t>22</w:t>
      </w:r>
      <w:r>
        <w:rPr>
          <w:noProof/>
        </w:rPr>
        <w:fldChar w:fldCharType="end"/>
      </w:r>
    </w:p>
    <w:p w14:paraId="63ACE9FF" w14:textId="2B4870F8" w:rsidR="00ED495F" w:rsidRDefault="00ED495F">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UE Context Operations</w:t>
      </w:r>
      <w:r>
        <w:rPr>
          <w:noProof/>
        </w:rPr>
        <w:tab/>
      </w:r>
      <w:r>
        <w:rPr>
          <w:noProof/>
        </w:rPr>
        <w:fldChar w:fldCharType="begin" w:fldLock="1"/>
      </w:r>
      <w:r>
        <w:rPr>
          <w:noProof/>
        </w:rPr>
        <w:instrText xml:space="preserve"> PAGEREF _Toc106632290 \h </w:instrText>
      </w:r>
      <w:r>
        <w:rPr>
          <w:noProof/>
        </w:rPr>
      </w:r>
      <w:r>
        <w:rPr>
          <w:noProof/>
        </w:rPr>
        <w:fldChar w:fldCharType="separate"/>
      </w:r>
      <w:r>
        <w:rPr>
          <w:noProof/>
        </w:rPr>
        <w:t>23</w:t>
      </w:r>
      <w:r>
        <w:rPr>
          <w:noProof/>
        </w:rPr>
        <w:fldChar w:fldCharType="end"/>
      </w:r>
    </w:p>
    <w:p w14:paraId="7B99B5D9" w14:textId="6DD8EF50" w:rsidR="00ED495F" w:rsidRDefault="00ED495F">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UEContextTransfer</w:t>
      </w:r>
      <w:r>
        <w:rPr>
          <w:noProof/>
        </w:rPr>
        <w:tab/>
      </w:r>
      <w:r>
        <w:rPr>
          <w:noProof/>
        </w:rPr>
        <w:fldChar w:fldCharType="begin" w:fldLock="1"/>
      </w:r>
      <w:r>
        <w:rPr>
          <w:noProof/>
        </w:rPr>
        <w:instrText xml:space="preserve"> PAGEREF _Toc106632291 \h </w:instrText>
      </w:r>
      <w:r>
        <w:rPr>
          <w:noProof/>
        </w:rPr>
      </w:r>
      <w:r>
        <w:rPr>
          <w:noProof/>
        </w:rPr>
        <w:fldChar w:fldCharType="separate"/>
      </w:r>
      <w:r>
        <w:rPr>
          <w:noProof/>
        </w:rPr>
        <w:t>23</w:t>
      </w:r>
      <w:r>
        <w:rPr>
          <w:noProof/>
        </w:rPr>
        <w:fldChar w:fldCharType="end"/>
      </w:r>
    </w:p>
    <w:p w14:paraId="52E25159" w14:textId="1C36E510" w:rsidR="00ED495F" w:rsidRDefault="00ED495F">
      <w:pPr>
        <w:pStyle w:val="TOC6"/>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_Toc106632292 \h </w:instrText>
      </w:r>
      <w:r>
        <w:rPr>
          <w:noProof/>
        </w:rPr>
      </w:r>
      <w:r>
        <w:rPr>
          <w:noProof/>
        </w:rPr>
        <w:fldChar w:fldCharType="separate"/>
      </w:r>
      <w:r>
        <w:rPr>
          <w:noProof/>
        </w:rPr>
        <w:t>23</w:t>
      </w:r>
      <w:r>
        <w:rPr>
          <w:noProof/>
        </w:rPr>
        <w:fldChar w:fldCharType="end"/>
      </w:r>
    </w:p>
    <w:p w14:paraId="4F57A590" w14:textId="357F80A3" w:rsidR="00ED495F" w:rsidRDefault="00ED495F">
      <w:pPr>
        <w:pStyle w:val="TOC6"/>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Retrieve UE Context after successful UE authentication</w:t>
      </w:r>
      <w:r>
        <w:rPr>
          <w:noProof/>
        </w:rPr>
        <w:tab/>
      </w:r>
      <w:r>
        <w:rPr>
          <w:noProof/>
        </w:rPr>
        <w:fldChar w:fldCharType="begin" w:fldLock="1"/>
      </w:r>
      <w:r>
        <w:rPr>
          <w:noProof/>
        </w:rPr>
        <w:instrText xml:space="preserve"> PAGEREF _Toc106632293 \h </w:instrText>
      </w:r>
      <w:r>
        <w:rPr>
          <w:noProof/>
        </w:rPr>
      </w:r>
      <w:r>
        <w:rPr>
          <w:noProof/>
        </w:rPr>
        <w:fldChar w:fldCharType="separate"/>
      </w:r>
      <w:r>
        <w:rPr>
          <w:noProof/>
        </w:rPr>
        <w:t>25</w:t>
      </w:r>
      <w:r>
        <w:rPr>
          <w:noProof/>
        </w:rPr>
        <w:fldChar w:fldCharType="end"/>
      </w:r>
    </w:p>
    <w:p w14:paraId="7077642B" w14:textId="1EE18582" w:rsidR="00ED495F" w:rsidRDefault="00ED495F">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RegistrationStatusUpdate</w:t>
      </w:r>
      <w:r>
        <w:rPr>
          <w:noProof/>
        </w:rPr>
        <w:tab/>
      </w:r>
      <w:r>
        <w:rPr>
          <w:noProof/>
        </w:rPr>
        <w:fldChar w:fldCharType="begin" w:fldLock="1"/>
      </w:r>
      <w:r>
        <w:rPr>
          <w:noProof/>
        </w:rPr>
        <w:instrText xml:space="preserve"> PAGEREF _Toc106632294 \h </w:instrText>
      </w:r>
      <w:r>
        <w:rPr>
          <w:noProof/>
        </w:rPr>
      </w:r>
      <w:r>
        <w:rPr>
          <w:noProof/>
        </w:rPr>
        <w:fldChar w:fldCharType="separate"/>
      </w:r>
      <w:r>
        <w:rPr>
          <w:noProof/>
        </w:rPr>
        <w:t>25</w:t>
      </w:r>
      <w:r>
        <w:rPr>
          <w:noProof/>
        </w:rPr>
        <w:fldChar w:fldCharType="end"/>
      </w:r>
    </w:p>
    <w:p w14:paraId="2F4AC42D" w14:textId="37229A54" w:rsidR="00ED495F" w:rsidRDefault="00ED495F">
      <w:pPr>
        <w:pStyle w:val="TOC6"/>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_Toc106632295 \h </w:instrText>
      </w:r>
      <w:r>
        <w:rPr>
          <w:noProof/>
        </w:rPr>
      </w:r>
      <w:r>
        <w:rPr>
          <w:noProof/>
        </w:rPr>
        <w:fldChar w:fldCharType="separate"/>
      </w:r>
      <w:r>
        <w:rPr>
          <w:noProof/>
        </w:rPr>
        <w:t>25</w:t>
      </w:r>
      <w:r>
        <w:rPr>
          <w:noProof/>
        </w:rPr>
        <w:fldChar w:fldCharType="end"/>
      </w:r>
    </w:p>
    <w:p w14:paraId="6254C43E" w14:textId="527031D3" w:rsidR="00ED495F" w:rsidRDefault="00ED495F">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CreateUEContext</w:t>
      </w:r>
      <w:r>
        <w:rPr>
          <w:noProof/>
        </w:rPr>
        <w:tab/>
      </w:r>
      <w:r>
        <w:rPr>
          <w:noProof/>
        </w:rPr>
        <w:fldChar w:fldCharType="begin" w:fldLock="1"/>
      </w:r>
      <w:r>
        <w:rPr>
          <w:noProof/>
        </w:rPr>
        <w:instrText xml:space="preserve"> PAGEREF _Toc106632296 \h </w:instrText>
      </w:r>
      <w:r>
        <w:rPr>
          <w:noProof/>
        </w:rPr>
      </w:r>
      <w:r>
        <w:rPr>
          <w:noProof/>
        </w:rPr>
        <w:fldChar w:fldCharType="separate"/>
      </w:r>
      <w:r>
        <w:rPr>
          <w:noProof/>
        </w:rPr>
        <w:t>27</w:t>
      </w:r>
      <w:r>
        <w:rPr>
          <w:noProof/>
        </w:rPr>
        <w:fldChar w:fldCharType="end"/>
      </w:r>
    </w:p>
    <w:p w14:paraId="68F96CD1" w14:textId="17D59E26" w:rsidR="00ED495F" w:rsidRDefault="00ED495F">
      <w:pPr>
        <w:pStyle w:val="TOC6"/>
        <w:rPr>
          <w:rFonts w:asciiTheme="minorHAnsi" w:eastAsiaTheme="minorEastAsia" w:hAnsiTheme="minorHAnsi" w:cstheme="minorBidi"/>
          <w:noProof/>
          <w:sz w:val="22"/>
          <w:szCs w:val="22"/>
          <w:lang w:eastAsia="en-GB"/>
        </w:rPr>
      </w:pPr>
      <w:r w:rsidRPr="00C23B87">
        <w:rPr>
          <w:noProof/>
        </w:rPr>
        <w:t>5.2.2.2.3.1</w:t>
      </w:r>
      <w:r>
        <w:rPr>
          <w:rFonts w:asciiTheme="minorHAnsi" w:eastAsiaTheme="minorEastAsia" w:hAnsiTheme="minorHAnsi" w:cstheme="minorBidi"/>
          <w:noProof/>
          <w:sz w:val="22"/>
          <w:szCs w:val="22"/>
          <w:lang w:eastAsia="en-GB"/>
        </w:rPr>
        <w:tab/>
      </w:r>
      <w:r w:rsidRPr="00C23B87">
        <w:rPr>
          <w:noProof/>
        </w:rPr>
        <w:t>General</w:t>
      </w:r>
      <w:r>
        <w:rPr>
          <w:noProof/>
        </w:rPr>
        <w:tab/>
      </w:r>
      <w:r>
        <w:rPr>
          <w:noProof/>
        </w:rPr>
        <w:fldChar w:fldCharType="begin" w:fldLock="1"/>
      </w:r>
      <w:r>
        <w:rPr>
          <w:noProof/>
        </w:rPr>
        <w:instrText xml:space="preserve"> PAGEREF _Toc106632297 \h </w:instrText>
      </w:r>
      <w:r>
        <w:rPr>
          <w:noProof/>
        </w:rPr>
      </w:r>
      <w:r>
        <w:rPr>
          <w:noProof/>
        </w:rPr>
        <w:fldChar w:fldCharType="separate"/>
      </w:r>
      <w:r>
        <w:rPr>
          <w:noProof/>
        </w:rPr>
        <w:t>27</w:t>
      </w:r>
      <w:r>
        <w:rPr>
          <w:noProof/>
        </w:rPr>
        <w:fldChar w:fldCharType="end"/>
      </w:r>
    </w:p>
    <w:p w14:paraId="43D07627" w14:textId="6DD2642A" w:rsidR="00ED495F" w:rsidRDefault="00ED495F">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ReleaseUEContext</w:t>
      </w:r>
      <w:r>
        <w:rPr>
          <w:noProof/>
        </w:rPr>
        <w:tab/>
      </w:r>
      <w:r>
        <w:rPr>
          <w:noProof/>
        </w:rPr>
        <w:fldChar w:fldCharType="begin" w:fldLock="1"/>
      </w:r>
      <w:r>
        <w:rPr>
          <w:noProof/>
        </w:rPr>
        <w:instrText xml:space="preserve"> PAGEREF _Toc106632298 \h </w:instrText>
      </w:r>
      <w:r>
        <w:rPr>
          <w:noProof/>
        </w:rPr>
      </w:r>
      <w:r>
        <w:rPr>
          <w:noProof/>
        </w:rPr>
        <w:fldChar w:fldCharType="separate"/>
      </w:r>
      <w:r>
        <w:rPr>
          <w:noProof/>
        </w:rPr>
        <w:t>29</w:t>
      </w:r>
      <w:r>
        <w:rPr>
          <w:noProof/>
        </w:rPr>
        <w:fldChar w:fldCharType="end"/>
      </w:r>
    </w:p>
    <w:p w14:paraId="2F51830C" w14:textId="6D1DC56A" w:rsidR="00ED495F" w:rsidRDefault="00ED495F">
      <w:pPr>
        <w:pStyle w:val="TOC6"/>
        <w:rPr>
          <w:rFonts w:asciiTheme="minorHAnsi" w:eastAsiaTheme="minorEastAsia" w:hAnsiTheme="minorHAnsi" w:cstheme="minorBidi"/>
          <w:noProof/>
          <w:sz w:val="22"/>
          <w:szCs w:val="22"/>
          <w:lang w:eastAsia="en-GB"/>
        </w:rPr>
      </w:pPr>
      <w:r w:rsidRPr="00C23B87">
        <w:rPr>
          <w:noProof/>
        </w:rPr>
        <w:t>5.2.2.2.4.1</w:t>
      </w:r>
      <w:r>
        <w:rPr>
          <w:rFonts w:asciiTheme="minorHAnsi" w:eastAsiaTheme="minorEastAsia" w:hAnsiTheme="minorHAnsi" w:cstheme="minorBidi"/>
          <w:noProof/>
          <w:sz w:val="22"/>
          <w:szCs w:val="22"/>
          <w:lang w:eastAsia="en-GB"/>
        </w:rPr>
        <w:tab/>
      </w:r>
      <w:r w:rsidRPr="00C23B87">
        <w:rPr>
          <w:noProof/>
        </w:rPr>
        <w:t>General</w:t>
      </w:r>
      <w:r>
        <w:rPr>
          <w:noProof/>
        </w:rPr>
        <w:tab/>
      </w:r>
      <w:r>
        <w:rPr>
          <w:noProof/>
        </w:rPr>
        <w:fldChar w:fldCharType="begin" w:fldLock="1"/>
      </w:r>
      <w:r>
        <w:rPr>
          <w:noProof/>
        </w:rPr>
        <w:instrText xml:space="preserve"> PAGEREF _Toc106632299 \h </w:instrText>
      </w:r>
      <w:r>
        <w:rPr>
          <w:noProof/>
        </w:rPr>
      </w:r>
      <w:r>
        <w:rPr>
          <w:noProof/>
        </w:rPr>
        <w:fldChar w:fldCharType="separate"/>
      </w:r>
      <w:r>
        <w:rPr>
          <w:noProof/>
        </w:rPr>
        <w:t>29</w:t>
      </w:r>
      <w:r>
        <w:rPr>
          <w:noProof/>
        </w:rPr>
        <w:fldChar w:fldCharType="end"/>
      </w:r>
    </w:p>
    <w:p w14:paraId="651D24C5" w14:textId="49C57AC4" w:rsidR="00ED495F" w:rsidRDefault="00ED495F">
      <w:pPr>
        <w:pStyle w:val="TOC5"/>
        <w:rPr>
          <w:rFonts w:asciiTheme="minorHAnsi" w:eastAsiaTheme="minorEastAsia" w:hAnsiTheme="minorHAnsi" w:cstheme="minorBidi"/>
          <w:noProof/>
          <w:sz w:val="22"/>
          <w:szCs w:val="22"/>
          <w:lang w:eastAsia="en-GB"/>
        </w:rPr>
      </w:pPr>
      <w:r>
        <w:rPr>
          <w:noProof/>
        </w:rPr>
        <w:t>5.2.2.2.</w:t>
      </w:r>
      <w:r>
        <w:rPr>
          <w:noProof/>
          <w:lang w:eastAsia="zh-CN"/>
        </w:rPr>
        <w:t>5</w:t>
      </w:r>
      <w:r>
        <w:rPr>
          <w:rFonts w:asciiTheme="minorHAnsi" w:eastAsiaTheme="minorEastAsia" w:hAnsiTheme="minorHAnsi" w:cstheme="minorBidi"/>
          <w:noProof/>
          <w:sz w:val="22"/>
          <w:szCs w:val="22"/>
          <w:lang w:eastAsia="en-GB"/>
        </w:rPr>
        <w:tab/>
      </w:r>
      <w:r>
        <w:rPr>
          <w:noProof/>
          <w:lang w:eastAsia="zh-CN"/>
        </w:rPr>
        <w:t>Relocate</w:t>
      </w:r>
      <w:r>
        <w:rPr>
          <w:noProof/>
        </w:rPr>
        <w:t>UEContext</w:t>
      </w:r>
      <w:r>
        <w:rPr>
          <w:noProof/>
        </w:rPr>
        <w:tab/>
      </w:r>
      <w:r>
        <w:rPr>
          <w:noProof/>
        </w:rPr>
        <w:fldChar w:fldCharType="begin" w:fldLock="1"/>
      </w:r>
      <w:r>
        <w:rPr>
          <w:noProof/>
        </w:rPr>
        <w:instrText xml:space="preserve"> PAGEREF _Toc106632300 \h </w:instrText>
      </w:r>
      <w:r>
        <w:rPr>
          <w:noProof/>
        </w:rPr>
      </w:r>
      <w:r>
        <w:rPr>
          <w:noProof/>
        </w:rPr>
        <w:fldChar w:fldCharType="separate"/>
      </w:r>
      <w:r>
        <w:rPr>
          <w:noProof/>
        </w:rPr>
        <w:t>29</w:t>
      </w:r>
      <w:r>
        <w:rPr>
          <w:noProof/>
        </w:rPr>
        <w:fldChar w:fldCharType="end"/>
      </w:r>
    </w:p>
    <w:p w14:paraId="2A18895C" w14:textId="5C85F11B" w:rsidR="00ED495F" w:rsidRDefault="00ED495F">
      <w:pPr>
        <w:pStyle w:val="TOC6"/>
        <w:rPr>
          <w:rFonts w:asciiTheme="minorHAnsi" w:eastAsiaTheme="minorEastAsia" w:hAnsiTheme="minorHAnsi" w:cstheme="minorBidi"/>
          <w:noProof/>
          <w:sz w:val="22"/>
          <w:szCs w:val="22"/>
          <w:lang w:eastAsia="en-GB"/>
        </w:rPr>
      </w:pPr>
      <w:r w:rsidRPr="00C23B87">
        <w:rPr>
          <w:noProof/>
        </w:rPr>
        <w:t>5.2.2.2.5.1</w:t>
      </w:r>
      <w:r>
        <w:rPr>
          <w:rFonts w:asciiTheme="minorHAnsi" w:eastAsiaTheme="minorEastAsia" w:hAnsiTheme="minorHAnsi" w:cstheme="minorBidi"/>
          <w:noProof/>
          <w:sz w:val="22"/>
          <w:szCs w:val="22"/>
          <w:lang w:eastAsia="en-GB"/>
        </w:rPr>
        <w:tab/>
      </w:r>
      <w:r w:rsidRPr="00C23B87">
        <w:rPr>
          <w:noProof/>
        </w:rPr>
        <w:t>General</w:t>
      </w:r>
      <w:r>
        <w:rPr>
          <w:noProof/>
        </w:rPr>
        <w:tab/>
      </w:r>
      <w:r>
        <w:rPr>
          <w:noProof/>
        </w:rPr>
        <w:fldChar w:fldCharType="begin" w:fldLock="1"/>
      </w:r>
      <w:r>
        <w:rPr>
          <w:noProof/>
        </w:rPr>
        <w:instrText xml:space="preserve"> PAGEREF _Toc106632301 \h </w:instrText>
      </w:r>
      <w:r>
        <w:rPr>
          <w:noProof/>
        </w:rPr>
      </w:r>
      <w:r>
        <w:rPr>
          <w:noProof/>
        </w:rPr>
        <w:fldChar w:fldCharType="separate"/>
      </w:r>
      <w:r>
        <w:rPr>
          <w:noProof/>
        </w:rPr>
        <w:t>29</w:t>
      </w:r>
      <w:r>
        <w:rPr>
          <w:noProof/>
        </w:rPr>
        <w:fldChar w:fldCharType="end"/>
      </w:r>
    </w:p>
    <w:p w14:paraId="0A5A6890" w14:textId="4649EC05" w:rsidR="00ED495F" w:rsidRDefault="00ED495F">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CancelRelocateUEContext</w:t>
      </w:r>
      <w:r>
        <w:rPr>
          <w:noProof/>
        </w:rPr>
        <w:tab/>
      </w:r>
      <w:r>
        <w:rPr>
          <w:noProof/>
        </w:rPr>
        <w:fldChar w:fldCharType="begin" w:fldLock="1"/>
      </w:r>
      <w:r>
        <w:rPr>
          <w:noProof/>
        </w:rPr>
        <w:instrText xml:space="preserve"> PAGEREF _Toc106632302 \h </w:instrText>
      </w:r>
      <w:r>
        <w:rPr>
          <w:noProof/>
        </w:rPr>
      </w:r>
      <w:r>
        <w:rPr>
          <w:noProof/>
        </w:rPr>
        <w:fldChar w:fldCharType="separate"/>
      </w:r>
      <w:r>
        <w:rPr>
          <w:noProof/>
        </w:rPr>
        <w:t>30</w:t>
      </w:r>
      <w:r>
        <w:rPr>
          <w:noProof/>
        </w:rPr>
        <w:fldChar w:fldCharType="end"/>
      </w:r>
    </w:p>
    <w:p w14:paraId="496A237E" w14:textId="31CB80CD" w:rsidR="00ED495F" w:rsidRDefault="00ED495F">
      <w:pPr>
        <w:pStyle w:val="TOC6"/>
        <w:rPr>
          <w:rFonts w:asciiTheme="minorHAnsi" w:eastAsiaTheme="minorEastAsia" w:hAnsiTheme="minorHAnsi" w:cstheme="minorBidi"/>
          <w:noProof/>
          <w:sz w:val="22"/>
          <w:szCs w:val="22"/>
          <w:lang w:eastAsia="en-GB"/>
        </w:rPr>
      </w:pPr>
      <w:r>
        <w:rPr>
          <w:noProof/>
        </w:rPr>
        <w:t>5.2.2.2.6.1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_Toc106632303 \h </w:instrText>
      </w:r>
      <w:r>
        <w:rPr>
          <w:noProof/>
        </w:rPr>
      </w:r>
      <w:r>
        <w:rPr>
          <w:noProof/>
        </w:rPr>
        <w:fldChar w:fldCharType="separate"/>
      </w:r>
      <w:r>
        <w:rPr>
          <w:noProof/>
        </w:rPr>
        <w:t>30</w:t>
      </w:r>
      <w:r>
        <w:rPr>
          <w:noProof/>
        </w:rPr>
        <w:fldChar w:fldCharType="end"/>
      </w:r>
    </w:p>
    <w:p w14:paraId="07E0880C" w14:textId="45AC6FB8" w:rsidR="00ED495F" w:rsidRDefault="00ED495F">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UE Specific N1N2 Message Operations</w:t>
      </w:r>
      <w:r>
        <w:rPr>
          <w:noProof/>
        </w:rPr>
        <w:tab/>
      </w:r>
      <w:r>
        <w:rPr>
          <w:noProof/>
        </w:rPr>
        <w:fldChar w:fldCharType="begin" w:fldLock="1"/>
      </w:r>
      <w:r>
        <w:rPr>
          <w:noProof/>
        </w:rPr>
        <w:instrText xml:space="preserve"> PAGEREF _Toc106632304 \h </w:instrText>
      </w:r>
      <w:r>
        <w:rPr>
          <w:noProof/>
        </w:rPr>
      </w:r>
      <w:r>
        <w:rPr>
          <w:noProof/>
        </w:rPr>
        <w:fldChar w:fldCharType="separate"/>
      </w:r>
      <w:r>
        <w:rPr>
          <w:noProof/>
        </w:rPr>
        <w:t>31</w:t>
      </w:r>
      <w:r>
        <w:rPr>
          <w:noProof/>
        </w:rPr>
        <w:fldChar w:fldCharType="end"/>
      </w:r>
    </w:p>
    <w:p w14:paraId="4BCFDDB8" w14:textId="12955D63" w:rsidR="00ED495F" w:rsidRDefault="00ED495F">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N1N2MessageTransfer</w:t>
      </w:r>
      <w:r>
        <w:rPr>
          <w:noProof/>
        </w:rPr>
        <w:tab/>
      </w:r>
      <w:r>
        <w:rPr>
          <w:noProof/>
        </w:rPr>
        <w:fldChar w:fldCharType="begin" w:fldLock="1"/>
      </w:r>
      <w:r>
        <w:rPr>
          <w:noProof/>
        </w:rPr>
        <w:instrText xml:space="preserve"> PAGEREF _Toc106632305 \h </w:instrText>
      </w:r>
      <w:r>
        <w:rPr>
          <w:noProof/>
        </w:rPr>
      </w:r>
      <w:r>
        <w:rPr>
          <w:noProof/>
        </w:rPr>
        <w:fldChar w:fldCharType="separate"/>
      </w:r>
      <w:r>
        <w:rPr>
          <w:noProof/>
        </w:rPr>
        <w:t>31</w:t>
      </w:r>
      <w:r>
        <w:rPr>
          <w:noProof/>
        </w:rPr>
        <w:fldChar w:fldCharType="end"/>
      </w:r>
    </w:p>
    <w:p w14:paraId="0079BFE1" w14:textId="6F0BED87" w:rsidR="00ED495F" w:rsidRDefault="00ED495F">
      <w:pPr>
        <w:pStyle w:val="TOC6"/>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_Toc106632306 \h </w:instrText>
      </w:r>
      <w:r>
        <w:rPr>
          <w:noProof/>
        </w:rPr>
      </w:r>
      <w:r>
        <w:rPr>
          <w:noProof/>
        </w:rPr>
        <w:fldChar w:fldCharType="separate"/>
      </w:r>
      <w:r>
        <w:rPr>
          <w:noProof/>
        </w:rPr>
        <w:t>31</w:t>
      </w:r>
      <w:r>
        <w:rPr>
          <w:noProof/>
        </w:rPr>
        <w:fldChar w:fldCharType="end"/>
      </w:r>
    </w:p>
    <w:p w14:paraId="59C2BAA8" w14:textId="272ABCC6" w:rsidR="00ED495F" w:rsidRDefault="00ED495F">
      <w:pPr>
        <w:pStyle w:val="TOC6"/>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Detailed behaviour of the AMF</w:t>
      </w:r>
      <w:r>
        <w:rPr>
          <w:noProof/>
        </w:rPr>
        <w:tab/>
      </w:r>
      <w:r>
        <w:rPr>
          <w:noProof/>
        </w:rPr>
        <w:fldChar w:fldCharType="begin" w:fldLock="1"/>
      </w:r>
      <w:r>
        <w:rPr>
          <w:noProof/>
        </w:rPr>
        <w:instrText xml:space="preserve"> PAGEREF _Toc106632307 \h </w:instrText>
      </w:r>
      <w:r>
        <w:rPr>
          <w:noProof/>
        </w:rPr>
      </w:r>
      <w:r>
        <w:rPr>
          <w:noProof/>
        </w:rPr>
        <w:fldChar w:fldCharType="separate"/>
      </w:r>
      <w:r>
        <w:rPr>
          <w:noProof/>
        </w:rPr>
        <w:t>33</w:t>
      </w:r>
      <w:r>
        <w:rPr>
          <w:noProof/>
        </w:rPr>
        <w:fldChar w:fldCharType="end"/>
      </w:r>
    </w:p>
    <w:p w14:paraId="1E7FA769" w14:textId="78681A52" w:rsidR="00ED495F" w:rsidRDefault="00ED495F">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N1N2Transfer Failure Notification</w:t>
      </w:r>
      <w:r>
        <w:rPr>
          <w:noProof/>
        </w:rPr>
        <w:tab/>
      </w:r>
      <w:r>
        <w:rPr>
          <w:noProof/>
        </w:rPr>
        <w:fldChar w:fldCharType="begin" w:fldLock="1"/>
      </w:r>
      <w:r>
        <w:rPr>
          <w:noProof/>
        </w:rPr>
        <w:instrText xml:space="preserve"> PAGEREF _Toc106632308 \h </w:instrText>
      </w:r>
      <w:r>
        <w:rPr>
          <w:noProof/>
        </w:rPr>
      </w:r>
      <w:r>
        <w:rPr>
          <w:noProof/>
        </w:rPr>
        <w:fldChar w:fldCharType="separate"/>
      </w:r>
      <w:r>
        <w:rPr>
          <w:noProof/>
        </w:rPr>
        <w:t>36</w:t>
      </w:r>
      <w:r>
        <w:rPr>
          <w:noProof/>
        </w:rPr>
        <w:fldChar w:fldCharType="end"/>
      </w:r>
    </w:p>
    <w:p w14:paraId="2246270F" w14:textId="2AE8EBE7" w:rsidR="00ED495F" w:rsidRDefault="00ED495F">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N1N2MessageSubscribe</w:t>
      </w:r>
      <w:r>
        <w:rPr>
          <w:noProof/>
        </w:rPr>
        <w:tab/>
      </w:r>
      <w:r>
        <w:rPr>
          <w:noProof/>
        </w:rPr>
        <w:fldChar w:fldCharType="begin" w:fldLock="1"/>
      </w:r>
      <w:r>
        <w:rPr>
          <w:noProof/>
        </w:rPr>
        <w:instrText xml:space="preserve"> PAGEREF _Toc106632309 \h </w:instrText>
      </w:r>
      <w:r>
        <w:rPr>
          <w:noProof/>
        </w:rPr>
      </w:r>
      <w:r>
        <w:rPr>
          <w:noProof/>
        </w:rPr>
        <w:fldChar w:fldCharType="separate"/>
      </w:r>
      <w:r>
        <w:rPr>
          <w:noProof/>
        </w:rPr>
        <w:t>37</w:t>
      </w:r>
      <w:r>
        <w:rPr>
          <w:noProof/>
        </w:rPr>
        <w:fldChar w:fldCharType="end"/>
      </w:r>
    </w:p>
    <w:p w14:paraId="785541F6" w14:textId="297DDE41" w:rsidR="00ED495F" w:rsidRDefault="00ED495F">
      <w:pPr>
        <w:pStyle w:val="TOC6"/>
        <w:rPr>
          <w:rFonts w:asciiTheme="minorHAnsi" w:eastAsiaTheme="minorEastAsia" w:hAnsiTheme="minorHAnsi" w:cstheme="minorBidi"/>
          <w:noProof/>
          <w:sz w:val="22"/>
          <w:szCs w:val="22"/>
          <w:lang w:eastAsia="en-GB"/>
        </w:rPr>
      </w:pPr>
      <w:r>
        <w:rPr>
          <w:noProof/>
        </w:rPr>
        <w:t>5.2.2.3.3.1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_Toc106632310 \h </w:instrText>
      </w:r>
      <w:r>
        <w:rPr>
          <w:noProof/>
        </w:rPr>
      </w:r>
      <w:r>
        <w:rPr>
          <w:noProof/>
        </w:rPr>
        <w:fldChar w:fldCharType="separate"/>
      </w:r>
      <w:r>
        <w:rPr>
          <w:noProof/>
        </w:rPr>
        <w:t>37</w:t>
      </w:r>
      <w:r>
        <w:rPr>
          <w:noProof/>
        </w:rPr>
        <w:fldChar w:fldCharType="end"/>
      </w:r>
    </w:p>
    <w:p w14:paraId="79D08090" w14:textId="7633B562" w:rsidR="00ED495F" w:rsidRDefault="00ED495F">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N1N2MessageUnSubscribe</w:t>
      </w:r>
      <w:r>
        <w:rPr>
          <w:noProof/>
        </w:rPr>
        <w:tab/>
      </w:r>
      <w:r>
        <w:rPr>
          <w:noProof/>
        </w:rPr>
        <w:fldChar w:fldCharType="begin" w:fldLock="1"/>
      </w:r>
      <w:r>
        <w:rPr>
          <w:noProof/>
        </w:rPr>
        <w:instrText xml:space="preserve"> PAGEREF _Toc106632311 \h </w:instrText>
      </w:r>
      <w:r>
        <w:rPr>
          <w:noProof/>
        </w:rPr>
      </w:r>
      <w:r>
        <w:rPr>
          <w:noProof/>
        </w:rPr>
        <w:fldChar w:fldCharType="separate"/>
      </w:r>
      <w:r>
        <w:rPr>
          <w:noProof/>
        </w:rPr>
        <w:t>37</w:t>
      </w:r>
      <w:r>
        <w:rPr>
          <w:noProof/>
        </w:rPr>
        <w:fldChar w:fldCharType="end"/>
      </w:r>
    </w:p>
    <w:p w14:paraId="4EE0FA70" w14:textId="2F23A716" w:rsidR="00ED495F" w:rsidRDefault="00ED495F">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_Toc106632312 \h </w:instrText>
      </w:r>
      <w:r>
        <w:rPr>
          <w:noProof/>
        </w:rPr>
      </w:r>
      <w:r>
        <w:rPr>
          <w:noProof/>
        </w:rPr>
        <w:fldChar w:fldCharType="separate"/>
      </w:r>
      <w:r>
        <w:rPr>
          <w:noProof/>
        </w:rPr>
        <w:t>37</w:t>
      </w:r>
      <w:r>
        <w:rPr>
          <w:noProof/>
        </w:rPr>
        <w:fldChar w:fldCharType="end"/>
      </w:r>
    </w:p>
    <w:p w14:paraId="27F48AB5" w14:textId="0734FD0B" w:rsidR="00ED495F" w:rsidRDefault="00ED495F">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N1MessageNotify</w:t>
      </w:r>
      <w:r>
        <w:rPr>
          <w:noProof/>
        </w:rPr>
        <w:tab/>
      </w:r>
      <w:r>
        <w:rPr>
          <w:noProof/>
        </w:rPr>
        <w:fldChar w:fldCharType="begin" w:fldLock="1"/>
      </w:r>
      <w:r>
        <w:rPr>
          <w:noProof/>
        </w:rPr>
        <w:instrText xml:space="preserve"> PAGEREF _Toc106632313 \h </w:instrText>
      </w:r>
      <w:r>
        <w:rPr>
          <w:noProof/>
        </w:rPr>
      </w:r>
      <w:r>
        <w:rPr>
          <w:noProof/>
        </w:rPr>
        <w:fldChar w:fldCharType="separate"/>
      </w:r>
      <w:r>
        <w:rPr>
          <w:noProof/>
        </w:rPr>
        <w:t>38</w:t>
      </w:r>
      <w:r>
        <w:rPr>
          <w:noProof/>
        </w:rPr>
        <w:fldChar w:fldCharType="end"/>
      </w:r>
    </w:p>
    <w:p w14:paraId="6B7A0A6F" w14:textId="53646584" w:rsidR="00ED495F" w:rsidRDefault="00ED495F">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_Toc106632314 \h </w:instrText>
      </w:r>
      <w:r>
        <w:rPr>
          <w:noProof/>
        </w:rPr>
      </w:r>
      <w:r>
        <w:rPr>
          <w:noProof/>
        </w:rPr>
        <w:fldChar w:fldCharType="separate"/>
      </w:r>
      <w:r>
        <w:rPr>
          <w:noProof/>
        </w:rPr>
        <w:t>38</w:t>
      </w:r>
      <w:r>
        <w:rPr>
          <w:noProof/>
        </w:rPr>
        <w:fldChar w:fldCharType="end"/>
      </w:r>
    </w:p>
    <w:p w14:paraId="43EF2582" w14:textId="57C5B56A" w:rsidR="00ED495F" w:rsidRDefault="00ED495F">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Using N1MessageNotify in the Registration with AMF Re-allocation Procedure</w:t>
      </w:r>
      <w:r>
        <w:rPr>
          <w:noProof/>
        </w:rPr>
        <w:tab/>
      </w:r>
      <w:r>
        <w:rPr>
          <w:noProof/>
        </w:rPr>
        <w:fldChar w:fldCharType="begin" w:fldLock="1"/>
      </w:r>
      <w:r>
        <w:rPr>
          <w:noProof/>
        </w:rPr>
        <w:instrText xml:space="preserve"> PAGEREF _Toc106632315 \h </w:instrText>
      </w:r>
      <w:r>
        <w:rPr>
          <w:noProof/>
        </w:rPr>
      </w:r>
      <w:r>
        <w:rPr>
          <w:noProof/>
        </w:rPr>
        <w:fldChar w:fldCharType="separate"/>
      </w:r>
      <w:r>
        <w:rPr>
          <w:noProof/>
        </w:rPr>
        <w:t>39</w:t>
      </w:r>
      <w:r>
        <w:rPr>
          <w:noProof/>
        </w:rPr>
        <w:fldChar w:fldCharType="end"/>
      </w:r>
    </w:p>
    <w:p w14:paraId="487EB655" w14:textId="650CC07E" w:rsidR="00ED495F" w:rsidRDefault="00ED495F">
      <w:pPr>
        <w:pStyle w:val="TOC6"/>
        <w:rPr>
          <w:rFonts w:asciiTheme="minorHAnsi" w:eastAsiaTheme="minorEastAsia" w:hAnsiTheme="minorHAnsi" w:cstheme="minorBidi"/>
          <w:noProof/>
          <w:sz w:val="22"/>
          <w:szCs w:val="22"/>
          <w:lang w:eastAsia="en-GB"/>
        </w:rPr>
      </w:pPr>
      <w:r>
        <w:rPr>
          <w:noProof/>
        </w:rPr>
        <w:t>5.2.2.3.5.3</w:t>
      </w:r>
      <w:r>
        <w:rPr>
          <w:rFonts w:asciiTheme="minorHAnsi" w:eastAsiaTheme="minorEastAsia" w:hAnsiTheme="minorHAnsi" w:cstheme="minorBidi"/>
          <w:noProof/>
          <w:sz w:val="22"/>
          <w:szCs w:val="22"/>
          <w:lang w:eastAsia="en-GB"/>
        </w:rPr>
        <w:tab/>
      </w:r>
      <w:r>
        <w:rPr>
          <w:noProof/>
        </w:rPr>
        <w:t>Using N1MessageNotify in the UE Assisted and UE Based Positioning Procedure</w:t>
      </w:r>
      <w:r>
        <w:rPr>
          <w:noProof/>
        </w:rPr>
        <w:tab/>
      </w:r>
      <w:r>
        <w:rPr>
          <w:noProof/>
        </w:rPr>
        <w:fldChar w:fldCharType="begin" w:fldLock="1"/>
      </w:r>
      <w:r>
        <w:rPr>
          <w:noProof/>
        </w:rPr>
        <w:instrText xml:space="preserve"> PAGEREF _Toc106632316 \h </w:instrText>
      </w:r>
      <w:r>
        <w:rPr>
          <w:noProof/>
        </w:rPr>
      </w:r>
      <w:r>
        <w:rPr>
          <w:noProof/>
        </w:rPr>
        <w:fldChar w:fldCharType="separate"/>
      </w:r>
      <w:r>
        <w:rPr>
          <w:noProof/>
        </w:rPr>
        <w:t>39</w:t>
      </w:r>
      <w:r>
        <w:rPr>
          <w:noProof/>
        </w:rPr>
        <w:fldChar w:fldCharType="end"/>
      </w:r>
    </w:p>
    <w:p w14:paraId="4025A702" w14:textId="27DA01C7" w:rsidR="00ED495F" w:rsidRDefault="00ED495F">
      <w:pPr>
        <w:pStyle w:val="TOC6"/>
        <w:rPr>
          <w:rFonts w:asciiTheme="minorHAnsi" w:eastAsiaTheme="minorEastAsia" w:hAnsiTheme="minorHAnsi" w:cstheme="minorBidi"/>
          <w:noProof/>
          <w:sz w:val="22"/>
          <w:szCs w:val="22"/>
          <w:lang w:eastAsia="en-GB"/>
        </w:rPr>
      </w:pPr>
      <w:r>
        <w:rPr>
          <w:noProof/>
        </w:rPr>
        <w:t>5.2.2.3.5.4</w:t>
      </w:r>
      <w:r>
        <w:rPr>
          <w:rFonts w:asciiTheme="minorHAnsi" w:eastAsiaTheme="minorEastAsia" w:hAnsiTheme="minorHAnsi" w:cstheme="minorBidi"/>
          <w:noProof/>
          <w:sz w:val="22"/>
          <w:szCs w:val="22"/>
          <w:lang w:eastAsia="en-GB"/>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_Toc106632317 \h </w:instrText>
      </w:r>
      <w:r>
        <w:rPr>
          <w:noProof/>
        </w:rPr>
      </w:r>
      <w:r>
        <w:rPr>
          <w:noProof/>
        </w:rPr>
        <w:fldChar w:fldCharType="separate"/>
      </w:r>
      <w:r>
        <w:rPr>
          <w:noProof/>
        </w:rPr>
        <w:t>40</w:t>
      </w:r>
      <w:r>
        <w:rPr>
          <w:noProof/>
        </w:rPr>
        <w:fldChar w:fldCharType="end"/>
      </w:r>
    </w:p>
    <w:p w14:paraId="7F84C02E" w14:textId="269499B6" w:rsidR="00ED495F" w:rsidRDefault="00ED495F">
      <w:pPr>
        <w:pStyle w:val="TOC6"/>
        <w:rPr>
          <w:rFonts w:asciiTheme="minorHAnsi" w:eastAsiaTheme="minorEastAsia" w:hAnsiTheme="minorHAnsi" w:cstheme="minorBidi"/>
          <w:noProof/>
          <w:sz w:val="22"/>
          <w:szCs w:val="22"/>
          <w:lang w:eastAsia="en-GB"/>
        </w:rPr>
      </w:pPr>
      <w:r>
        <w:rPr>
          <w:noProof/>
        </w:rPr>
        <w:t>5.2.2.3.5.</w:t>
      </w:r>
      <w:r>
        <w:rPr>
          <w:noProof/>
          <w:lang w:eastAsia="zh-CN"/>
        </w:rPr>
        <w:t>5</w:t>
      </w:r>
      <w:r>
        <w:rPr>
          <w:rFonts w:asciiTheme="minorHAnsi" w:eastAsiaTheme="minorEastAsia" w:hAnsiTheme="minorHAnsi" w:cstheme="minorBidi"/>
          <w:noProof/>
          <w:sz w:val="22"/>
          <w:szCs w:val="22"/>
          <w:lang w:eastAsia="en-GB"/>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_Toc106632318 \h </w:instrText>
      </w:r>
      <w:r>
        <w:rPr>
          <w:noProof/>
        </w:rPr>
      </w:r>
      <w:r>
        <w:rPr>
          <w:noProof/>
        </w:rPr>
        <w:fldChar w:fldCharType="separate"/>
      </w:r>
      <w:r>
        <w:rPr>
          <w:noProof/>
        </w:rPr>
        <w:t>40</w:t>
      </w:r>
      <w:r>
        <w:rPr>
          <w:noProof/>
        </w:rPr>
        <w:fldChar w:fldCharType="end"/>
      </w:r>
    </w:p>
    <w:p w14:paraId="22CD975A" w14:textId="295E1867" w:rsidR="00ED495F" w:rsidRDefault="00ED495F">
      <w:pPr>
        <w:pStyle w:val="TOC6"/>
        <w:rPr>
          <w:rFonts w:asciiTheme="minorHAnsi" w:eastAsiaTheme="minorEastAsia" w:hAnsiTheme="minorHAnsi" w:cstheme="minorBidi"/>
          <w:noProof/>
          <w:sz w:val="22"/>
          <w:szCs w:val="22"/>
          <w:lang w:eastAsia="en-GB"/>
        </w:rPr>
      </w:pPr>
      <w:r>
        <w:rPr>
          <w:noProof/>
        </w:rPr>
        <w:t>5.2.2.3.5.6</w:t>
      </w:r>
      <w:r>
        <w:rPr>
          <w:rFonts w:asciiTheme="minorHAnsi" w:eastAsiaTheme="minorEastAsia" w:hAnsiTheme="minorHAnsi" w:cstheme="minorBidi"/>
          <w:noProof/>
          <w:sz w:val="22"/>
          <w:szCs w:val="22"/>
          <w:lang w:eastAsia="en-GB"/>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_Toc106632319 \h </w:instrText>
      </w:r>
      <w:r>
        <w:rPr>
          <w:noProof/>
        </w:rPr>
      </w:r>
      <w:r>
        <w:rPr>
          <w:noProof/>
        </w:rPr>
        <w:fldChar w:fldCharType="separate"/>
      </w:r>
      <w:r>
        <w:rPr>
          <w:noProof/>
        </w:rPr>
        <w:t>40</w:t>
      </w:r>
      <w:r>
        <w:rPr>
          <w:noProof/>
        </w:rPr>
        <w:fldChar w:fldCharType="end"/>
      </w:r>
    </w:p>
    <w:p w14:paraId="44342E3D" w14:textId="640AA57F" w:rsidR="00ED495F" w:rsidRDefault="00ED495F">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N2InfoNotify</w:t>
      </w:r>
      <w:r>
        <w:rPr>
          <w:noProof/>
        </w:rPr>
        <w:tab/>
      </w:r>
      <w:r>
        <w:rPr>
          <w:noProof/>
        </w:rPr>
        <w:fldChar w:fldCharType="begin" w:fldLock="1"/>
      </w:r>
      <w:r>
        <w:rPr>
          <w:noProof/>
        </w:rPr>
        <w:instrText xml:space="preserve"> PAGEREF _Toc106632320 \h </w:instrText>
      </w:r>
      <w:r>
        <w:rPr>
          <w:noProof/>
        </w:rPr>
      </w:r>
      <w:r>
        <w:rPr>
          <w:noProof/>
        </w:rPr>
        <w:fldChar w:fldCharType="separate"/>
      </w:r>
      <w:r>
        <w:rPr>
          <w:noProof/>
        </w:rPr>
        <w:t>40</w:t>
      </w:r>
      <w:r>
        <w:rPr>
          <w:noProof/>
        </w:rPr>
        <w:fldChar w:fldCharType="end"/>
      </w:r>
    </w:p>
    <w:p w14:paraId="20DEAC22" w14:textId="6EE55313" w:rsidR="00ED495F" w:rsidRDefault="00ED495F">
      <w:pPr>
        <w:pStyle w:val="TOC6"/>
        <w:rPr>
          <w:rFonts w:asciiTheme="minorHAnsi" w:eastAsiaTheme="minorEastAsia" w:hAnsiTheme="minorHAnsi" w:cstheme="minorBidi"/>
          <w:noProof/>
          <w:sz w:val="22"/>
          <w:szCs w:val="22"/>
          <w:lang w:eastAsia="en-GB"/>
        </w:rPr>
      </w:pPr>
      <w:r>
        <w:rPr>
          <w:noProof/>
        </w:rPr>
        <w:t>5.2.2.3.6.1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_Toc106632321 \h </w:instrText>
      </w:r>
      <w:r>
        <w:rPr>
          <w:noProof/>
        </w:rPr>
      </w:r>
      <w:r>
        <w:rPr>
          <w:noProof/>
        </w:rPr>
        <w:fldChar w:fldCharType="separate"/>
      </w:r>
      <w:r>
        <w:rPr>
          <w:noProof/>
        </w:rPr>
        <w:t>40</w:t>
      </w:r>
      <w:r>
        <w:rPr>
          <w:noProof/>
        </w:rPr>
        <w:fldChar w:fldCharType="end"/>
      </w:r>
    </w:p>
    <w:p w14:paraId="197E6341" w14:textId="3A90695E" w:rsidR="00ED495F" w:rsidRDefault="00ED495F">
      <w:pPr>
        <w:pStyle w:val="TOC6"/>
        <w:rPr>
          <w:rFonts w:asciiTheme="minorHAnsi" w:eastAsiaTheme="minorEastAsia" w:hAnsiTheme="minorHAnsi" w:cstheme="minorBidi"/>
          <w:noProof/>
          <w:sz w:val="22"/>
          <w:szCs w:val="22"/>
          <w:lang w:eastAsia="en-GB"/>
        </w:rPr>
      </w:pPr>
      <w:r>
        <w:rPr>
          <w:noProof/>
        </w:rPr>
        <w:t>5.2.2.3.6.2</w:t>
      </w:r>
      <w:r>
        <w:rPr>
          <w:rFonts w:asciiTheme="minorHAnsi" w:eastAsiaTheme="minorEastAsia" w:hAnsiTheme="minorHAnsi" w:cstheme="minorBidi"/>
          <w:noProof/>
          <w:sz w:val="22"/>
          <w:szCs w:val="22"/>
          <w:lang w:eastAsia="en-GB"/>
        </w:rPr>
        <w:tab/>
      </w:r>
      <w:r>
        <w:rPr>
          <w:noProof/>
        </w:rPr>
        <w:t>Using N2InfoNotify during Inter NG-RAN node N2 based handover procedure</w:t>
      </w:r>
      <w:r>
        <w:rPr>
          <w:noProof/>
        </w:rPr>
        <w:tab/>
      </w:r>
      <w:r>
        <w:rPr>
          <w:noProof/>
        </w:rPr>
        <w:fldChar w:fldCharType="begin" w:fldLock="1"/>
      </w:r>
      <w:r>
        <w:rPr>
          <w:noProof/>
        </w:rPr>
        <w:instrText xml:space="preserve"> PAGEREF _Toc106632322 \h </w:instrText>
      </w:r>
      <w:r>
        <w:rPr>
          <w:noProof/>
        </w:rPr>
      </w:r>
      <w:r>
        <w:rPr>
          <w:noProof/>
        </w:rPr>
        <w:fldChar w:fldCharType="separate"/>
      </w:r>
      <w:r>
        <w:rPr>
          <w:noProof/>
        </w:rPr>
        <w:t>41</w:t>
      </w:r>
      <w:r>
        <w:rPr>
          <w:noProof/>
        </w:rPr>
        <w:fldChar w:fldCharType="end"/>
      </w:r>
    </w:p>
    <w:p w14:paraId="20B2725B" w14:textId="05B2B5C2" w:rsidR="00ED495F" w:rsidRDefault="00ED495F">
      <w:pPr>
        <w:pStyle w:val="TOC6"/>
        <w:rPr>
          <w:rFonts w:asciiTheme="minorHAnsi" w:eastAsiaTheme="minorEastAsia" w:hAnsiTheme="minorHAnsi" w:cstheme="minorBidi"/>
          <w:noProof/>
          <w:sz w:val="22"/>
          <w:szCs w:val="22"/>
          <w:lang w:eastAsia="en-GB"/>
        </w:rPr>
      </w:pPr>
      <w:r>
        <w:rPr>
          <w:noProof/>
        </w:rPr>
        <w:t>5.2.2.3.6.3</w:t>
      </w:r>
      <w:r>
        <w:rPr>
          <w:rFonts w:asciiTheme="minorHAnsi" w:eastAsiaTheme="minorEastAsia" w:hAnsiTheme="minorHAnsi" w:cstheme="minorBidi"/>
          <w:noProof/>
          <w:sz w:val="22"/>
          <w:szCs w:val="22"/>
          <w:lang w:eastAsia="en-GB"/>
        </w:rPr>
        <w:tab/>
      </w:r>
      <w:r>
        <w:rPr>
          <w:noProof/>
        </w:rPr>
        <w:t>Using N2InfoNotify during Location Services procedures</w:t>
      </w:r>
      <w:r>
        <w:rPr>
          <w:noProof/>
        </w:rPr>
        <w:tab/>
      </w:r>
      <w:r>
        <w:rPr>
          <w:noProof/>
        </w:rPr>
        <w:fldChar w:fldCharType="begin" w:fldLock="1"/>
      </w:r>
      <w:r>
        <w:rPr>
          <w:noProof/>
        </w:rPr>
        <w:instrText xml:space="preserve"> PAGEREF _Toc106632323 \h </w:instrText>
      </w:r>
      <w:r>
        <w:rPr>
          <w:noProof/>
        </w:rPr>
      </w:r>
      <w:r>
        <w:rPr>
          <w:noProof/>
        </w:rPr>
        <w:fldChar w:fldCharType="separate"/>
      </w:r>
      <w:r>
        <w:rPr>
          <w:noProof/>
        </w:rPr>
        <w:t>42</w:t>
      </w:r>
      <w:r>
        <w:rPr>
          <w:noProof/>
        </w:rPr>
        <w:fldChar w:fldCharType="end"/>
      </w:r>
    </w:p>
    <w:p w14:paraId="78D9DA4E" w14:textId="2DB60393" w:rsidR="00ED495F" w:rsidRDefault="00ED495F">
      <w:pPr>
        <w:pStyle w:val="TOC6"/>
        <w:rPr>
          <w:rFonts w:asciiTheme="minorHAnsi" w:eastAsiaTheme="minorEastAsia" w:hAnsiTheme="minorHAnsi" w:cstheme="minorBidi"/>
          <w:noProof/>
          <w:sz w:val="22"/>
          <w:szCs w:val="22"/>
          <w:lang w:eastAsia="en-GB"/>
        </w:rPr>
      </w:pPr>
      <w:r>
        <w:rPr>
          <w:noProof/>
        </w:rPr>
        <w:t>5.2.2.3.6.4</w:t>
      </w:r>
      <w:r>
        <w:rPr>
          <w:rFonts w:asciiTheme="minorHAnsi" w:eastAsiaTheme="minorEastAsia" w:hAnsiTheme="minorHAnsi" w:cstheme="minorBidi"/>
          <w:noProof/>
          <w:sz w:val="22"/>
          <w:szCs w:val="22"/>
          <w:lang w:eastAsia="en-GB"/>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_Toc106632324 \h </w:instrText>
      </w:r>
      <w:r>
        <w:rPr>
          <w:noProof/>
        </w:rPr>
      </w:r>
      <w:r>
        <w:rPr>
          <w:noProof/>
        </w:rPr>
        <w:fldChar w:fldCharType="separate"/>
      </w:r>
      <w:r>
        <w:rPr>
          <w:noProof/>
        </w:rPr>
        <w:t>43</w:t>
      </w:r>
      <w:r>
        <w:rPr>
          <w:noProof/>
        </w:rPr>
        <w:fldChar w:fldCharType="end"/>
      </w:r>
    </w:p>
    <w:p w14:paraId="5898ECF4" w14:textId="0AD3B820" w:rsidR="00ED495F" w:rsidRDefault="00ED495F">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Non-UE N2 Message Operations</w:t>
      </w:r>
      <w:r>
        <w:rPr>
          <w:noProof/>
        </w:rPr>
        <w:tab/>
      </w:r>
      <w:r>
        <w:rPr>
          <w:noProof/>
        </w:rPr>
        <w:fldChar w:fldCharType="begin" w:fldLock="1"/>
      </w:r>
      <w:r>
        <w:rPr>
          <w:noProof/>
        </w:rPr>
        <w:instrText xml:space="preserve"> PAGEREF _Toc106632325 \h </w:instrText>
      </w:r>
      <w:r>
        <w:rPr>
          <w:noProof/>
        </w:rPr>
      </w:r>
      <w:r>
        <w:rPr>
          <w:noProof/>
        </w:rPr>
        <w:fldChar w:fldCharType="separate"/>
      </w:r>
      <w:r>
        <w:rPr>
          <w:noProof/>
        </w:rPr>
        <w:t>43</w:t>
      </w:r>
      <w:r>
        <w:rPr>
          <w:noProof/>
        </w:rPr>
        <w:fldChar w:fldCharType="end"/>
      </w:r>
    </w:p>
    <w:p w14:paraId="7DC727FA" w14:textId="1F58CC24" w:rsidR="00ED495F" w:rsidRDefault="00ED495F">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NonUeN2MessageTransfer</w:t>
      </w:r>
      <w:r>
        <w:rPr>
          <w:noProof/>
        </w:rPr>
        <w:tab/>
      </w:r>
      <w:r>
        <w:rPr>
          <w:noProof/>
        </w:rPr>
        <w:fldChar w:fldCharType="begin" w:fldLock="1"/>
      </w:r>
      <w:r>
        <w:rPr>
          <w:noProof/>
        </w:rPr>
        <w:instrText xml:space="preserve"> PAGEREF _Toc106632326 \h </w:instrText>
      </w:r>
      <w:r>
        <w:rPr>
          <w:noProof/>
        </w:rPr>
      </w:r>
      <w:r>
        <w:rPr>
          <w:noProof/>
        </w:rPr>
        <w:fldChar w:fldCharType="separate"/>
      </w:r>
      <w:r>
        <w:rPr>
          <w:noProof/>
        </w:rPr>
        <w:t>43</w:t>
      </w:r>
      <w:r>
        <w:rPr>
          <w:noProof/>
        </w:rPr>
        <w:fldChar w:fldCharType="end"/>
      </w:r>
    </w:p>
    <w:p w14:paraId="5C558BC4" w14:textId="620E128B" w:rsidR="00ED495F" w:rsidRDefault="00ED495F">
      <w:pPr>
        <w:pStyle w:val="TOC6"/>
        <w:rPr>
          <w:rFonts w:asciiTheme="minorHAnsi" w:eastAsiaTheme="minorEastAsia" w:hAnsiTheme="minorHAnsi" w:cstheme="minorBidi"/>
          <w:noProof/>
          <w:sz w:val="22"/>
          <w:szCs w:val="22"/>
          <w:lang w:eastAsia="en-GB"/>
        </w:rPr>
      </w:pPr>
      <w:r>
        <w:rPr>
          <w:noProof/>
        </w:rPr>
        <w:lastRenderedPageBreak/>
        <w:t>5.2.2.4.1.1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_Toc106632327 \h </w:instrText>
      </w:r>
      <w:r>
        <w:rPr>
          <w:noProof/>
        </w:rPr>
      </w:r>
      <w:r>
        <w:rPr>
          <w:noProof/>
        </w:rPr>
        <w:fldChar w:fldCharType="separate"/>
      </w:r>
      <w:r>
        <w:rPr>
          <w:noProof/>
        </w:rPr>
        <w:t>43</w:t>
      </w:r>
      <w:r>
        <w:rPr>
          <w:noProof/>
        </w:rPr>
        <w:fldChar w:fldCharType="end"/>
      </w:r>
    </w:p>
    <w:p w14:paraId="58DFD869" w14:textId="41E94A6E" w:rsidR="00ED495F" w:rsidRDefault="00ED495F">
      <w:pPr>
        <w:pStyle w:val="TOC6"/>
        <w:rPr>
          <w:rFonts w:asciiTheme="minorHAnsi" w:eastAsiaTheme="minorEastAsia" w:hAnsiTheme="minorHAnsi" w:cstheme="minorBidi"/>
          <w:noProof/>
          <w:sz w:val="22"/>
          <w:szCs w:val="22"/>
          <w:lang w:eastAsia="en-GB"/>
        </w:rPr>
      </w:pPr>
      <w:r>
        <w:rPr>
          <w:noProof/>
        </w:rPr>
        <w:t>5.2.2.4.1.2</w:t>
      </w:r>
      <w:r>
        <w:rPr>
          <w:rFonts w:asciiTheme="minorHAnsi" w:eastAsiaTheme="minorEastAsia" w:hAnsiTheme="minorHAnsi" w:cstheme="minorBidi"/>
          <w:noProof/>
          <w:sz w:val="22"/>
          <w:szCs w:val="22"/>
          <w:lang w:eastAsia="en-GB"/>
        </w:rPr>
        <w:tab/>
      </w:r>
      <w:r>
        <w:rPr>
          <w:noProof/>
        </w:rPr>
        <w:t>Obtaining Non UE Associated Network Assistance Data Procedure</w:t>
      </w:r>
      <w:r>
        <w:rPr>
          <w:noProof/>
        </w:rPr>
        <w:tab/>
      </w:r>
      <w:r>
        <w:rPr>
          <w:noProof/>
        </w:rPr>
        <w:fldChar w:fldCharType="begin" w:fldLock="1"/>
      </w:r>
      <w:r>
        <w:rPr>
          <w:noProof/>
        </w:rPr>
        <w:instrText xml:space="preserve"> PAGEREF _Toc106632328 \h </w:instrText>
      </w:r>
      <w:r>
        <w:rPr>
          <w:noProof/>
        </w:rPr>
      </w:r>
      <w:r>
        <w:rPr>
          <w:noProof/>
        </w:rPr>
        <w:fldChar w:fldCharType="separate"/>
      </w:r>
      <w:r>
        <w:rPr>
          <w:noProof/>
        </w:rPr>
        <w:t>44</w:t>
      </w:r>
      <w:r>
        <w:rPr>
          <w:noProof/>
        </w:rPr>
        <w:fldChar w:fldCharType="end"/>
      </w:r>
    </w:p>
    <w:p w14:paraId="1E7E17CD" w14:textId="3944AA3B" w:rsidR="00ED495F" w:rsidRDefault="00ED495F">
      <w:pPr>
        <w:pStyle w:val="TOC6"/>
        <w:rPr>
          <w:rFonts w:asciiTheme="minorHAnsi" w:eastAsiaTheme="minorEastAsia" w:hAnsiTheme="minorHAnsi" w:cstheme="minorBidi"/>
          <w:noProof/>
          <w:sz w:val="22"/>
          <w:szCs w:val="22"/>
          <w:lang w:eastAsia="en-GB"/>
        </w:rPr>
      </w:pPr>
      <w:r>
        <w:rPr>
          <w:noProof/>
        </w:rPr>
        <w:t>5.2.2.4.1.3</w:t>
      </w:r>
      <w:r>
        <w:rPr>
          <w:rFonts w:asciiTheme="minorHAnsi" w:eastAsiaTheme="minorEastAsia" w:hAnsiTheme="minorHAnsi" w:cstheme="minorBidi"/>
          <w:noProof/>
          <w:sz w:val="22"/>
          <w:szCs w:val="22"/>
          <w:lang w:eastAsia="en-GB"/>
        </w:rPr>
        <w:tab/>
      </w:r>
      <w:r>
        <w:rPr>
          <w:noProof/>
        </w:rPr>
        <w:t>Warning Request Transfer Procedure</w:t>
      </w:r>
      <w:r>
        <w:rPr>
          <w:noProof/>
        </w:rPr>
        <w:tab/>
      </w:r>
      <w:r>
        <w:rPr>
          <w:noProof/>
        </w:rPr>
        <w:fldChar w:fldCharType="begin" w:fldLock="1"/>
      </w:r>
      <w:r>
        <w:rPr>
          <w:noProof/>
        </w:rPr>
        <w:instrText xml:space="preserve"> PAGEREF _Toc106632329 \h </w:instrText>
      </w:r>
      <w:r>
        <w:rPr>
          <w:noProof/>
        </w:rPr>
      </w:r>
      <w:r>
        <w:rPr>
          <w:noProof/>
        </w:rPr>
        <w:fldChar w:fldCharType="separate"/>
      </w:r>
      <w:r>
        <w:rPr>
          <w:noProof/>
        </w:rPr>
        <w:t>44</w:t>
      </w:r>
      <w:r>
        <w:rPr>
          <w:noProof/>
        </w:rPr>
        <w:fldChar w:fldCharType="end"/>
      </w:r>
    </w:p>
    <w:p w14:paraId="6663DD46" w14:textId="51205FB7" w:rsidR="00ED495F" w:rsidRDefault="00ED495F">
      <w:pPr>
        <w:pStyle w:val="TOC6"/>
        <w:rPr>
          <w:rFonts w:asciiTheme="minorHAnsi" w:eastAsiaTheme="minorEastAsia" w:hAnsiTheme="minorHAnsi" w:cstheme="minorBidi"/>
          <w:noProof/>
          <w:sz w:val="22"/>
          <w:szCs w:val="22"/>
          <w:lang w:eastAsia="en-GB"/>
        </w:rPr>
      </w:pPr>
      <w:r>
        <w:rPr>
          <w:noProof/>
        </w:rPr>
        <w:t>5.2.2.4.1.4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_Toc106632330 \h </w:instrText>
      </w:r>
      <w:r>
        <w:rPr>
          <w:noProof/>
        </w:rPr>
      </w:r>
      <w:r>
        <w:rPr>
          <w:noProof/>
        </w:rPr>
        <w:fldChar w:fldCharType="separate"/>
      </w:r>
      <w:r>
        <w:rPr>
          <w:noProof/>
        </w:rPr>
        <w:t>44</w:t>
      </w:r>
      <w:r>
        <w:rPr>
          <w:noProof/>
        </w:rPr>
        <w:fldChar w:fldCharType="end"/>
      </w:r>
    </w:p>
    <w:p w14:paraId="202CC36A" w14:textId="45F87195" w:rsidR="00ED495F" w:rsidRDefault="00ED495F">
      <w:pPr>
        <w:pStyle w:val="TOC6"/>
        <w:rPr>
          <w:rFonts w:asciiTheme="minorHAnsi" w:eastAsiaTheme="minorEastAsia" w:hAnsiTheme="minorHAnsi" w:cstheme="minorBidi"/>
          <w:noProof/>
          <w:sz w:val="22"/>
          <w:szCs w:val="22"/>
          <w:lang w:eastAsia="en-GB"/>
        </w:rPr>
      </w:pPr>
      <w:r>
        <w:rPr>
          <w:noProof/>
        </w:rPr>
        <w:t>5.2.2.4.1.5</w:t>
      </w:r>
      <w:r>
        <w:rPr>
          <w:rFonts w:asciiTheme="minorHAnsi" w:eastAsiaTheme="minorEastAsia" w:hAnsiTheme="minorHAnsi" w:cstheme="minorBidi"/>
          <w:noProof/>
          <w:sz w:val="22"/>
          <w:szCs w:val="22"/>
          <w:lang w:eastAsia="en-GB"/>
        </w:rPr>
        <w:tab/>
      </w:r>
      <w:r>
        <w:rPr>
          <w:noProof/>
        </w:rPr>
        <w:t>RIM Information Transfer Procedures</w:t>
      </w:r>
      <w:r>
        <w:rPr>
          <w:noProof/>
        </w:rPr>
        <w:tab/>
      </w:r>
      <w:r>
        <w:rPr>
          <w:noProof/>
        </w:rPr>
        <w:fldChar w:fldCharType="begin" w:fldLock="1"/>
      </w:r>
      <w:r>
        <w:rPr>
          <w:noProof/>
        </w:rPr>
        <w:instrText xml:space="preserve"> PAGEREF _Toc106632331 \h </w:instrText>
      </w:r>
      <w:r>
        <w:rPr>
          <w:noProof/>
        </w:rPr>
      </w:r>
      <w:r>
        <w:rPr>
          <w:noProof/>
        </w:rPr>
        <w:fldChar w:fldCharType="separate"/>
      </w:r>
      <w:r>
        <w:rPr>
          <w:noProof/>
        </w:rPr>
        <w:t>45</w:t>
      </w:r>
      <w:r>
        <w:rPr>
          <w:noProof/>
        </w:rPr>
        <w:fldChar w:fldCharType="end"/>
      </w:r>
    </w:p>
    <w:p w14:paraId="70516C15" w14:textId="3127DEF8" w:rsidR="00ED495F" w:rsidRDefault="00ED495F">
      <w:pPr>
        <w:pStyle w:val="TOC6"/>
        <w:rPr>
          <w:rFonts w:asciiTheme="minorHAnsi" w:eastAsiaTheme="minorEastAsia" w:hAnsiTheme="minorHAnsi" w:cstheme="minorBidi"/>
          <w:noProof/>
          <w:sz w:val="22"/>
          <w:szCs w:val="22"/>
          <w:lang w:eastAsia="en-GB"/>
        </w:rPr>
      </w:pPr>
      <w:r>
        <w:rPr>
          <w:noProof/>
        </w:rPr>
        <w:t>5.2.2.4.1.6</w:t>
      </w:r>
      <w:r>
        <w:rPr>
          <w:rFonts w:asciiTheme="minorHAnsi" w:eastAsiaTheme="minorEastAsia" w:hAnsiTheme="minorHAnsi" w:cstheme="minorBidi"/>
          <w:noProof/>
          <w:sz w:val="22"/>
          <w:szCs w:val="22"/>
          <w:lang w:eastAsia="en-GB"/>
        </w:rPr>
        <w:tab/>
      </w:r>
      <w:r>
        <w:rPr>
          <w:noProof/>
        </w:rPr>
        <w:t>Broadcast of Assistance Data by an LMF</w:t>
      </w:r>
      <w:r>
        <w:rPr>
          <w:noProof/>
        </w:rPr>
        <w:tab/>
      </w:r>
      <w:r>
        <w:rPr>
          <w:noProof/>
        </w:rPr>
        <w:fldChar w:fldCharType="begin" w:fldLock="1"/>
      </w:r>
      <w:r>
        <w:rPr>
          <w:noProof/>
        </w:rPr>
        <w:instrText xml:space="preserve"> PAGEREF _Toc106632332 \h </w:instrText>
      </w:r>
      <w:r>
        <w:rPr>
          <w:noProof/>
        </w:rPr>
      </w:r>
      <w:r>
        <w:rPr>
          <w:noProof/>
        </w:rPr>
        <w:fldChar w:fldCharType="separate"/>
      </w:r>
      <w:r>
        <w:rPr>
          <w:noProof/>
        </w:rPr>
        <w:t>45</w:t>
      </w:r>
      <w:r>
        <w:rPr>
          <w:noProof/>
        </w:rPr>
        <w:fldChar w:fldCharType="end"/>
      </w:r>
    </w:p>
    <w:p w14:paraId="7EAC52C4" w14:textId="38E8F25B" w:rsidR="00ED495F" w:rsidRDefault="00ED495F">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NonUeN2InfoSubscribe</w:t>
      </w:r>
      <w:r>
        <w:rPr>
          <w:noProof/>
        </w:rPr>
        <w:tab/>
      </w:r>
      <w:r>
        <w:rPr>
          <w:noProof/>
        </w:rPr>
        <w:fldChar w:fldCharType="begin" w:fldLock="1"/>
      </w:r>
      <w:r>
        <w:rPr>
          <w:noProof/>
        </w:rPr>
        <w:instrText xml:space="preserve"> PAGEREF _Toc106632333 \h </w:instrText>
      </w:r>
      <w:r>
        <w:rPr>
          <w:noProof/>
        </w:rPr>
      </w:r>
      <w:r>
        <w:rPr>
          <w:noProof/>
        </w:rPr>
        <w:fldChar w:fldCharType="separate"/>
      </w:r>
      <w:r>
        <w:rPr>
          <w:noProof/>
        </w:rPr>
        <w:t>45</w:t>
      </w:r>
      <w:r>
        <w:rPr>
          <w:noProof/>
        </w:rPr>
        <w:fldChar w:fldCharType="end"/>
      </w:r>
    </w:p>
    <w:p w14:paraId="33F03432" w14:textId="4248A58B" w:rsidR="00ED495F" w:rsidRDefault="00ED495F">
      <w:pPr>
        <w:pStyle w:val="TOC6"/>
        <w:rPr>
          <w:rFonts w:asciiTheme="minorHAnsi" w:eastAsiaTheme="minorEastAsia" w:hAnsiTheme="minorHAnsi" w:cstheme="minorBidi"/>
          <w:noProof/>
          <w:sz w:val="22"/>
          <w:szCs w:val="22"/>
          <w:lang w:eastAsia="en-GB"/>
        </w:rPr>
      </w:pPr>
      <w:r>
        <w:rPr>
          <w:noProof/>
        </w:rPr>
        <w:t>5.2.2.4.2.1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_Toc106632334 \h </w:instrText>
      </w:r>
      <w:r>
        <w:rPr>
          <w:noProof/>
        </w:rPr>
      </w:r>
      <w:r>
        <w:rPr>
          <w:noProof/>
        </w:rPr>
        <w:fldChar w:fldCharType="separate"/>
      </w:r>
      <w:r>
        <w:rPr>
          <w:noProof/>
        </w:rPr>
        <w:t>45</w:t>
      </w:r>
      <w:r>
        <w:rPr>
          <w:noProof/>
        </w:rPr>
        <w:fldChar w:fldCharType="end"/>
      </w:r>
    </w:p>
    <w:p w14:paraId="210F39E8" w14:textId="6C7BE0E2" w:rsidR="00ED495F" w:rsidRDefault="00ED495F">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NonUeN2InfoUnSubscribe</w:t>
      </w:r>
      <w:r>
        <w:rPr>
          <w:noProof/>
        </w:rPr>
        <w:tab/>
      </w:r>
      <w:r>
        <w:rPr>
          <w:noProof/>
        </w:rPr>
        <w:fldChar w:fldCharType="begin" w:fldLock="1"/>
      </w:r>
      <w:r>
        <w:rPr>
          <w:noProof/>
        </w:rPr>
        <w:instrText xml:space="preserve"> PAGEREF _Toc106632335 \h </w:instrText>
      </w:r>
      <w:r>
        <w:rPr>
          <w:noProof/>
        </w:rPr>
      </w:r>
      <w:r>
        <w:rPr>
          <w:noProof/>
        </w:rPr>
        <w:fldChar w:fldCharType="separate"/>
      </w:r>
      <w:r>
        <w:rPr>
          <w:noProof/>
        </w:rPr>
        <w:t>46</w:t>
      </w:r>
      <w:r>
        <w:rPr>
          <w:noProof/>
        </w:rPr>
        <w:fldChar w:fldCharType="end"/>
      </w:r>
    </w:p>
    <w:p w14:paraId="602D47A8" w14:textId="3405A1FE" w:rsidR="00ED495F" w:rsidRDefault="00ED495F">
      <w:pPr>
        <w:pStyle w:val="TOC6"/>
        <w:rPr>
          <w:rFonts w:asciiTheme="minorHAnsi" w:eastAsiaTheme="minorEastAsia" w:hAnsiTheme="minorHAnsi" w:cstheme="minorBidi"/>
          <w:noProof/>
          <w:sz w:val="22"/>
          <w:szCs w:val="22"/>
          <w:lang w:eastAsia="en-GB"/>
        </w:rPr>
      </w:pPr>
      <w:r>
        <w:rPr>
          <w:noProof/>
        </w:rPr>
        <w:t>5.2.2.4.3.1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_Toc106632336 \h </w:instrText>
      </w:r>
      <w:r>
        <w:rPr>
          <w:noProof/>
        </w:rPr>
      </w:r>
      <w:r>
        <w:rPr>
          <w:noProof/>
        </w:rPr>
        <w:fldChar w:fldCharType="separate"/>
      </w:r>
      <w:r>
        <w:rPr>
          <w:noProof/>
        </w:rPr>
        <w:t>46</w:t>
      </w:r>
      <w:r>
        <w:rPr>
          <w:noProof/>
        </w:rPr>
        <w:fldChar w:fldCharType="end"/>
      </w:r>
    </w:p>
    <w:p w14:paraId="4422D1B8" w14:textId="271FD20D" w:rsidR="00ED495F" w:rsidRDefault="00ED495F">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NonUeN2InfoNotify</w:t>
      </w:r>
      <w:r>
        <w:rPr>
          <w:noProof/>
        </w:rPr>
        <w:tab/>
      </w:r>
      <w:r>
        <w:rPr>
          <w:noProof/>
        </w:rPr>
        <w:fldChar w:fldCharType="begin" w:fldLock="1"/>
      </w:r>
      <w:r>
        <w:rPr>
          <w:noProof/>
        </w:rPr>
        <w:instrText xml:space="preserve"> PAGEREF _Toc106632337 \h </w:instrText>
      </w:r>
      <w:r>
        <w:rPr>
          <w:noProof/>
        </w:rPr>
      </w:r>
      <w:r>
        <w:rPr>
          <w:noProof/>
        </w:rPr>
        <w:fldChar w:fldCharType="separate"/>
      </w:r>
      <w:r>
        <w:rPr>
          <w:noProof/>
        </w:rPr>
        <w:t>46</w:t>
      </w:r>
      <w:r>
        <w:rPr>
          <w:noProof/>
        </w:rPr>
        <w:fldChar w:fldCharType="end"/>
      </w:r>
    </w:p>
    <w:p w14:paraId="06D469F2" w14:textId="7FB4F6E8" w:rsidR="00ED495F" w:rsidRDefault="00ED495F">
      <w:pPr>
        <w:pStyle w:val="TOC6"/>
        <w:rPr>
          <w:rFonts w:asciiTheme="minorHAnsi" w:eastAsiaTheme="minorEastAsia" w:hAnsiTheme="minorHAnsi" w:cstheme="minorBidi"/>
          <w:noProof/>
          <w:sz w:val="22"/>
          <w:szCs w:val="22"/>
          <w:lang w:eastAsia="en-GB"/>
        </w:rPr>
      </w:pPr>
      <w:r>
        <w:rPr>
          <w:noProof/>
        </w:rPr>
        <w:t>5.2.2.4.4.1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_Toc106632338 \h </w:instrText>
      </w:r>
      <w:r>
        <w:rPr>
          <w:noProof/>
        </w:rPr>
      </w:r>
      <w:r>
        <w:rPr>
          <w:noProof/>
        </w:rPr>
        <w:fldChar w:fldCharType="separate"/>
      </w:r>
      <w:r>
        <w:rPr>
          <w:noProof/>
        </w:rPr>
        <w:t>46</w:t>
      </w:r>
      <w:r>
        <w:rPr>
          <w:noProof/>
        </w:rPr>
        <w:fldChar w:fldCharType="end"/>
      </w:r>
    </w:p>
    <w:p w14:paraId="1DF1242F" w14:textId="3A7BCE68" w:rsidR="00ED495F" w:rsidRDefault="00ED495F">
      <w:pPr>
        <w:pStyle w:val="TOC6"/>
        <w:rPr>
          <w:rFonts w:asciiTheme="minorHAnsi" w:eastAsiaTheme="minorEastAsia" w:hAnsiTheme="minorHAnsi" w:cstheme="minorBidi"/>
          <w:noProof/>
          <w:sz w:val="22"/>
          <w:szCs w:val="22"/>
          <w:lang w:eastAsia="en-GB"/>
        </w:rPr>
      </w:pPr>
      <w:r>
        <w:rPr>
          <w:noProof/>
        </w:rPr>
        <w:t>5.2.2.4.4.2</w:t>
      </w:r>
      <w:r>
        <w:rPr>
          <w:rFonts w:asciiTheme="minorHAnsi" w:eastAsiaTheme="minorEastAsia" w:hAnsiTheme="minorHAnsi" w:cstheme="minorBidi"/>
          <w:noProof/>
          <w:sz w:val="22"/>
          <w:szCs w:val="22"/>
          <w:lang w:eastAsia="en-GB"/>
        </w:rPr>
        <w:tab/>
      </w:r>
      <w:r>
        <w:rPr>
          <w:noProof/>
        </w:rPr>
        <w:t>Using NonUeN2InfoNotify during Location Services procedures</w:t>
      </w:r>
      <w:r>
        <w:rPr>
          <w:noProof/>
        </w:rPr>
        <w:tab/>
      </w:r>
      <w:r>
        <w:rPr>
          <w:noProof/>
        </w:rPr>
        <w:fldChar w:fldCharType="begin" w:fldLock="1"/>
      </w:r>
      <w:r>
        <w:rPr>
          <w:noProof/>
        </w:rPr>
        <w:instrText xml:space="preserve"> PAGEREF _Toc106632339 \h </w:instrText>
      </w:r>
      <w:r>
        <w:rPr>
          <w:noProof/>
        </w:rPr>
      </w:r>
      <w:r>
        <w:rPr>
          <w:noProof/>
        </w:rPr>
        <w:fldChar w:fldCharType="separate"/>
      </w:r>
      <w:r>
        <w:rPr>
          <w:noProof/>
        </w:rPr>
        <w:t>47</w:t>
      </w:r>
      <w:r>
        <w:rPr>
          <w:noProof/>
        </w:rPr>
        <w:fldChar w:fldCharType="end"/>
      </w:r>
    </w:p>
    <w:p w14:paraId="4705EC8D" w14:textId="3CF4DAD8" w:rsidR="00ED495F" w:rsidRDefault="00ED495F">
      <w:pPr>
        <w:pStyle w:val="TOC6"/>
        <w:rPr>
          <w:rFonts w:asciiTheme="minorHAnsi" w:eastAsiaTheme="minorEastAsia" w:hAnsiTheme="minorHAnsi" w:cstheme="minorBidi"/>
          <w:noProof/>
          <w:sz w:val="22"/>
          <w:szCs w:val="22"/>
          <w:lang w:eastAsia="en-GB"/>
        </w:rPr>
      </w:pPr>
      <w:r>
        <w:rPr>
          <w:noProof/>
        </w:rPr>
        <w:t>5.2.2.4.4.3</w:t>
      </w:r>
      <w:r>
        <w:rPr>
          <w:rFonts w:asciiTheme="minorHAnsi" w:eastAsiaTheme="minorEastAsia" w:hAnsiTheme="minorHAnsi" w:cstheme="minorBidi"/>
          <w:noProof/>
          <w:sz w:val="22"/>
          <w:szCs w:val="22"/>
          <w:lang w:eastAsia="en-GB"/>
        </w:rPr>
        <w:tab/>
      </w:r>
      <w:r>
        <w:rPr>
          <w:noProof/>
        </w:rPr>
        <w:t>Use of NonUeN2InfoNotify for PWS related events</w:t>
      </w:r>
      <w:r>
        <w:rPr>
          <w:noProof/>
        </w:rPr>
        <w:tab/>
      </w:r>
      <w:r>
        <w:rPr>
          <w:noProof/>
        </w:rPr>
        <w:fldChar w:fldCharType="begin" w:fldLock="1"/>
      </w:r>
      <w:r>
        <w:rPr>
          <w:noProof/>
        </w:rPr>
        <w:instrText xml:space="preserve"> PAGEREF _Toc106632340 \h </w:instrText>
      </w:r>
      <w:r>
        <w:rPr>
          <w:noProof/>
        </w:rPr>
      </w:r>
      <w:r>
        <w:rPr>
          <w:noProof/>
        </w:rPr>
        <w:fldChar w:fldCharType="separate"/>
      </w:r>
      <w:r>
        <w:rPr>
          <w:noProof/>
        </w:rPr>
        <w:t>47</w:t>
      </w:r>
      <w:r>
        <w:rPr>
          <w:noProof/>
        </w:rPr>
        <w:fldChar w:fldCharType="end"/>
      </w:r>
    </w:p>
    <w:p w14:paraId="4950B005" w14:textId="5F84B87A" w:rsidR="00ED495F" w:rsidRDefault="00ED495F">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lang w:eastAsia="zh-CN"/>
        </w:rPr>
        <w:t>AMF Status Change Operations</w:t>
      </w:r>
      <w:r>
        <w:rPr>
          <w:noProof/>
        </w:rPr>
        <w:tab/>
      </w:r>
      <w:r>
        <w:rPr>
          <w:noProof/>
        </w:rPr>
        <w:fldChar w:fldCharType="begin" w:fldLock="1"/>
      </w:r>
      <w:r>
        <w:rPr>
          <w:noProof/>
        </w:rPr>
        <w:instrText xml:space="preserve"> PAGEREF _Toc106632341 \h </w:instrText>
      </w:r>
      <w:r>
        <w:rPr>
          <w:noProof/>
        </w:rPr>
      </w:r>
      <w:r>
        <w:rPr>
          <w:noProof/>
        </w:rPr>
        <w:fldChar w:fldCharType="separate"/>
      </w:r>
      <w:r>
        <w:rPr>
          <w:noProof/>
        </w:rPr>
        <w:t>48</w:t>
      </w:r>
      <w:r>
        <w:rPr>
          <w:noProof/>
        </w:rPr>
        <w:fldChar w:fldCharType="end"/>
      </w:r>
    </w:p>
    <w:p w14:paraId="377D7EA4" w14:textId="410C9DB5" w:rsidR="00ED495F" w:rsidRDefault="00ED495F">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lang w:eastAsia="zh-CN"/>
        </w:rPr>
        <w:t>AMFStatusChangeSubscribe</w:t>
      </w:r>
      <w:r>
        <w:rPr>
          <w:noProof/>
        </w:rPr>
        <w:tab/>
      </w:r>
      <w:r>
        <w:rPr>
          <w:noProof/>
        </w:rPr>
        <w:fldChar w:fldCharType="begin" w:fldLock="1"/>
      </w:r>
      <w:r>
        <w:rPr>
          <w:noProof/>
        </w:rPr>
        <w:instrText xml:space="preserve"> PAGEREF _Toc106632342 \h </w:instrText>
      </w:r>
      <w:r>
        <w:rPr>
          <w:noProof/>
        </w:rPr>
      </w:r>
      <w:r>
        <w:rPr>
          <w:noProof/>
        </w:rPr>
        <w:fldChar w:fldCharType="separate"/>
      </w:r>
      <w:r>
        <w:rPr>
          <w:noProof/>
        </w:rPr>
        <w:t>48</w:t>
      </w:r>
      <w:r>
        <w:rPr>
          <w:noProof/>
        </w:rPr>
        <w:fldChar w:fldCharType="end"/>
      </w:r>
    </w:p>
    <w:p w14:paraId="647036B6" w14:textId="0A0CC291" w:rsidR="00ED495F" w:rsidRDefault="00ED495F">
      <w:pPr>
        <w:pStyle w:val="TOC6"/>
        <w:rPr>
          <w:rFonts w:asciiTheme="minorHAnsi" w:eastAsiaTheme="minorEastAsia" w:hAnsiTheme="minorHAnsi" w:cstheme="minorBidi"/>
          <w:noProof/>
          <w:sz w:val="22"/>
          <w:szCs w:val="22"/>
          <w:lang w:eastAsia="en-GB"/>
        </w:rPr>
      </w:pPr>
      <w:r>
        <w:rPr>
          <w:noProof/>
        </w:rPr>
        <w:t>5.2.2.5.1.1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_Toc106632343 \h </w:instrText>
      </w:r>
      <w:r>
        <w:rPr>
          <w:noProof/>
        </w:rPr>
      </w:r>
      <w:r>
        <w:rPr>
          <w:noProof/>
        </w:rPr>
        <w:fldChar w:fldCharType="separate"/>
      </w:r>
      <w:r>
        <w:rPr>
          <w:noProof/>
        </w:rPr>
        <w:t>48</w:t>
      </w:r>
      <w:r>
        <w:rPr>
          <w:noProof/>
        </w:rPr>
        <w:fldChar w:fldCharType="end"/>
      </w:r>
    </w:p>
    <w:p w14:paraId="3FEFDBDA" w14:textId="7F01B110" w:rsidR="00ED495F" w:rsidRDefault="00ED495F">
      <w:pPr>
        <w:pStyle w:val="TOC6"/>
        <w:rPr>
          <w:rFonts w:asciiTheme="minorHAnsi" w:eastAsiaTheme="minorEastAsia" w:hAnsiTheme="minorHAnsi" w:cstheme="minorBidi"/>
          <w:noProof/>
          <w:sz w:val="22"/>
          <w:szCs w:val="22"/>
          <w:lang w:eastAsia="en-GB"/>
        </w:rPr>
      </w:pPr>
      <w:r>
        <w:rPr>
          <w:noProof/>
        </w:rPr>
        <w:t>5.2.2.5.1.2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_Toc106632344 \h </w:instrText>
      </w:r>
      <w:r>
        <w:rPr>
          <w:noProof/>
        </w:rPr>
      </w:r>
      <w:r>
        <w:rPr>
          <w:noProof/>
        </w:rPr>
        <w:fldChar w:fldCharType="separate"/>
      </w:r>
      <w:r>
        <w:rPr>
          <w:noProof/>
        </w:rPr>
        <w:t>48</w:t>
      </w:r>
      <w:r>
        <w:rPr>
          <w:noProof/>
        </w:rPr>
        <w:fldChar w:fldCharType="end"/>
      </w:r>
    </w:p>
    <w:p w14:paraId="6FD21E12" w14:textId="1BCCBEDA" w:rsidR="00ED495F" w:rsidRDefault="00ED495F">
      <w:pPr>
        <w:pStyle w:val="TOC6"/>
        <w:rPr>
          <w:rFonts w:asciiTheme="minorHAnsi" w:eastAsiaTheme="minorEastAsia" w:hAnsiTheme="minorHAnsi" w:cstheme="minorBidi"/>
          <w:noProof/>
          <w:sz w:val="22"/>
          <w:szCs w:val="22"/>
          <w:lang w:eastAsia="en-GB"/>
        </w:rPr>
      </w:pPr>
      <w:r>
        <w:rPr>
          <w:noProof/>
        </w:rPr>
        <w:t>5.2.2.5.1.3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_Toc106632345 \h </w:instrText>
      </w:r>
      <w:r>
        <w:rPr>
          <w:noProof/>
        </w:rPr>
      </w:r>
      <w:r>
        <w:rPr>
          <w:noProof/>
        </w:rPr>
        <w:fldChar w:fldCharType="separate"/>
      </w:r>
      <w:r>
        <w:rPr>
          <w:noProof/>
        </w:rPr>
        <w:t>48</w:t>
      </w:r>
      <w:r>
        <w:rPr>
          <w:noProof/>
        </w:rPr>
        <w:fldChar w:fldCharType="end"/>
      </w:r>
    </w:p>
    <w:p w14:paraId="6AD89D9C" w14:textId="0C08ED88" w:rsidR="00ED495F" w:rsidRDefault="00ED495F">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lang w:eastAsia="zh-CN"/>
        </w:rPr>
        <w:t>AMFStatusChangeUnSubscribe</w:t>
      </w:r>
      <w:r>
        <w:rPr>
          <w:noProof/>
        </w:rPr>
        <w:tab/>
      </w:r>
      <w:r>
        <w:rPr>
          <w:noProof/>
        </w:rPr>
        <w:fldChar w:fldCharType="begin" w:fldLock="1"/>
      </w:r>
      <w:r>
        <w:rPr>
          <w:noProof/>
        </w:rPr>
        <w:instrText xml:space="preserve"> PAGEREF _Toc106632346 \h </w:instrText>
      </w:r>
      <w:r>
        <w:rPr>
          <w:noProof/>
        </w:rPr>
      </w:r>
      <w:r>
        <w:rPr>
          <w:noProof/>
        </w:rPr>
        <w:fldChar w:fldCharType="separate"/>
      </w:r>
      <w:r>
        <w:rPr>
          <w:noProof/>
        </w:rPr>
        <w:t>49</w:t>
      </w:r>
      <w:r>
        <w:rPr>
          <w:noProof/>
        </w:rPr>
        <w:fldChar w:fldCharType="end"/>
      </w:r>
    </w:p>
    <w:p w14:paraId="13235A4B" w14:textId="4EFAD853" w:rsidR="00ED495F" w:rsidRDefault="00ED495F">
      <w:pPr>
        <w:pStyle w:val="TOC6"/>
        <w:rPr>
          <w:rFonts w:asciiTheme="minorHAnsi" w:eastAsiaTheme="minorEastAsia" w:hAnsiTheme="minorHAnsi" w:cstheme="minorBidi"/>
          <w:noProof/>
          <w:sz w:val="22"/>
          <w:szCs w:val="22"/>
          <w:lang w:eastAsia="en-GB"/>
        </w:rPr>
      </w:pPr>
      <w:r>
        <w:rPr>
          <w:noProof/>
        </w:rPr>
        <w:t>5.2.2.5.2.1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_Toc106632347 \h </w:instrText>
      </w:r>
      <w:r>
        <w:rPr>
          <w:noProof/>
        </w:rPr>
      </w:r>
      <w:r>
        <w:rPr>
          <w:noProof/>
        </w:rPr>
        <w:fldChar w:fldCharType="separate"/>
      </w:r>
      <w:r>
        <w:rPr>
          <w:noProof/>
        </w:rPr>
        <w:t>49</w:t>
      </w:r>
      <w:r>
        <w:rPr>
          <w:noProof/>
        </w:rPr>
        <w:fldChar w:fldCharType="end"/>
      </w:r>
    </w:p>
    <w:p w14:paraId="4E4BA305" w14:textId="350F9545" w:rsidR="00ED495F" w:rsidRDefault="00ED495F">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lang w:eastAsia="zh-CN"/>
        </w:rPr>
        <w:t>AMFStatusChangeNotify</w:t>
      </w:r>
      <w:r>
        <w:rPr>
          <w:noProof/>
        </w:rPr>
        <w:tab/>
      </w:r>
      <w:r>
        <w:rPr>
          <w:noProof/>
        </w:rPr>
        <w:fldChar w:fldCharType="begin" w:fldLock="1"/>
      </w:r>
      <w:r>
        <w:rPr>
          <w:noProof/>
        </w:rPr>
        <w:instrText xml:space="preserve"> PAGEREF _Toc106632348 \h </w:instrText>
      </w:r>
      <w:r>
        <w:rPr>
          <w:noProof/>
        </w:rPr>
      </w:r>
      <w:r>
        <w:rPr>
          <w:noProof/>
        </w:rPr>
        <w:fldChar w:fldCharType="separate"/>
      </w:r>
      <w:r>
        <w:rPr>
          <w:noProof/>
        </w:rPr>
        <w:t>50</w:t>
      </w:r>
      <w:r>
        <w:rPr>
          <w:noProof/>
        </w:rPr>
        <w:fldChar w:fldCharType="end"/>
      </w:r>
    </w:p>
    <w:p w14:paraId="46B9E45D" w14:textId="69C9A8BD" w:rsidR="00ED495F" w:rsidRDefault="00ED495F">
      <w:pPr>
        <w:pStyle w:val="TOC6"/>
        <w:rPr>
          <w:rFonts w:asciiTheme="minorHAnsi" w:eastAsiaTheme="minorEastAsia" w:hAnsiTheme="minorHAnsi" w:cstheme="minorBidi"/>
          <w:noProof/>
          <w:sz w:val="22"/>
          <w:szCs w:val="22"/>
          <w:lang w:eastAsia="en-GB"/>
        </w:rPr>
      </w:pPr>
      <w:r>
        <w:rPr>
          <w:noProof/>
        </w:rPr>
        <w:t>5.2.2.5.3.1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_Toc106632349 \h </w:instrText>
      </w:r>
      <w:r>
        <w:rPr>
          <w:noProof/>
        </w:rPr>
      </w:r>
      <w:r>
        <w:rPr>
          <w:noProof/>
        </w:rPr>
        <w:fldChar w:fldCharType="separate"/>
      </w:r>
      <w:r>
        <w:rPr>
          <w:noProof/>
        </w:rPr>
        <w:t>50</w:t>
      </w:r>
      <w:r>
        <w:rPr>
          <w:noProof/>
        </w:rPr>
        <w:fldChar w:fldCharType="end"/>
      </w:r>
    </w:p>
    <w:p w14:paraId="647A8CB0" w14:textId="75BD1801" w:rsidR="00ED495F" w:rsidRDefault="00ED495F">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EBIAssignment</w:t>
      </w:r>
      <w:r>
        <w:rPr>
          <w:noProof/>
        </w:rPr>
        <w:tab/>
      </w:r>
      <w:r>
        <w:rPr>
          <w:noProof/>
        </w:rPr>
        <w:fldChar w:fldCharType="begin" w:fldLock="1"/>
      </w:r>
      <w:r>
        <w:rPr>
          <w:noProof/>
        </w:rPr>
        <w:instrText xml:space="preserve"> PAGEREF _Toc106632350 \h </w:instrText>
      </w:r>
      <w:r>
        <w:rPr>
          <w:noProof/>
        </w:rPr>
      </w:r>
      <w:r>
        <w:rPr>
          <w:noProof/>
        </w:rPr>
        <w:fldChar w:fldCharType="separate"/>
      </w:r>
      <w:r>
        <w:rPr>
          <w:noProof/>
        </w:rPr>
        <w:t>50</w:t>
      </w:r>
      <w:r>
        <w:rPr>
          <w:noProof/>
        </w:rPr>
        <w:fldChar w:fldCharType="end"/>
      </w:r>
    </w:p>
    <w:p w14:paraId="4C743206" w14:textId="72E9794C" w:rsidR="00ED495F" w:rsidRDefault="00ED495F">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_Toc106632351 \h </w:instrText>
      </w:r>
      <w:r>
        <w:rPr>
          <w:noProof/>
        </w:rPr>
      </w:r>
      <w:r>
        <w:rPr>
          <w:noProof/>
        </w:rPr>
        <w:fldChar w:fldCharType="separate"/>
      </w:r>
      <w:r>
        <w:rPr>
          <w:noProof/>
        </w:rPr>
        <w:t>50</w:t>
      </w:r>
      <w:r>
        <w:rPr>
          <w:noProof/>
        </w:rPr>
        <w:fldChar w:fldCharType="end"/>
      </w:r>
    </w:p>
    <w:p w14:paraId="20AFF436" w14:textId="35AEE848" w:rsidR="00ED495F" w:rsidRDefault="00ED495F">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Namf_EventExposure Service</w:t>
      </w:r>
      <w:r>
        <w:rPr>
          <w:noProof/>
        </w:rPr>
        <w:tab/>
      </w:r>
      <w:r>
        <w:rPr>
          <w:noProof/>
        </w:rPr>
        <w:fldChar w:fldCharType="begin" w:fldLock="1"/>
      </w:r>
      <w:r>
        <w:rPr>
          <w:noProof/>
        </w:rPr>
        <w:instrText xml:space="preserve"> PAGEREF _Toc106632352 \h </w:instrText>
      </w:r>
      <w:r>
        <w:rPr>
          <w:noProof/>
        </w:rPr>
      </w:r>
      <w:r>
        <w:rPr>
          <w:noProof/>
        </w:rPr>
        <w:fldChar w:fldCharType="separate"/>
      </w:r>
      <w:r>
        <w:rPr>
          <w:noProof/>
        </w:rPr>
        <w:t>52</w:t>
      </w:r>
      <w:r>
        <w:rPr>
          <w:noProof/>
        </w:rPr>
        <w:fldChar w:fldCharType="end"/>
      </w:r>
    </w:p>
    <w:p w14:paraId="193881E7" w14:textId="5D6E062D" w:rsidR="00ED495F" w:rsidRDefault="00ED495F">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_Toc106632353 \h </w:instrText>
      </w:r>
      <w:r>
        <w:rPr>
          <w:noProof/>
        </w:rPr>
      </w:r>
      <w:r>
        <w:rPr>
          <w:noProof/>
        </w:rPr>
        <w:fldChar w:fldCharType="separate"/>
      </w:r>
      <w:r>
        <w:rPr>
          <w:noProof/>
        </w:rPr>
        <w:t>52</w:t>
      </w:r>
      <w:r>
        <w:rPr>
          <w:noProof/>
        </w:rPr>
        <w:fldChar w:fldCharType="end"/>
      </w:r>
    </w:p>
    <w:p w14:paraId="27DC3CEE" w14:textId="6074A2FD" w:rsidR="00ED495F" w:rsidRDefault="00ED495F">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_Toc106632354 \h </w:instrText>
      </w:r>
      <w:r>
        <w:rPr>
          <w:noProof/>
        </w:rPr>
      </w:r>
      <w:r>
        <w:rPr>
          <w:noProof/>
        </w:rPr>
        <w:fldChar w:fldCharType="separate"/>
      </w:r>
      <w:r>
        <w:rPr>
          <w:noProof/>
        </w:rPr>
        <w:t>56</w:t>
      </w:r>
      <w:r>
        <w:rPr>
          <w:noProof/>
        </w:rPr>
        <w:fldChar w:fldCharType="end"/>
      </w:r>
    </w:p>
    <w:p w14:paraId="471A5146" w14:textId="350277D9" w:rsidR="00ED495F" w:rsidRDefault="00ED495F">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_Toc106632355 \h </w:instrText>
      </w:r>
      <w:r>
        <w:rPr>
          <w:noProof/>
        </w:rPr>
      </w:r>
      <w:r>
        <w:rPr>
          <w:noProof/>
        </w:rPr>
        <w:fldChar w:fldCharType="separate"/>
      </w:r>
      <w:r>
        <w:rPr>
          <w:noProof/>
        </w:rPr>
        <w:t>56</w:t>
      </w:r>
      <w:r>
        <w:rPr>
          <w:noProof/>
        </w:rPr>
        <w:fldChar w:fldCharType="end"/>
      </w:r>
    </w:p>
    <w:p w14:paraId="57ACC9F6" w14:textId="7A4C36D3" w:rsidR="00ED495F" w:rsidRDefault="00ED495F">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_Toc106632356 \h </w:instrText>
      </w:r>
      <w:r>
        <w:rPr>
          <w:noProof/>
        </w:rPr>
      </w:r>
      <w:r>
        <w:rPr>
          <w:noProof/>
        </w:rPr>
        <w:fldChar w:fldCharType="separate"/>
      </w:r>
      <w:r>
        <w:rPr>
          <w:noProof/>
        </w:rPr>
        <w:t>57</w:t>
      </w:r>
      <w:r>
        <w:rPr>
          <w:noProof/>
        </w:rPr>
        <w:fldChar w:fldCharType="end"/>
      </w:r>
    </w:p>
    <w:p w14:paraId="1ACCD2E9" w14:textId="23EE0443" w:rsidR="00ED495F" w:rsidRDefault="00ED495F">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_Toc106632357 \h </w:instrText>
      </w:r>
      <w:r>
        <w:rPr>
          <w:noProof/>
        </w:rPr>
      </w:r>
      <w:r>
        <w:rPr>
          <w:noProof/>
        </w:rPr>
        <w:fldChar w:fldCharType="separate"/>
      </w:r>
      <w:r>
        <w:rPr>
          <w:noProof/>
        </w:rPr>
        <w:t>57</w:t>
      </w:r>
      <w:r>
        <w:rPr>
          <w:noProof/>
        </w:rPr>
        <w:fldChar w:fldCharType="end"/>
      </w:r>
    </w:p>
    <w:p w14:paraId="3EC407BE" w14:textId="0B49BCC3" w:rsidR="00ED495F" w:rsidRDefault="00ED495F">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_Toc106632358 \h </w:instrText>
      </w:r>
      <w:r>
        <w:rPr>
          <w:noProof/>
        </w:rPr>
      </w:r>
      <w:r>
        <w:rPr>
          <w:noProof/>
        </w:rPr>
        <w:fldChar w:fldCharType="separate"/>
      </w:r>
      <w:r>
        <w:rPr>
          <w:noProof/>
        </w:rPr>
        <w:t>57</w:t>
      </w:r>
      <w:r>
        <w:rPr>
          <w:noProof/>
        </w:rPr>
        <w:fldChar w:fldCharType="end"/>
      </w:r>
    </w:p>
    <w:p w14:paraId="0169C85D" w14:textId="77498954" w:rsidR="00ED495F" w:rsidRDefault="00ED495F">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_Toc106632359 \h </w:instrText>
      </w:r>
      <w:r>
        <w:rPr>
          <w:noProof/>
        </w:rPr>
      </w:r>
      <w:r>
        <w:rPr>
          <w:noProof/>
        </w:rPr>
        <w:fldChar w:fldCharType="separate"/>
      </w:r>
      <w:r>
        <w:rPr>
          <w:noProof/>
        </w:rPr>
        <w:t>59</w:t>
      </w:r>
      <w:r>
        <w:rPr>
          <w:noProof/>
        </w:rPr>
        <w:fldChar w:fldCharType="end"/>
      </w:r>
    </w:p>
    <w:p w14:paraId="52383E13" w14:textId="5CF10274" w:rsidR="00ED495F" w:rsidRDefault="00ED495F">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Remove or add group member UE(s) for a group subscription</w:t>
      </w:r>
      <w:r>
        <w:rPr>
          <w:noProof/>
        </w:rPr>
        <w:tab/>
      </w:r>
      <w:r>
        <w:rPr>
          <w:noProof/>
        </w:rPr>
        <w:fldChar w:fldCharType="begin" w:fldLock="1"/>
      </w:r>
      <w:r>
        <w:rPr>
          <w:noProof/>
        </w:rPr>
        <w:instrText xml:space="preserve"> PAGEREF _Toc106632360 \h </w:instrText>
      </w:r>
      <w:r>
        <w:rPr>
          <w:noProof/>
        </w:rPr>
      </w:r>
      <w:r>
        <w:rPr>
          <w:noProof/>
        </w:rPr>
        <w:fldChar w:fldCharType="separate"/>
      </w:r>
      <w:r>
        <w:rPr>
          <w:noProof/>
        </w:rPr>
        <w:t>60</w:t>
      </w:r>
      <w:r>
        <w:rPr>
          <w:noProof/>
        </w:rPr>
        <w:fldChar w:fldCharType="end"/>
      </w:r>
    </w:p>
    <w:p w14:paraId="52B231C6" w14:textId="210C1C2C" w:rsidR="00ED495F" w:rsidRDefault="00ED495F">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_Toc106632361 \h </w:instrText>
      </w:r>
      <w:r>
        <w:rPr>
          <w:noProof/>
        </w:rPr>
      </w:r>
      <w:r>
        <w:rPr>
          <w:noProof/>
        </w:rPr>
        <w:fldChar w:fldCharType="separate"/>
      </w:r>
      <w:r>
        <w:rPr>
          <w:noProof/>
        </w:rPr>
        <w:t>60</w:t>
      </w:r>
      <w:r>
        <w:rPr>
          <w:noProof/>
        </w:rPr>
        <w:fldChar w:fldCharType="end"/>
      </w:r>
    </w:p>
    <w:p w14:paraId="192C5A30" w14:textId="3D7DF096" w:rsidR="00ED495F" w:rsidRDefault="00ED495F">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_Toc106632362 \h </w:instrText>
      </w:r>
      <w:r>
        <w:rPr>
          <w:noProof/>
        </w:rPr>
      </w:r>
      <w:r>
        <w:rPr>
          <w:noProof/>
        </w:rPr>
        <w:fldChar w:fldCharType="separate"/>
      </w:r>
      <w:r>
        <w:rPr>
          <w:noProof/>
        </w:rPr>
        <w:t>60</w:t>
      </w:r>
      <w:r>
        <w:rPr>
          <w:noProof/>
        </w:rPr>
        <w:fldChar w:fldCharType="end"/>
      </w:r>
    </w:p>
    <w:p w14:paraId="558CB46F" w14:textId="4C8459CE" w:rsidR="00ED495F" w:rsidRDefault="00ED495F">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_Toc106632363 \h </w:instrText>
      </w:r>
      <w:r>
        <w:rPr>
          <w:noProof/>
        </w:rPr>
      </w:r>
      <w:r>
        <w:rPr>
          <w:noProof/>
        </w:rPr>
        <w:fldChar w:fldCharType="separate"/>
      </w:r>
      <w:r>
        <w:rPr>
          <w:noProof/>
        </w:rPr>
        <w:t>61</w:t>
      </w:r>
      <w:r>
        <w:rPr>
          <w:noProof/>
        </w:rPr>
        <w:fldChar w:fldCharType="end"/>
      </w:r>
    </w:p>
    <w:p w14:paraId="11F2EDBA" w14:textId="7EC6D79A" w:rsidR="00ED495F" w:rsidRDefault="00ED495F">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_Toc106632364 \h </w:instrText>
      </w:r>
      <w:r>
        <w:rPr>
          <w:noProof/>
        </w:rPr>
      </w:r>
      <w:r>
        <w:rPr>
          <w:noProof/>
        </w:rPr>
        <w:fldChar w:fldCharType="separate"/>
      </w:r>
      <w:r>
        <w:rPr>
          <w:noProof/>
        </w:rPr>
        <w:t>61</w:t>
      </w:r>
      <w:r>
        <w:rPr>
          <w:noProof/>
        </w:rPr>
        <w:fldChar w:fldCharType="end"/>
      </w:r>
    </w:p>
    <w:p w14:paraId="2F96C586" w14:textId="6662FAFA" w:rsidR="00ED495F" w:rsidRDefault="00ED495F">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Event Subscription Synchronization for specific UE</w:t>
      </w:r>
      <w:r>
        <w:rPr>
          <w:noProof/>
        </w:rPr>
        <w:tab/>
      </w:r>
      <w:r>
        <w:rPr>
          <w:noProof/>
        </w:rPr>
        <w:fldChar w:fldCharType="begin" w:fldLock="1"/>
      </w:r>
      <w:r>
        <w:rPr>
          <w:noProof/>
        </w:rPr>
        <w:instrText xml:space="preserve"> PAGEREF _Toc106632365 \h </w:instrText>
      </w:r>
      <w:r>
        <w:rPr>
          <w:noProof/>
        </w:rPr>
      </w:r>
      <w:r>
        <w:rPr>
          <w:noProof/>
        </w:rPr>
        <w:fldChar w:fldCharType="separate"/>
      </w:r>
      <w:r>
        <w:rPr>
          <w:noProof/>
        </w:rPr>
        <w:t>61</w:t>
      </w:r>
      <w:r>
        <w:rPr>
          <w:noProof/>
        </w:rPr>
        <w:fldChar w:fldCharType="end"/>
      </w:r>
    </w:p>
    <w:p w14:paraId="46246E0F" w14:textId="78A26CB9" w:rsidR="00ED495F" w:rsidRDefault="00ED495F">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Namf_MT Service</w:t>
      </w:r>
      <w:r>
        <w:rPr>
          <w:noProof/>
        </w:rPr>
        <w:tab/>
      </w:r>
      <w:r>
        <w:rPr>
          <w:noProof/>
        </w:rPr>
        <w:fldChar w:fldCharType="begin" w:fldLock="1"/>
      </w:r>
      <w:r>
        <w:rPr>
          <w:noProof/>
        </w:rPr>
        <w:instrText xml:space="preserve"> PAGEREF _Toc106632366 \h </w:instrText>
      </w:r>
      <w:r>
        <w:rPr>
          <w:noProof/>
        </w:rPr>
      </w:r>
      <w:r>
        <w:rPr>
          <w:noProof/>
        </w:rPr>
        <w:fldChar w:fldCharType="separate"/>
      </w:r>
      <w:r>
        <w:rPr>
          <w:noProof/>
        </w:rPr>
        <w:t>62</w:t>
      </w:r>
      <w:r>
        <w:rPr>
          <w:noProof/>
        </w:rPr>
        <w:fldChar w:fldCharType="end"/>
      </w:r>
    </w:p>
    <w:p w14:paraId="7E9F211E" w14:textId="61F9F9AD" w:rsidR="00ED495F" w:rsidRDefault="00ED495F">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_Toc106632367 \h </w:instrText>
      </w:r>
      <w:r>
        <w:rPr>
          <w:noProof/>
        </w:rPr>
      </w:r>
      <w:r>
        <w:rPr>
          <w:noProof/>
        </w:rPr>
        <w:fldChar w:fldCharType="separate"/>
      </w:r>
      <w:r>
        <w:rPr>
          <w:noProof/>
        </w:rPr>
        <w:t>62</w:t>
      </w:r>
      <w:r>
        <w:rPr>
          <w:noProof/>
        </w:rPr>
        <w:fldChar w:fldCharType="end"/>
      </w:r>
    </w:p>
    <w:p w14:paraId="39C67CC7" w14:textId="21598F8A" w:rsidR="00ED495F" w:rsidRDefault="00ED495F">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_Toc106632368 \h </w:instrText>
      </w:r>
      <w:r>
        <w:rPr>
          <w:noProof/>
        </w:rPr>
      </w:r>
      <w:r>
        <w:rPr>
          <w:noProof/>
        </w:rPr>
        <w:fldChar w:fldCharType="separate"/>
      </w:r>
      <w:r>
        <w:rPr>
          <w:noProof/>
        </w:rPr>
        <w:t>62</w:t>
      </w:r>
      <w:r>
        <w:rPr>
          <w:noProof/>
        </w:rPr>
        <w:fldChar w:fldCharType="end"/>
      </w:r>
    </w:p>
    <w:p w14:paraId="0EADA1F5" w14:textId="6F14B78F" w:rsidR="00ED495F" w:rsidRDefault="00ED495F">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_Toc106632369 \h </w:instrText>
      </w:r>
      <w:r>
        <w:rPr>
          <w:noProof/>
        </w:rPr>
      </w:r>
      <w:r>
        <w:rPr>
          <w:noProof/>
        </w:rPr>
        <w:fldChar w:fldCharType="separate"/>
      </w:r>
      <w:r>
        <w:rPr>
          <w:noProof/>
        </w:rPr>
        <w:t>62</w:t>
      </w:r>
      <w:r>
        <w:rPr>
          <w:noProof/>
        </w:rPr>
        <w:fldChar w:fldCharType="end"/>
      </w:r>
    </w:p>
    <w:p w14:paraId="362AE84E" w14:textId="23994522" w:rsidR="00ED495F" w:rsidRDefault="00ED495F">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EnableUEReachability</w:t>
      </w:r>
      <w:r>
        <w:rPr>
          <w:noProof/>
        </w:rPr>
        <w:tab/>
      </w:r>
      <w:r>
        <w:rPr>
          <w:noProof/>
        </w:rPr>
        <w:fldChar w:fldCharType="begin" w:fldLock="1"/>
      </w:r>
      <w:r>
        <w:rPr>
          <w:noProof/>
        </w:rPr>
        <w:instrText xml:space="preserve"> PAGEREF _Toc106632370 \h </w:instrText>
      </w:r>
      <w:r>
        <w:rPr>
          <w:noProof/>
        </w:rPr>
      </w:r>
      <w:r>
        <w:rPr>
          <w:noProof/>
        </w:rPr>
        <w:fldChar w:fldCharType="separate"/>
      </w:r>
      <w:r>
        <w:rPr>
          <w:noProof/>
        </w:rPr>
        <w:t>63</w:t>
      </w:r>
      <w:r>
        <w:rPr>
          <w:noProof/>
        </w:rPr>
        <w:fldChar w:fldCharType="end"/>
      </w:r>
    </w:p>
    <w:p w14:paraId="271EC9EF" w14:textId="49617338" w:rsidR="00ED495F" w:rsidRDefault="00ED495F">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_Toc106632371 \h </w:instrText>
      </w:r>
      <w:r>
        <w:rPr>
          <w:noProof/>
        </w:rPr>
      </w:r>
      <w:r>
        <w:rPr>
          <w:noProof/>
        </w:rPr>
        <w:fldChar w:fldCharType="separate"/>
      </w:r>
      <w:r>
        <w:rPr>
          <w:noProof/>
        </w:rPr>
        <w:t>63</w:t>
      </w:r>
      <w:r>
        <w:rPr>
          <w:noProof/>
        </w:rPr>
        <w:fldChar w:fldCharType="end"/>
      </w:r>
    </w:p>
    <w:p w14:paraId="6335A83E" w14:textId="2768141B" w:rsidR="00ED495F" w:rsidRDefault="00ED495F">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ProvideDomainSelectionInfo</w:t>
      </w:r>
      <w:r>
        <w:rPr>
          <w:noProof/>
        </w:rPr>
        <w:tab/>
      </w:r>
      <w:r>
        <w:rPr>
          <w:noProof/>
        </w:rPr>
        <w:fldChar w:fldCharType="begin" w:fldLock="1"/>
      </w:r>
      <w:r>
        <w:rPr>
          <w:noProof/>
        </w:rPr>
        <w:instrText xml:space="preserve"> PAGEREF _Toc106632372 \h </w:instrText>
      </w:r>
      <w:r>
        <w:rPr>
          <w:noProof/>
        </w:rPr>
      </w:r>
      <w:r>
        <w:rPr>
          <w:noProof/>
        </w:rPr>
        <w:fldChar w:fldCharType="separate"/>
      </w:r>
      <w:r>
        <w:rPr>
          <w:noProof/>
        </w:rPr>
        <w:t>64</w:t>
      </w:r>
      <w:r>
        <w:rPr>
          <w:noProof/>
        </w:rPr>
        <w:fldChar w:fldCharType="end"/>
      </w:r>
    </w:p>
    <w:p w14:paraId="1C844B3C" w14:textId="56F15094" w:rsidR="00ED495F" w:rsidRDefault="00ED495F">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_Toc106632373 \h </w:instrText>
      </w:r>
      <w:r>
        <w:rPr>
          <w:noProof/>
        </w:rPr>
      </w:r>
      <w:r>
        <w:rPr>
          <w:noProof/>
        </w:rPr>
        <w:fldChar w:fldCharType="separate"/>
      </w:r>
      <w:r>
        <w:rPr>
          <w:noProof/>
        </w:rPr>
        <w:t>64</w:t>
      </w:r>
      <w:r>
        <w:rPr>
          <w:noProof/>
        </w:rPr>
        <w:fldChar w:fldCharType="end"/>
      </w:r>
    </w:p>
    <w:p w14:paraId="1A47082D" w14:textId="5BC88367" w:rsidR="00ED495F" w:rsidRDefault="00ED495F">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sidRPr="00C23B87">
        <w:rPr>
          <w:noProof/>
          <w:lang w:val="en-US" w:eastAsia="zh-CN"/>
        </w:rPr>
        <w:t>EnableGroupReachability</w:t>
      </w:r>
      <w:r>
        <w:rPr>
          <w:noProof/>
        </w:rPr>
        <w:tab/>
      </w:r>
      <w:r>
        <w:rPr>
          <w:noProof/>
        </w:rPr>
        <w:fldChar w:fldCharType="begin" w:fldLock="1"/>
      </w:r>
      <w:r>
        <w:rPr>
          <w:noProof/>
        </w:rPr>
        <w:instrText xml:space="preserve"> PAGEREF _Toc106632374 \h </w:instrText>
      </w:r>
      <w:r>
        <w:rPr>
          <w:noProof/>
        </w:rPr>
      </w:r>
      <w:r>
        <w:rPr>
          <w:noProof/>
        </w:rPr>
        <w:fldChar w:fldCharType="separate"/>
      </w:r>
      <w:r>
        <w:rPr>
          <w:noProof/>
        </w:rPr>
        <w:t>64</w:t>
      </w:r>
      <w:r>
        <w:rPr>
          <w:noProof/>
        </w:rPr>
        <w:fldChar w:fldCharType="end"/>
      </w:r>
    </w:p>
    <w:p w14:paraId="321175D9" w14:textId="4D513438" w:rsidR="00ED495F" w:rsidRDefault="00ED495F">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_Toc106632375 \h </w:instrText>
      </w:r>
      <w:r>
        <w:rPr>
          <w:noProof/>
        </w:rPr>
      </w:r>
      <w:r>
        <w:rPr>
          <w:noProof/>
        </w:rPr>
        <w:fldChar w:fldCharType="separate"/>
      </w:r>
      <w:r>
        <w:rPr>
          <w:noProof/>
        </w:rPr>
        <w:t>64</w:t>
      </w:r>
      <w:r>
        <w:rPr>
          <w:noProof/>
        </w:rPr>
        <w:fldChar w:fldCharType="end"/>
      </w:r>
    </w:p>
    <w:p w14:paraId="62E2D4F4" w14:textId="39947588" w:rsidR="00ED495F" w:rsidRDefault="00ED495F">
      <w:pPr>
        <w:pStyle w:val="TOC4"/>
        <w:rPr>
          <w:rFonts w:asciiTheme="minorHAnsi" w:eastAsiaTheme="minorEastAsia" w:hAnsiTheme="minorHAnsi" w:cstheme="minorBidi"/>
          <w:noProof/>
          <w:sz w:val="22"/>
          <w:szCs w:val="22"/>
          <w:lang w:eastAsia="en-GB"/>
        </w:rPr>
      </w:pPr>
      <w:r>
        <w:rPr>
          <w:noProof/>
        </w:rPr>
        <w:t>5.4.2.5</w:t>
      </w:r>
      <w:r>
        <w:rPr>
          <w:rFonts w:asciiTheme="minorHAnsi" w:eastAsiaTheme="minorEastAsia" w:hAnsiTheme="minorHAnsi" w:cstheme="minorBidi"/>
          <w:noProof/>
          <w:sz w:val="22"/>
          <w:szCs w:val="22"/>
          <w:lang w:eastAsia="en-GB"/>
        </w:rPr>
        <w:tab/>
      </w:r>
      <w:r w:rsidRPr="00C23B87">
        <w:rPr>
          <w:noProof/>
          <w:lang w:eastAsia="zh-CN"/>
        </w:rPr>
        <w:t>UEReachabilityInfoNotify</w:t>
      </w:r>
      <w:r>
        <w:rPr>
          <w:noProof/>
        </w:rPr>
        <w:tab/>
      </w:r>
      <w:r>
        <w:rPr>
          <w:noProof/>
        </w:rPr>
        <w:fldChar w:fldCharType="begin" w:fldLock="1"/>
      </w:r>
      <w:r>
        <w:rPr>
          <w:noProof/>
        </w:rPr>
        <w:instrText xml:space="preserve"> PAGEREF _Toc106632376 \h </w:instrText>
      </w:r>
      <w:r>
        <w:rPr>
          <w:noProof/>
        </w:rPr>
      </w:r>
      <w:r>
        <w:rPr>
          <w:noProof/>
        </w:rPr>
        <w:fldChar w:fldCharType="separate"/>
      </w:r>
      <w:r>
        <w:rPr>
          <w:noProof/>
        </w:rPr>
        <w:t>65</w:t>
      </w:r>
      <w:r>
        <w:rPr>
          <w:noProof/>
        </w:rPr>
        <w:fldChar w:fldCharType="end"/>
      </w:r>
    </w:p>
    <w:p w14:paraId="33108DA7" w14:textId="482DCF58" w:rsidR="00ED495F" w:rsidRDefault="00ED495F">
      <w:pPr>
        <w:pStyle w:val="TOC5"/>
        <w:rPr>
          <w:rFonts w:asciiTheme="minorHAnsi" w:eastAsiaTheme="minorEastAsia" w:hAnsiTheme="minorHAnsi" w:cstheme="minorBidi"/>
          <w:noProof/>
          <w:sz w:val="22"/>
          <w:szCs w:val="22"/>
          <w:lang w:eastAsia="en-GB"/>
        </w:rPr>
      </w:pPr>
      <w:r>
        <w:rPr>
          <w:noProof/>
        </w:rPr>
        <w:t>5.4.2.5.1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_Toc106632377 \h </w:instrText>
      </w:r>
      <w:r>
        <w:rPr>
          <w:noProof/>
        </w:rPr>
      </w:r>
      <w:r>
        <w:rPr>
          <w:noProof/>
        </w:rPr>
        <w:fldChar w:fldCharType="separate"/>
      </w:r>
      <w:r>
        <w:rPr>
          <w:noProof/>
        </w:rPr>
        <w:t>65</w:t>
      </w:r>
      <w:r>
        <w:rPr>
          <w:noProof/>
        </w:rPr>
        <w:fldChar w:fldCharType="end"/>
      </w:r>
    </w:p>
    <w:p w14:paraId="1D17008F" w14:textId="62DCBF91" w:rsidR="00ED495F" w:rsidRDefault="00ED495F">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_Toc106632378 \h </w:instrText>
      </w:r>
      <w:r>
        <w:rPr>
          <w:noProof/>
        </w:rPr>
      </w:r>
      <w:r>
        <w:rPr>
          <w:noProof/>
        </w:rPr>
        <w:fldChar w:fldCharType="separate"/>
      </w:r>
      <w:r>
        <w:rPr>
          <w:noProof/>
        </w:rPr>
        <w:t>66</w:t>
      </w:r>
      <w:r>
        <w:rPr>
          <w:noProof/>
        </w:rPr>
        <w:fldChar w:fldCharType="end"/>
      </w:r>
    </w:p>
    <w:p w14:paraId="167D2CF7" w14:textId="705DED9F" w:rsidR="00ED495F" w:rsidRDefault="00ED495F">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_Toc106632379 \h </w:instrText>
      </w:r>
      <w:r>
        <w:rPr>
          <w:noProof/>
        </w:rPr>
      </w:r>
      <w:r>
        <w:rPr>
          <w:noProof/>
        </w:rPr>
        <w:fldChar w:fldCharType="separate"/>
      </w:r>
      <w:r>
        <w:rPr>
          <w:noProof/>
        </w:rPr>
        <w:t>66</w:t>
      </w:r>
      <w:r>
        <w:rPr>
          <w:noProof/>
        </w:rPr>
        <w:fldChar w:fldCharType="end"/>
      </w:r>
    </w:p>
    <w:p w14:paraId="5B32D05A" w14:textId="4C83A72C" w:rsidR="00ED495F" w:rsidRDefault="00ED495F">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_Toc106632380 \h </w:instrText>
      </w:r>
      <w:r>
        <w:rPr>
          <w:noProof/>
        </w:rPr>
      </w:r>
      <w:r>
        <w:rPr>
          <w:noProof/>
        </w:rPr>
        <w:fldChar w:fldCharType="separate"/>
      </w:r>
      <w:r>
        <w:rPr>
          <w:noProof/>
        </w:rPr>
        <w:t>66</w:t>
      </w:r>
      <w:r>
        <w:rPr>
          <w:noProof/>
        </w:rPr>
        <w:fldChar w:fldCharType="end"/>
      </w:r>
    </w:p>
    <w:p w14:paraId="476FF79E" w14:textId="0472C004" w:rsidR="00ED495F" w:rsidRDefault="00ED495F">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_Toc106632381 \h </w:instrText>
      </w:r>
      <w:r>
        <w:rPr>
          <w:noProof/>
        </w:rPr>
      </w:r>
      <w:r>
        <w:rPr>
          <w:noProof/>
        </w:rPr>
        <w:fldChar w:fldCharType="separate"/>
      </w:r>
      <w:r>
        <w:rPr>
          <w:noProof/>
        </w:rPr>
        <w:t>66</w:t>
      </w:r>
      <w:r>
        <w:rPr>
          <w:noProof/>
        </w:rPr>
        <w:fldChar w:fldCharType="end"/>
      </w:r>
    </w:p>
    <w:p w14:paraId="2D7B49F5" w14:textId="4F804109" w:rsidR="00ED495F" w:rsidRDefault="00ED495F">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ProvidePositioningInfo</w:t>
      </w:r>
      <w:r>
        <w:rPr>
          <w:noProof/>
        </w:rPr>
        <w:tab/>
      </w:r>
      <w:r>
        <w:rPr>
          <w:noProof/>
        </w:rPr>
        <w:fldChar w:fldCharType="begin" w:fldLock="1"/>
      </w:r>
      <w:r>
        <w:rPr>
          <w:noProof/>
        </w:rPr>
        <w:instrText xml:space="preserve"> PAGEREF _Toc106632382 \h </w:instrText>
      </w:r>
      <w:r>
        <w:rPr>
          <w:noProof/>
        </w:rPr>
      </w:r>
      <w:r>
        <w:rPr>
          <w:noProof/>
        </w:rPr>
        <w:fldChar w:fldCharType="separate"/>
      </w:r>
      <w:r>
        <w:rPr>
          <w:noProof/>
        </w:rPr>
        <w:t>66</w:t>
      </w:r>
      <w:r>
        <w:rPr>
          <w:noProof/>
        </w:rPr>
        <w:fldChar w:fldCharType="end"/>
      </w:r>
    </w:p>
    <w:p w14:paraId="6DD10282" w14:textId="462F7E4B" w:rsidR="00ED495F" w:rsidRDefault="00ED495F">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_Toc106632383 \h </w:instrText>
      </w:r>
      <w:r>
        <w:rPr>
          <w:noProof/>
        </w:rPr>
      </w:r>
      <w:r>
        <w:rPr>
          <w:noProof/>
        </w:rPr>
        <w:fldChar w:fldCharType="separate"/>
      </w:r>
      <w:r>
        <w:rPr>
          <w:noProof/>
        </w:rPr>
        <w:t>66</w:t>
      </w:r>
      <w:r>
        <w:rPr>
          <w:noProof/>
        </w:rPr>
        <w:fldChar w:fldCharType="end"/>
      </w:r>
    </w:p>
    <w:p w14:paraId="065A3283" w14:textId="323E694A" w:rsidR="00ED495F" w:rsidRDefault="00ED495F">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EventNotify</w:t>
      </w:r>
      <w:r>
        <w:rPr>
          <w:noProof/>
        </w:rPr>
        <w:tab/>
      </w:r>
      <w:r>
        <w:rPr>
          <w:noProof/>
        </w:rPr>
        <w:fldChar w:fldCharType="begin" w:fldLock="1"/>
      </w:r>
      <w:r>
        <w:rPr>
          <w:noProof/>
        </w:rPr>
        <w:instrText xml:space="preserve"> PAGEREF _Toc106632384 \h </w:instrText>
      </w:r>
      <w:r>
        <w:rPr>
          <w:noProof/>
        </w:rPr>
      </w:r>
      <w:r>
        <w:rPr>
          <w:noProof/>
        </w:rPr>
        <w:fldChar w:fldCharType="separate"/>
      </w:r>
      <w:r>
        <w:rPr>
          <w:noProof/>
        </w:rPr>
        <w:t>67</w:t>
      </w:r>
      <w:r>
        <w:rPr>
          <w:noProof/>
        </w:rPr>
        <w:fldChar w:fldCharType="end"/>
      </w:r>
    </w:p>
    <w:p w14:paraId="4D5073AD" w14:textId="205F3BC9" w:rsidR="00ED495F" w:rsidRDefault="00ED495F">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_Toc106632385 \h </w:instrText>
      </w:r>
      <w:r>
        <w:rPr>
          <w:noProof/>
        </w:rPr>
      </w:r>
      <w:r>
        <w:rPr>
          <w:noProof/>
        </w:rPr>
        <w:fldChar w:fldCharType="separate"/>
      </w:r>
      <w:r>
        <w:rPr>
          <w:noProof/>
        </w:rPr>
        <w:t>67</w:t>
      </w:r>
      <w:r>
        <w:rPr>
          <w:noProof/>
        </w:rPr>
        <w:fldChar w:fldCharType="end"/>
      </w:r>
    </w:p>
    <w:p w14:paraId="22729482" w14:textId="7C7DA1D2" w:rsidR="00ED495F" w:rsidRDefault="00ED495F">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_Toc106632386 \h </w:instrText>
      </w:r>
      <w:r>
        <w:rPr>
          <w:noProof/>
        </w:rPr>
      </w:r>
      <w:r>
        <w:rPr>
          <w:noProof/>
        </w:rPr>
        <w:fldChar w:fldCharType="separate"/>
      </w:r>
      <w:r>
        <w:rPr>
          <w:noProof/>
        </w:rPr>
        <w:t>68</w:t>
      </w:r>
      <w:r>
        <w:rPr>
          <w:noProof/>
        </w:rPr>
        <w:fldChar w:fldCharType="end"/>
      </w:r>
    </w:p>
    <w:p w14:paraId="20B7FED8" w14:textId="122D7E06" w:rsidR="00ED495F" w:rsidRDefault="00ED495F">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_Toc106632387 \h </w:instrText>
      </w:r>
      <w:r>
        <w:rPr>
          <w:noProof/>
        </w:rPr>
      </w:r>
      <w:r>
        <w:rPr>
          <w:noProof/>
        </w:rPr>
        <w:fldChar w:fldCharType="separate"/>
      </w:r>
      <w:r>
        <w:rPr>
          <w:noProof/>
        </w:rPr>
        <w:t>68</w:t>
      </w:r>
      <w:r>
        <w:rPr>
          <w:noProof/>
        </w:rPr>
        <w:fldChar w:fldCharType="end"/>
      </w:r>
    </w:p>
    <w:p w14:paraId="4DB8601C" w14:textId="785C1759" w:rsidR="00ED495F" w:rsidRDefault="00ED495F">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lang w:eastAsia="zh-CN"/>
        </w:rPr>
        <w:t>CancelLocation</w:t>
      </w:r>
      <w:r>
        <w:rPr>
          <w:noProof/>
        </w:rPr>
        <w:tab/>
      </w:r>
      <w:r>
        <w:rPr>
          <w:noProof/>
        </w:rPr>
        <w:fldChar w:fldCharType="begin" w:fldLock="1"/>
      </w:r>
      <w:r>
        <w:rPr>
          <w:noProof/>
        </w:rPr>
        <w:instrText xml:space="preserve"> PAGEREF _Toc106632388 \h </w:instrText>
      </w:r>
      <w:r>
        <w:rPr>
          <w:noProof/>
        </w:rPr>
      </w:r>
      <w:r>
        <w:rPr>
          <w:noProof/>
        </w:rPr>
        <w:fldChar w:fldCharType="separate"/>
      </w:r>
      <w:r>
        <w:rPr>
          <w:noProof/>
        </w:rPr>
        <w:t>69</w:t>
      </w:r>
      <w:r>
        <w:rPr>
          <w:noProof/>
        </w:rPr>
        <w:fldChar w:fldCharType="end"/>
      </w:r>
    </w:p>
    <w:p w14:paraId="354C027E" w14:textId="1B8B1EB7" w:rsidR="00ED495F" w:rsidRDefault="00ED495F">
      <w:pPr>
        <w:pStyle w:val="TOC5"/>
        <w:rPr>
          <w:rFonts w:asciiTheme="minorHAnsi" w:eastAsiaTheme="minorEastAsia" w:hAnsiTheme="minorHAnsi" w:cstheme="minorBidi"/>
          <w:noProof/>
          <w:sz w:val="22"/>
          <w:szCs w:val="22"/>
          <w:lang w:eastAsia="en-GB"/>
        </w:rPr>
      </w:pPr>
      <w:r>
        <w:rPr>
          <w:noProof/>
        </w:rPr>
        <w:lastRenderedPageBreak/>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_Toc106632389 \h </w:instrText>
      </w:r>
      <w:r>
        <w:rPr>
          <w:noProof/>
        </w:rPr>
      </w:r>
      <w:r>
        <w:rPr>
          <w:noProof/>
        </w:rPr>
        <w:fldChar w:fldCharType="separate"/>
      </w:r>
      <w:r>
        <w:rPr>
          <w:noProof/>
        </w:rPr>
        <w:t>69</w:t>
      </w:r>
      <w:r>
        <w:rPr>
          <w:noProof/>
        </w:rPr>
        <w:fldChar w:fldCharType="end"/>
      </w:r>
    </w:p>
    <w:p w14:paraId="400859F7" w14:textId="09056B39" w:rsidR="00ED495F" w:rsidRDefault="00ED495F">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Namf_MBSBroadcast Service</w:t>
      </w:r>
      <w:r>
        <w:rPr>
          <w:noProof/>
        </w:rPr>
        <w:tab/>
      </w:r>
      <w:r>
        <w:rPr>
          <w:noProof/>
        </w:rPr>
        <w:fldChar w:fldCharType="begin" w:fldLock="1"/>
      </w:r>
      <w:r>
        <w:rPr>
          <w:noProof/>
        </w:rPr>
        <w:instrText xml:space="preserve"> PAGEREF _Toc106632390 \h </w:instrText>
      </w:r>
      <w:r>
        <w:rPr>
          <w:noProof/>
        </w:rPr>
      </w:r>
      <w:r>
        <w:rPr>
          <w:noProof/>
        </w:rPr>
        <w:fldChar w:fldCharType="separate"/>
      </w:r>
      <w:r>
        <w:rPr>
          <w:noProof/>
        </w:rPr>
        <w:t>70</w:t>
      </w:r>
      <w:r>
        <w:rPr>
          <w:noProof/>
        </w:rPr>
        <w:fldChar w:fldCharType="end"/>
      </w:r>
    </w:p>
    <w:p w14:paraId="1B70296E" w14:textId="7360D605" w:rsidR="00ED495F" w:rsidRDefault="00ED495F">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_Toc106632391 \h </w:instrText>
      </w:r>
      <w:r>
        <w:rPr>
          <w:noProof/>
        </w:rPr>
      </w:r>
      <w:r>
        <w:rPr>
          <w:noProof/>
        </w:rPr>
        <w:fldChar w:fldCharType="separate"/>
      </w:r>
      <w:r>
        <w:rPr>
          <w:noProof/>
        </w:rPr>
        <w:t>70</w:t>
      </w:r>
      <w:r>
        <w:rPr>
          <w:noProof/>
        </w:rPr>
        <w:fldChar w:fldCharType="end"/>
      </w:r>
    </w:p>
    <w:p w14:paraId="38F22C7D" w14:textId="72D29029" w:rsidR="00ED495F" w:rsidRDefault="00ED495F">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_Toc106632392 \h </w:instrText>
      </w:r>
      <w:r>
        <w:rPr>
          <w:noProof/>
        </w:rPr>
      </w:r>
      <w:r>
        <w:rPr>
          <w:noProof/>
        </w:rPr>
        <w:fldChar w:fldCharType="separate"/>
      </w:r>
      <w:r>
        <w:rPr>
          <w:noProof/>
        </w:rPr>
        <w:t>70</w:t>
      </w:r>
      <w:r>
        <w:rPr>
          <w:noProof/>
        </w:rPr>
        <w:fldChar w:fldCharType="end"/>
      </w:r>
    </w:p>
    <w:p w14:paraId="3DA194D9" w14:textId="7B443B25" w:rsidR="00ED495F" w:rsidRDefault="00ED495F">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_Toc106632393 \h </w:instrText>
      </w:r>
      <w:r>
        <w:rPr>
          <w:noProof/>
        </w:rPr>
      </w:r>
      <w:r>
        <w:rPr>
          <w:noProof/>
        </w:rPr>
        <w:fldChar w:fldCharType="separate"/>
      </w:r>
      <w:r>
        <w:rPr>
          <w:noProof/>
        </w:rPr>
        <w:t>70</w:t>
      </w:r>
      <w:r>
        <w:rPr>
          <w:noProof/>
        </w:rPr>
        <w:fldChar w:fldCharType="end"/>
      </w:r>
    </w:p>
    <w:p w14:paraId="7AD80FB6" w14:textId="739FC82A" w:rsidR="00ED495F" w:rsidRDefault="00ED495F">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ContextCreate</w:t>
      </w:r>
      <w:r>
        <w:rPr>
          <w:noProof/>
        </w:rPr>
        <w:tab/>
      </w:r>
      <w:r>
        <w:rPr>
          <w:noProof/>
        </w:rPr>
        <w:fldChar w:fldCharType="begin" w:fldLock="1"/>
      </w:r>
      <w:r>
        <w:rPr>
          <w:noProof/>
        </w:rPr>
        <w:instrText xml:space="preserve"> PAGEREF _Toc106632394 \h </w:instrText>
      </w:r>
      <w:r>
        <w:rPr>
          <w:noProof/>
        </w:rPr>
      </w:r>
      <w:r>
        <w:rPr>
          <w:noProof/>
        </w:rPr>
        <w:fldChar w:fldCharType="separate"/>
      </w:r>
      <w:r>
        <w:rPr>
          <w:noProof/>
        </w:rPr>
        <w:t>70</w:t>
      </w:r>
      <w:r>
        <w:rPr>
          <w:noProof/>
        </w:rPr>
        <w:fldChar w:fldCharType="end"/>
      </w:r>
    </w:p>
    <w:p w14:paraId="4DDFB2E0" w14:textId="0C2457BA" w:rsidR="00ED495F" w:rsidRDefault="00ED495F">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ContextUpdate</w:t>
      </w:r>
      <w:r>
        <w:rPr>
          <w:noProof/>
        </w:rPr>
        <w:tab/>
      </w:r>
      <w:r>
        <w:rPr>
          <w:noProof/>
        </w:rPr>
        <w:fldChar w:fldCharType="begin" w:fldLock="1"/>
      </w:r>
      <w:r>
        <w:rPr>
          <w:noProof/>
        </w:rPr>
        <w:instrText xml:space="preserve"> PAGEREF _Toc106632395 \h </w:instrText>
      </w:r>
      <w:r>
        <w:rPr>
          <w:noProof/>
        </w:rPr>
      </w:r>
      <w:r>
        <w:rPr>
          <w:noProof/>
        </w:rPr>
        <w:fldChar w:fldCharType="separate"/>
      </w:r>
      <w:r>
        <w:rPr>
          <w:noProof/>
        </w:rPr>
        <w:t>71</w:t>
      </w:r>
      <w:r>
        <w:rPr>
          <w:noProof/>
        </w:rPr>
        <w:fldChar w:fldCharType="end"/>
      </w:r>
    </w:p>
    <w:p w14:paraId="19DE1BA9" w14:textId="7E940DFA" w:rsidR="00ED495F" w:rsidRDefault="00ED495F">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ContextRelease</w:t>
      </w:r>
      <w:r>
        <w:rPr>
          <w:noProof/>
        </w:rPr>
        <w:tab/>
      </w:r>
      <w:r>
        <w:rPr>
          <w:noProof/>
        </w:rPr>
        <w:fldChar w:fldCharType="begin" w:fldLock="1"/>
      </w:r>
      <w:r>
        <w:rPr>
          <w:noProof/>
        </w:rPr>
        <w:instrText xml:space="preserve"> PAGEREF _Toc106632396 \h </w:instrText>
      </w:r>
      <w:r>
        <w:rPr>
          <w:noProof/>
        </w:rPr>
      </w:r>
      <w:r>
        <w:rPr>
          <w:noProof/>
        </w:rPr>
        <w:fldChar w:fldCharType="separate"/>
      </w:r>
      <w:r>
        <w:rPr>
          <w:noProof/>
        </w:rPr>
        <w:t>73</w:t>
      </w:r>
      <w:r>
        <w:rPr>
          <w:noProof/>
        </w:rPr>
        <w:fldChar w:fldCharType="end"/>
      </w:r>
    </w:p>
    <w:p w14:paraId="78D7E587" w14:textId="0087CEFC" w:rsidR="00ED495F" w:rsidRDefault="00ED495F">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ContextStatusNotify</w:t>
      </w:r>
      <w:r>
        <w:rPr>
          <w:noProof/>
        </w:rPr>
        <w:tab/>
      </w:r>
      <w:r>
        <w:rPr>
          <w:noProof/>
        </w:rPr>
        <w:fldChar w:fldCharType="begin" w:fldLock="1"/>
      </w:r>
      <w:r>
        <w:rPr>
          <w:noProof/>
        </w:rPr>
        <w:instrText xml:space="preserve"> PAGEREF _Toc106632397 \h </w:instrText>
      </w:r>
      <w:r>
        <w:rPr>
          <w:noProof/>
        </w:rPr>
      </w:r>
      <w:r>
        <w:rPr>
          <w:noProof/>
        </w:rPr>
        <w:fldChar w:fldCharType="separate"/>
      </w:r>
      <w:r>
        <w:rPr>
          <w:noProof/>
        </w:rPr>
        <w:t>73</w:t>
      </w:r>
      <w:r>
        <w:rPr>
          <w:noProof/>
        </w:rPr>
        <w:fldChar w:fldCharType="end"/>
      </w:r>
    </w:p>
    <w:p w14:paraId="0D8D62A8" w14:textId="5D553806" w:rsidR="00ED495F" w:rsidRDefault="00ED495F">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Namf_MBSCommunication Service</w:t>
      </w:r>
      <w:r>
        <w:rPr>
          <w:noProof/>
        </w:rPr>
        <w:tab/>
      </w:r>
      <w:r>
        <w:rPr>
          <w:noProof/>
        </w:rPr>
        <w:fldChar w:fldCharType="begin" w:fldLock="1"/>
      </w:r>
      <w:r>
        <w:rPr>
          <w:noProof/>
        </w:rPr>
        <w:instrText xml:space="preserve"> PAGEREF _Toc106632398 \h </w:instrText>
      </w:r>
      <w:r>
        <w:rPr>
          <w:noProof/>
        </w:rPr>
      </w:r>
      <w:r>
        <w:rPr>
          <w:noProof/>
        </w:rPr>
        <w:fldChar w:fldCharType="separate"/>
      </w:r>
      <w:r>
        <w:rPr>
          <w:noProof/>
        </w:rPr>
        <w:t>75</w:t>
      </w:r>
      <w:r>
        <w:rPr>
          <w:noProof/>
        </w:rPr>
        <w:fldChar w:fldCharType="end"/>
      </w:r>
    </w:p>
    <w:p w14:paraId="040E8F31" w14:textId="746859CF" w:rsidR="00ED495F" w:rsidRDefault="00ED495F">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_Toc106632399 \h </w:instrText>
      </w:r>
      <w:r>
        <w:rPr>
          <w:noProof/>
        </w:rPr>
      </w:r>
      <w:r>
        <w:rPr>
          <w:noProof/>
        </w:rPr>
        <w:fldChar w:fldCharType="separate"/>
      </w:r>
      <w:r>
        <w:rPr>
          <w:noProof/>
        </w:rPr>
        <w:t>75</w:t>
      </w:r>
      <w:r>
        <w:rPr>
          <w:noProof/>
        </w:rPr>
        <w:fldChar w:fldCharType="end"/>
      </w:r>
    </w:p>
    <w:p w14:paraId="3D97FB34" w14:textId="0BEA316F" w:rsidR="00ED495F" w:rsidRDefault="00ED495F">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_Toc106632400 \h </w:instrText>
      </w:r>
      <w:r>
        <w:rPr>
          <w:noProof/>
        </w:rPr>
      </w:r>
      <w:r>
        <w:rPr>
          <w:noProof/>
        </w:rPr>
        <w:fldChar w:fldCharType="separate"/>
      </w:r>
      <w:r>
        <w:rPr>
          <w:noProof/>
        </w:rPr>
        <w:t>75</w:t>
      </w:r>
      <w:r>
        <w:rPr>
          <w:noProof/>
        </w:rPr>
        <w:fldChar w:fldCharType="end"/>
      </w:r>
    </w:p>
    <w:p w14:paraId="0A8CE0C5" w14:textId="57C615DE" w:rsidR="00ED495F" w:rsidRDefault="00ED495F">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_Toc106632401 \h </w:instrText>
      </w:r>
      <w:r>
        <w:rPr>
          <w:noProof/>
        </w:rPr>
      </w:r>
      <w:r>
        <w:rPr>
          <w:noProof/>
        </w:rPr>
        <w:fldChar w:fldCharType="separate"/>
      </w:r>
      <w:r>
        <w:rPr>
          <w:noProof/>
        </w:rPr>
        <w:t>75</w:t>
      </w:r>
      <w:r>
        <w:rPr>
          <w:noProof/>
        </w:rPr>
        <w:fldChar w:fldCharType="end"/>
      </w:r>
    </w:p>
    <w:p w14:paraId="5997A81A" w14:textId="2B6E9B25" w:rsidR="00ED495F" w:rsidRDefault="00ED495F">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N2MessageTransfer</w:t>
      </w:r>
      <w:r>
        <w:rPr>
          <w:noProof/>
        </w:rPr>
        <w:tab/>
      </w:r>
      <w:r>
        <w:rPr>
          <w:noProof/>
        </w:rPr>
        <w:fldChar w:fldCharType="begin" w:fldLock="1"/>
      </w:r>
      <w:r>
        <w:rPr>
          <w:noProof/>
        </w:rPr>
        <w:instrText xml:space="preserve"> PAGEREF _Toc106632402 \h </w:instrText>
      </w:r>
      <w:r>
        <w:rPr>
          <w:noProof/>
        </w:rPr>
      </w:r>
      <w:r>
        <w:rPr>
          <w:noProof/>
        </w:rPr>
        <w:fldChar w:fldCharType="separate"/>
      </w:r>
      <w:r>
        <w:rPr>
          <w:noProof/>
        </w:rPr>
        <w:t>75</w:t>
      </w:r>
      <w:r>
        <w:rPr>
          <w:noProof/>
        </w:rPr>
        <w:fldChar w:fldCharType="end"/>
      </w:r>
    </w:p>
    <w:p w14:paraId="2A18D2AD" w14:textId="18CE20E6" w:rsidR="00ED495F" w:rsidRDefault="00ED495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_Toc106632403 \h </w:instrText>
      </w:r>
      <w:r>
        <w:rPr>
          <w:noProof/>
        </w:rPr>
      </w:r>
      <w:r>
        <w:rPr>
          <w:noProof/>
        </w:rPr>
        <w:fldChar w:fldCharType="separate"/>
      </w:r>
      <w:r>
        <w:rPr>
          <w:noProof/>
        </w:rPr>
        <w:t>76</w:t>
      </w:r>
      <w:r>
        <w:rPr>
          <w:noProof/>
        </w:rPr>
        <w:fldChar w:fldCharType="end"/>
      </w:r>
    </w:p>
    <w:p w14:paraId="1556F989" w14:textId="3E66769B" w:rsidR="00ED495F" w:rsidRDefault="00ED495F">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Namf_Communication Service API</w:t>
      </w:r>
      <w:r>
        <w:rPr>
          <w:noProof/>
        </w:rPr>
        <w:tab/>
      </w:r>
      <w:r>
        <w:rPr>
          <w:noProof/>
        </w:rPr>
        <w:fldChar w:fldCharType="begin" w:fldLock="1"/>
      </w:r>
      <w:r>
        <w:rPr>
          <w:noProof/>
        </w:rPr>
        <w:instrText xml:space="preserve"> PAGEREF _Toc106632404 \h </w:instrText>
      </w:r>
      <w:r>
        <w:rPr>
          <w:noProof/>
        </w:rPr>
      </w:r>
      <w:r>
        <w:rPr>
          <w:noProof/>
        </w:rPr>
        <w:fldChar w:fldCharType="separate"/>
      </w:r>
      <w:r>
        <w:rPr>
          <w:noProof/>
        </w:rPr>
        <w:t>76</w:t>
      </w:r>
      <w:r>
        <w:rPr>
          <w:noProof/>
        </w:rPr>
        <w:fldChar w:fldCharType="end"/>
      </w:r>
    </w:p>
    <w:p w14:paraId="44AFC992" w14:textId="4D12D84D" w:rsidR="00ED495F" w:rsidRDefault="00ED495F">
      <w:pPr>
        <w:pStyle w:val="TOC3"/>
        <w:rPr>
          <w:rFonts w:asciiTheme="minorHAnsi" w:eastAsiaTheme="minorEastAsia" w:hAnsiTheme="minorHAnsi" w:cstheme="minorBidi"/>
          <w:noProof/>
          <w:sz w:val="22"/>
          <w:szCs w:val="22"/>
          <w:lang w:eastAsia="en-GB"/>
        </w:rPr>
      </w:pPr>
      <w:r w:rsidRPr="00C23B87">
        <w:rPr>
          <w:noProof/>
        </w:rPr>
        <w:t>6.1.1</w:t>
      </w:r>
      <w:r>
        <w:rPr>
          <w:rFonts w:asciiTheme="minorHAnsi" w:eastAsiaTheme="minorEastAsia" w:hAnsiTheme="minorHAnsi" w:cstheme="minorBidi"/>
          <w:noProof/>
          <w:sz w:val="22"/>
          <w:szCs w:val="22"/>
          <w:lang w:eastAsia="en-GB"/>
        </w:rPr>
        <w:tab/>
      </w:r>
      <w:r w:rsidRPr="00C23B87">
        <w:rPr>
          <w:noProof/>
        </w:rPr>
        <w:t>API URI</w:t>
      </w:r>
      <w:r>
        <w:rPr>
          <w:noProof/>
        </w:rPr>
        <w:tab/>
      </w:r>
      <w:r>
        <w:rPr>
          <w:noProof/>
        </w:rPr>
        <w:fldChar w:fldCharType="begin" w:fldLock="1"/>
      </w:r>
      <w:r>
        <w:rPr>
          <w:noProof/>
        </w:rPr>
        <w:instrText xml:space="preserve"> PAGEREF _Toc106632405 \h </w:instrText>
      </w:r>
      <w:r>
        <w:rPr>
          <w:noProof/>
        </w:rPr>
      </w:r>
      <w:r>
        <w:rPr>
          <w:noProof/>
        </w:rPr>
        <w:fldChar w:fldCharType="separate"/>
      </w:r>
      <w:r>
        <w:rPr>
          <w:noProof/>
        </w:rPr>
        <w:t>76</w:t>
      </w:r>
      <w:r>
        <w:rPr>
          <w:noProof/>
        </w:rPr>
        <w:fldChar w:fldCharType="end"/>
      </w:r>
    </w:p>
    <w:p w14:paraId="26D4C6D9" w14:textId="7B5EBC09" w:rsidR="00ED495F" w:rsidRDefault="00ED495F">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_Toc106632406 \h </w:instrText>
      </w:r>
      <w:r>
        <w:rPr>
          <w:noProof/>
        </w:rPr>
      </w:r>
      <w:r>
        <w:rPr>
          <w:noProof/>
        </w:rPr>
        <w:fldChar w:fldCharType="separate"/>
      </w:r>
      <w:r>
        <w:rPr>
          <w:noProof/>
        </w:rPr>
        <w:t>76</w:t>
      </w:r>
      <w:r>
        <w:rPr>
          <w:noProof/>
        </w:rPr>
        <w:fldChar w:fldCharType="end"/>
      </w:r>
    </w:p>
    <w:p w14:paraId="4BDD4062" w14:textId="4A0E4C21" w:rsidR="00ED495F" w:rsidRDefault="00ED495F">
      <w:pPr>
        <w:pStyle w:val="TOC4"/>
        <w:rPr>
          <w:rFonts w:asciiTheme="minorHAnsi" w:eastAsiaTheme="minorEastAsia" w:hAnsiTheme="minorHAnsi" w:cstheme="minorBidi"/>
          <w:noProof/>
          <w:sz w:val="22"/>
          <w:szCs w:val="22"/>
          <w:lang w:eastAsia="en-GB"/>
        </w:rPr>
      </w:pPr>
      <w:r w:rsidRPr="00C23B87">
        <w:rPr>
          <w:noProof/>
        </w:rPr>
        <w:t>6.1.2.1</w:t>
      </w:r>
      <w:r>
        <w:rPr>
          <w:rFonts w:asciiTheme="minorHAnsi" w:eastAsiaTheme="minorEastAsia" w:hAnsiTheme="minorHAnsi" w:cstheme="minorBidi"/>
          <w:noProof/>
          <w:sz w:val="22"/>
          <w:szCs w:val="22"/>
          <w:lang w:eastAsia="en-GB"/>
        </w:rPr>
        <w:tab/>
      </w:r>
      <w:r w:rsidRPr="00C23B87">
        <w:rPr>
          <w:noProof/>
        </w:rPr>
        <w:t>General</w:t>
      </w:r>
      <w:r>
        <w:rPr>
          <w:noProof/>
        </w:rPr>
        <w:tab/>
      </w:r>
      <w:r>
        <w:rPr>
          <w:noProof/>
        </w:rPr>
        <w:fldChar w:fldCharType="begin" w:fldLock="1"/>
      </w:r>
      <w:r>
        <w:rPr>
          <w:noProof/>
        </w:rPr>
        <w:instrText xml:space="preserve"> PAGEREF _Toc106632407 \h </w:instrText>
      </w:r>
      <w:r>
        <w:rPr>
          <w:noProof/>
        </w:rPr>
      </w:r>
      <w:r>
        <w:rPr>
          <w:noProof/>
        </w:rPr>
        <w:fldChar w:fldCharType="separate"/>
      </w:r>
      <w:r>
        <w:rPr>
          <w:noProof/>
        </w:rPr>
        <w:t>76</w:t>
      </w:r>
      <w:r>
        <w:rPr>
          <w:noProof/>
        </w:rPr>
        <w:fldChar w:fldCharType="end"/>
      </w:r>
    </w:p>
    <w:p w14:paraId="01FBC95F" w14:textId="0607D8B0" w:rsidR="00ED495F" w:rsidRDefault="00ED495F">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_Toc106632408 \h </w:instrText>
      </w:r>
      <w:r>
        <w:rPr>
          <w:noProof/>
        </w:rPr>
      </w:r>
      <w:r>
        <w:rPr>
          <w:noProof/>
        </w:rPr>
        <w:fldChar w:fldCharType="separate"/>
      </w:r>
      <w:r>
        <w:rPr>
          <w:noProof/>
        </w:rPr>
        <w:t>76</w:t>
      </w:r>
      <w:r>
        <w:rPr>
          <w:noProof/>
        </w:rPr>
        <w:fldChar w:fldCharType="end"/>
      </w:r>
    </w:p>
    <w:p w14:paraId="3368E5DA" w14:textId="3C9F3BFE" w:rsidR="00ED495F" w:rsidRDefault="00ED495F">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_Toc106632409 \h </w:instrText>
      </w:r>
      <w:r>
        <w:rPr>
          <w:noProof/>
        </w:rPr>
      </w:r>
      <w:r>
        <w:rPr>
          <w:noProof/>
        </w:rPr>
        <w:fldChar w:fldCharType="separate"/>
      </w:r>
      <w:r>
        <w:rPr>
          <w:noProof/>
        </w:rPr>
        <w:t>76</w:t>
      </w:r>
      <w:r>
        <w:rPr>
          <w:noProof/>
        </w:rPr>
        <w:fldChar w:fldCharType="end"/>
      </w:r>
    </w:p>
    <w:p w14:paraId="5A46B9B5" w14:textId="1EE38BE5" w:rsidR="00ED495F" w:rsidRDefault="00ED495F">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_Toc106632410 \h </w:instrText>
      </w:r>
      <w:r>
        <w:rPr>
          <w:noProof/>
        </w:rPr>
      </w:r>
      <w:r>
        <w:rPr>
          <w:noProof/>
        </w:rPr>
        <w:fldChar w:fldCharType="separate"/>
      </w:r>
      <w:r>
        <w:rPr>
          <w:noProof/>
        </w:rPr>
        <w:t>76</w:t>
      </w:r>
      <w:r>
        <w:rPr>
          <w:noProof/>
        </w:rPr>
        <w:fldChar w:fldCharType="end"/>
      </w:r>
    </w:p>
    <w:p w14:paraId="664F399B" w14:textId="6502EF5A" w:rsidR="00ED495F" w:rsidRDefault="00ED495F">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_Toc106632411 \h </w:instrText>
      </w:r>
      <w:r>
        <w:rPr>
          <w:noProof/>
        </w:rPr>
      </w:r>
      <w:r>
        <w:rPr>
          <w:noProof/>
        </w:rPr>
        <w:fldChar w:fldCharType="separate"/>
      </w:r>
      <w:r>
        <w:rPr>
          <w:noProof/>
        </w:rPr>
        <w:t>77</w:t>
      </w:r>
      <w:r>
        <w:rPr>
          <w:noProof/>
        </w:rPr>
        <w:fldChar w:fldCharType="end"/>
      </w:r>
    </w:p>
    <w:p w14:paraId="0861DBE2" w14:textId="35D07836" w:rsidR="00ED495F" w:rsidRDefault="00ED495F">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_Toc106632412 \h </w:instrText>
      </w:r>
      <w:r>
        <w:rPr>
          <w:noProof/>
        </w:rPr>
      </w:r>
      <w:r>
        <w:rPr>
          <w:noProof/>
        </w:rPr>
        <w:fldChar w:fldCharType="separate"/>
      </w:r>
      <w:r>
        <w:rPr>
          <w:noProof/>
        </w:rPr>
        <w:t>77</w:t>
      </w:r>
      <w:r>
        <w:rPr>
          <w:noProof/>
        </w:rPr>
        <w:fldChar w:fldCharType="end"/>
      </w:r>
    </w:p>
    <w:p w14:paraId="2D3D2826" w14:textId="1703A66F" w:rsidR="00ED495F" w:rsidRDefault="00ED495F">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_Toc106632413 \h </w:instrText>
      </w:r>
      <w:r>
        <w:rPr>
          <w:noProof/>
        </w:rPr>
      </w:r>
      <w:r>
        <w:rPr>
          <w:noProof/>
        </w:rPr>
        <w:fldChar w:fldCharType="separate"/>
      </w:r>
      <w:r>
        <w:rPr>
          <w:noProof/>
        </w:rPr>
        <w:t>77</w:t>
      </w:r>
      <w:r>
        <w:rPr>
          <w:noProof/>
        </w:rPr>
        <w:fldChar w:fldCharType="end"/>
      </w:r>
    </w:p>
    <w:p w14:paraId="1E39F261" w14:textId="2893B750" w:rsidR="00ED495F" w:rsidRDefault="00ED495F">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_Toc106632414 \h </w:instrText>
      </w:r>
      <w:r>
        <w:rPr>
          <w:noProof/>
        </w:rPr>
      </w:r>
      <w:r>
        <w:rPr>
          <w:noProof/>
        </w:rPr>
        <w:fldChar w:fldCharType="separate"/>
      </w:r>
      <w:r>
        <w:rPr>
          <w:noProof/>
        </w:rPr>
        <w:t>78</w:t>
      </w:r>
      <w:r>
        <w:rPr>
          <w:noProof/>
        </w:rPr>
        <w:fldChar w:fldCharType="end"/>
      </w:r>
    </w:p>
    <w:p w14:paraId="30142C09" w14:textId="55D2F8F3" w:rsidR="00ED495F" w:rsidRDefault="00ED495F">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_Toc106632415 \h </w:instrText>
      </w:r>
      <w:r>
        <w:rPr>
          <w:noProof/>
        </w:rPr>
      </w:r>
      <w:r>
        <w:rPr>
          <w:noProof/>
        </w:rPr>
        <w:fldChar w:fldCharType="separate"/>
      </w:r>
      <w:r>
        <w:rPr>
          <w:noProof/>
        </w:rPr>
        <w:t>78</w:t>
      </w:r>
      <w:r>
        <w:rPr>
          <w:noProof/>
        </w:rPr>
        <w:fldChar w:fldCharType="end"/>
      </w:r>
    </w:p>
    <w:p w14:paraId="10EA22F9" w14:textId="59E2E6FB" w:rsidR="00ED495F" w:rsidRDefault="00ED495F">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_Toc106632416 \h </w:instrText>
      </w:r>
      <w:r>
        <w:rPr>
          <w:noProof/>
        </w:rPr>
      </w:r>
      <w:r>
        <w:rPr>
          <w:noProof/>
        </w:rPr>
        <w:fldChar w:fldCharType="separate"/>
      </w:r>
      <w:r>
        <w:rPr>
          <w:noProof/>
        </w:rPr>
        <w:t>79</w:t>
      </w:r>
      <w:r>
        <w:rPr>
          <w:noProof/>
        </w:rPr>
        <w:fldChar w:fldCharType="end"/>
      </w:r>
    </w:p>
    <w:p w14:paraId="014C6BCC" w14:textId="0E9E6A6C" w:rsidR="00ED495F" w:rsidRDefault="00ED495F">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_Toc106632417 \h </w:instrText>
      </w:r>
      <w:r>
        <w:rPr>
          <w:noProof/>
        </w:rPr>
      </w:r>
      <w:r>
        <w:rPr>
          <w:noProof/>
        </w:rPr>
        <w:fldChar w:fldCharType="separate"/>
      </w:r>
      <w:r>
        <w:rPr>
          <w:noProof/>
        </w:rPr>
        <w:t>79</w:t>
      </w:r>
      <w:r>
        <w:rPr>
          <w:noProof/>
        </w:rPr>
        <w:fldChar w:fldCharType="end"/>
      </w:r>
    </w:p>
    <w:p w14:paraId="6BD03392" w14:textId="786C0CE7" w:rsidR="00ED495F" w:rsidRDefault="00ED495F">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_Toc106632418 \h </w:instrText>
      </w:r>
      <w:r>
        <w:rPr>
          <w:noProof/>
        </w:rPr>
      </w:r>
      <w:r>
        <w:rPr>
          <w:noProof/>
        </w:rPr>
        <w:fldChar w:fldCharType="separate"/>
      </w:r>
      <w:r>
        <w:rPr>
          <w:noProof/>
        </w:rPr>
        <w:t>80</w:t>
      </w:r>
      <w:r>
        <w:rPr>
          <w:noProof/>
        </w:rPr>
        <w:fldChar w:fldCharType="end"/>
      </w:r>
    </w:p>
    <w:p w14:paraId="2D57464D" w14:textId="3D3C2039" w:rsidR="00ED495F" w:rsidRDefault="00ED495F">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_Toc106632419 \h </w:instrText>
      </w:r>
      <w:r>
        <w:rPr>
          <w:noProof/>
        </w:rPr>
      </w:r>
      <w:r>
        <w:rPr>
          <w:noProof/>
        </w:rPr>
        <w:fldChar w:fldCharType="separate"/>
      </w:r>
      <w:r>
        <w:rPr>
          <w:noProof/>
        </w:rPr>
        <w:t>80</w:t>
      </w:r>
      <w:r>
        <w:rPr>
          <w:noProof/>
        </w:rPr>
        <w:fldChar w:fldCharType="end"/>
      </w:r>
    </w:p>
    <w:p w14:paraId="0830CA53" w14:textId="5FD573D3" w:rsidR="00ED495F" w:rsidRDefault="00ED495F">
      <w:pPr>
        <w:pStyle w:val="TOC6"/>
        <w:rPr>
          <w:rFonts w:asciiTheme="minorHAnsi" w:eastAsiaTheme="minorEastAsia" w:hAnsiTheme="minorHAnsi" w:cstheme="minorBidi"/>
          <w:noProof/>
          <w:sz w:val="22"/>
          <w:szCs w:val="22"/>
          <w:lang w:eastAsia="en-GB"/>
        </w:rPr>
      </w:pPr>
      <w:r>
        <w:rPr>
          <w:noProof/>
        </w:rPr>
        <w:t>6.1.3.</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_Toc106632420 \h </w:instrText>
      </w:r>
      <w:r>
        <w:rPr>
          <w:noProof/>
        </w:rPr>
      </w:r>
      <w:r>
        <w:rPr>
          <w:noProof/>
        </w:rPr>
        <w:fldChar w:fldCharType="separate"/>
      </w:r>
      <w:r>
        <w:rPr>
          <w:noProof/>
        </w:rPr>
        <w:t>80</w:t>
      </w:r>
      <w:r>
        <w:rPr>
          <w:noProof/>
        </w:rPr>
        <w:fldChar w:fldCharType="end"/>
      </w:r>
    </w:p>
    <w:p w14:paraId="52CE772B" w14:textId="69EE5ECE" w:rsidR="00ED495F" w:rsidRDefault="00ED495F">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_Toc106632421 \h </w:instrText>
      </w:r>
      <w:r>
        <w:rPr>
          <w:noProof/>
        </w:rPr>
      </w:r>
      <w:r>
        <w:rPr>
          <w:noProof/>
        </w:rPr>
        <w:fldChar w:fldCharType="separate"/>
      </w:r>
      <w:r>
        <w:rPr>
          <w:noProof/>
        </w:rPr>
        <w:t>82</w:t>
      </w:r>
      <w:r>
        <w:rPr>
          <w:noProof/>
        </w:rPr>
        <w:fldChar w:fldCharType="end"/>
      </w:r>
    </w:p>
    <w:p w14:paraId="55BE7C1E" w14:textId="4D11B8C0" w:rsidR="00ED495F" w:rsidRDefault="00ED495F">
      <w:pPr>
        <w:pStyle w:val="TOC6"/>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_Toc106632422 \h </w:instrText>
      </w:r>
      <w:r>
        <w:rPr>
          <w:noProof/>
        </w:rPr>
      </w:r>
      <w:r>
        <w:rPr>
          <w:noProof/>
        </w:rPr>
        <w:fldChar w:fldCharType="separate"/>
      </w:r>
      <w:r>
        <w:rPr>
          <w:noProof/>
        </w:rPr>
        <w:t>82</w:t>
      </w:r>
      <w:r>
        <w:rPr>
          <w:noProof/>
        </w:rPr>
        <w:fldChar w:fldCharType="end"/>
      </w:r>
    </w:p>
    <w:p w14:paraId="07AC8064" w14:textId="1ABB38FE" w:rsidR="00ED495F" w:rsidRDefault="00ED495F">
      <w:pPr>
        <w:pStyle w:val="TOC6"/>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_Toc106632423 \h </w:instrText>
      </w:r>
      <w:r>
        <w:rPr>
          <w:noProof/>
        </w:rPr>
      </w:r>
      <w:r>
        <w:rPr>
          <w:noProof/>
        </w:rPr>
        <w:fldChar w:fldCharType="separate"/>
      </w:r>
      <w:r>
        <w:rPr>
          <w:noProof/>
        </w:rPr>
        <w:t>82</w:t>
      </w:r>
      <w:r>
        <w:rPr>
          <w:noProof/>
        </w:rPr>
        <w:fldChar w:fldCharType="end"/>
      </w:r>
    </w:p>
    <w:p w14:paraId="7FC6289B" w14:textId="7DC8E353" w:rsidR="00ED495F" w:rsidRDefault="00ED495F">
      <w:pPr>
        <w:pStyle w:val="TOC7"/>
        <w:rPr>
          <w:rFonts w:asciiTheme="minorHAnsi" w:eastAsiaTheme="minorEastAsia" w:hAnsiTheme="minorHAnsi" w:cstheme="minorBidi"/>
          <w:noProof/>
          <w:sz w:val="22"/>
          <w:szCs w:val="22"/>
          <w:lang w:eastAsia="en-GB"/>
        </w:rPr>
      </w:pPr>
      <w:r>
        <w:rPr>
          <w:noProof/>
        </w:rPr>
        <w:t>6.1.3.2.4.2.1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_Toc106632424 \h </w:instrText>
      </w:r>
      <w:r>
        <w:rPr>
          <w:noProof/>
        </w:rPr>
      </w:r>
      <w:r>
        <w:rPr>
          <w:noProof/>
        </w:rPr>
        <w:fldChar w:fldCharType="separate"/>
      </w:r>
      <w:r>
        <w:rPr>
          <w:noProof/>
        </w:rPr>
        <w:t>82</w:t>
      </w:r>
      <w:r>
        <w:rPr>
          <w:noProof/>
        </w:rPr>
        <w:fldChar w:fldCharType="end"/>
      </w:r>
    </w:p>
    <w:p w14:paraId="7010CFEC" w14:textId="6F9424B4" w:rsidR="00ED495F" w:rsidRDefault="00ED495F">
      <w:pPr>
        <w:pStyle w:val="TOC7"/>
        <w:rPr>
          <w:rFonts w:asciiTheme="minorHAnsi" w:eastAsiaTheme="minorEastAsia" w:hAnsiTheme="minorHAnsi" w:cstheme="minorBidi"/>
          <w:noProof/>
          <w:sz w:val="22"/>
          <w:szCs w:val="22"/>
          <w:lang w:eastAsia="en-GB"/>
        </w:rPr>
      </w:pPr>
      <w:r>
        <w:rPr>
          <w:noProof/>
        </w:rPr>
        <w:t>6.1.3.2.4.2.2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_Toc106632425 \h </w:instrText>
      </w:r>
      <w:r>
        <w:rPr>
          <w:noProof/>
        </w:rPr>
      </w:r>
      <w:r>
        <w:rPr>
          <w:noProof/>
        </w:rPr>
        <w:fldChar w:fldCharType="separate"/>
      </w:r>
      <w:r>
        <w:rPr>
          <w:noProof/>
        </w:rPr>
        <w:t>82</w:t>
      </w:r>
      <w:r>
        <w:rPr>
          <w:noProof/>
        </w:rPr>
        <w:fldChar w:fldCharType="end"/>
      </w:r>
    </w:p>
    <w:p w14:paraId="50057643" w14:textId="7A428FFB" w:rsidR="00ED495F" w:rsidRDefault="00ED495F">
      <w:pPr>
        <w:pStyle w:val="TOC6"/>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_Toc106632426 \h </w:instrText>
      </w:r>
      <w:r>
        <w:rPr>
          <w:noProof/>
        </w:rPr>
      </w:r>
      <w:r>
        <w:rPr>
          <w:noProof/>
        </w:rPr>
        <w:fldChar w:fldCharType="separate"/>
      </w:r>
      <w:r>
        <w:rPr>
          <w:noProof/>
        </w:rPr>
        <w:t>83</w:t>
      </w:r>
      <w:r>
        <w:rPr>
          <w:noProof/>
        </w:rPr>
        <w:fldChar w:fldCharType="end"/>
      </w:r>
    </w:p>
    <w:p w14:paraId="7C96C6F9" w14:textId="051096FC" w:rsidR="00ED495F" w:rsidRDefault="00ED495F">
      <w:pPr>
        <w:pStyle w:val="TOC7"/>
        <w:rPr>
          <w:rFonts w:asciiTheme="minorHAnsi" w:eastAsiaTheme="minorEastAsia" w:hAnsiTheme="minorHAnsi" w:cstheme="minorBidi"/>
          <w:noProof/>
          <w:sz w:val="22"/>
          <w:szCs w:val="22"/>
          <w:lang w:eastAsia="en-GB"/>
        </w:rPr>
      </w:pPr>
      <w:r>
        <w:rPr>
          <w:noProof/>
        </w:rPr>
        <w:t>6.1.3.2.4.3.1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_Toc106632427 \h </w:instrText>
      </w:r>
      <w:r>
        <w:rPr>
          <w:noProof/>
        </w:rPr>
      </w:r>
      <w:r>
        <w:rPr>
          <w:noProof/>
        </w:rPr>
        <w:fldChar w:fldCharType="separate"/>
      </w:r>
      <w:r>
        <w:rPr>
          <w:noProof/>
        </w:rPr>
        <w:t>83</w:t>
      </w:r>
      <w:r>
        <w:rPr>
          <w:noProof/>
        </w:rPr>
        <w:fldChar w:fldCharType="end"/>
      </w:r>
    </w:p>
    <w:p w14:paraId="3F5C281B" w14:textId="4FC0430B" w:rsidR="00ED495F" w:rsidRDefault="00ED495F">
      <w:pPr>
        <w:pStyle w:val="TOC7"/>
        <w:rPr>
          <w:rFonts w:asciiTheme="minorHAnsi" w:eastAsiaTheme="minorEastAsia" w:hAnsiTheme="minorHAnsi" w:cstheme="minorBidi"/>
          <w:noProof/>
          <w:sz w:val="22"/>
          <w:szCs w:val="22"/>
          <w:lang w:eastAsia="en-GB"/>
        </w:rPr>
      </w:pPr>
      <w:r>
        <w:rPr>
          <w:noProof/>
        </w:rPr>
        <w:t>6.1.3.2.4.3.2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_Toc106632428 \h </w:instrText>
      </w:r>
      <w:r>
        <w:rPr>
          <w:noProof/>
        </w:rPr>
      </w:r>
      <w:r>
        <w:rPr>
          <w:noProof/>
        </w:rPr>
        <w:fldChar w:fldCharType="separate"/>
      </w:r>
      <w:r>
        <w:rPr>
          <w:noProof/>
        </w:rPr>
        <w:t>84</w:t>
      </w:r>
      <w:r>
        <w:rPr>
          <w:noProof/>
        </w:rPr>
        <w:fldChar w:fldCharType="end"/>
      </w:r>
    </w:p>
    <w:p w14:paraId="4D7B7225" w14:textId="7C63F433" w:rsidR="00ED495F" w:rsidRDefault="00ED495F">
      <w:pPr>
        <w:pStyle w:val="TOC6"/>
        <w:rPr>
          <w:rFonts w:asciiTheme="minorHAnsi" w:eastAsiaTheme="minorEastAsia" w:hAnsiTheme="minorHAnsi" w:cstheme="minorBidi"/>
          <w:noProof/>
          <w:sz w:val="22"/>
          <w:szCs w:val="22"/>
          <w:lang w:eastAsia="en-GB"/>
        </w:rPr>
      </w:pPr>
      <w:r>
        <w:rPr>
          <w:noProof/>
        </w:rPr>
        <w:t>6.1.3.2.4.4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_Toc106632429 \h </w:instrText>
      </w:r>
      <w:r>
        <w:rPr>
          <w:noProof/>
        </w:rPr>
      </w:r>
      <w:r>
        <w:rPr>
          <w:noProof/>
        </w:rPr>
        <w:fldChar w:fldCharType="separate"/>
      </w:r>
      <w:r>
        <w:rPr>
          <w:noProof/>
        </w:rPr>
        <w:t>86</w:t>
      </w:r>
      <w:r>
        <w:rPr>
          <w:noProof/>
        </w:rPr>
        <w:fldChar w:fldCharType="end"/>
      </w:r>
    </w:p>
    <w:p w14:paraId="13D6C338" w14:textId="74A591FE" w:rsidR="00ED495F" w:rsidRDefault="00ED495F">
      <w:pPr>
        <w:pStyle w:val="TOC7"/>
        <w:rPr>
          <w:rFonts w:asciiTheme="minorHAnsi" w:eastAsiaTheme="minorEastAsia" w:hAnsiTheme="minorHAnsi" w:cstheme="minorBidi"/>
          <w:noProof/>
          <w:sz w:val="22"/>
          <w:szCs w:val="22"/>
          <w:lang w:eastAsia="en-GB"/>
        </w:rPr>
      </w:pPr>
      <w:r>
        <w:rPr>
          <w:noProof/>
        </w:rPr>
        <w:t>6.1.3.2.4.4.1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_Toc106632430 \h </w:instrText>
      </w:r>
      <w:r>
        <w:rPr>
          <w:noProof/>
        </w:rPr>
      </w:r>
      <w:r>
        <w:rPr>
          <w:noProof/>
        </w:rPr>
        <w:fldChar w:fldCharType="separate"/>
      </w:r>
      <w:r>
        <w:rPr>
          <w:noProof/>
        </w:rPr>
        <w:t>86</w:t>
      </w:r>
      <w:r>
        <w:rPr>
          <w:noProof/>
        </w:rPr>
        <w:fldChar w:fldCharType="end"/>
      </w:r>
    </w:p>
    <w:p w14:paraId="310C03A7" w14:textId="6C527B75" w:rsidR="00ED495F" w:rsidRDefault="00ED495F">
      <w:pPr>
        <w:pStyle w:val="TOC7"/>
        <w:rPr>
          <w:rFonts w:asciiTheme="minorHAnsi" w:eastAsiaTheme="minorEastAsia" w:hAnsiTheme="minorHAnsi" w:cstheme="minorBidi"/>
          <w:noProof/>
          <w:sz w:val="22"/>
          <w:szCs w:val="22"/>
          <w:lang w:eastAsia="en-GB"/>
        </w:rPr>
      </w:pPr>
      <w:r>
        <w:rPr>
          <w:noProof/>
        </w:rPr>
        <w:t>6.1.3.2.4.4.2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_Toc106632431 \h </w:instrText>
      </w:r>
      <w:r>
        <w:rPr>
          <w:noProof/>
        </w:rPr>
      </w:r>
      <w:r>
        <w:rPr>
          <w:noProof/>
        </w:rPr>
        <w:fldChar w:fldCharType="separate"/>
      </w:r>
      <w:r>
        <w:rPr>
          <w:noProof/>
        </w:rPr>
        <w:t>86</w:t>
      </w:r>
      <w:r>
        <w:rPr>
          <w:noProof/>
        </w:rPr>
        <w:fldChar w:fldCharType="end"/>
      </w:r>
    </w:p>
    <w:p w14:paraId="34F4DC02" w14:textId="69A25D82" w:rsidR="00ED495F" w:rsidRDefault="00ED495F">
      <w:pPr>
        <w:pStyle w:val="TOC6"/>
        <w:rPr>
          <w:rFonts w:asciiTheme="minorHAnsi" w:eastAsiaTheme="minorEastAsia" w:hAnsiTheme="minorHAnsi" w:cstheme="minorBidi"/>
          <w:noProof/>
          <w:sz w:val="22"/>
          <w:szCs w:val="22"/>
          <w:lang w:eastAsia="en-GB"/>
        </w:rPr>
      </w:pPr>
      <w:r>
        <w:rPr>
          <w:noProof/>
        </w:rPr>
        <w:t>6.1.3.2.4.5</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_Toc106632432 \h </w:instrText>
      </w:r>
      <w:r>
        <w:rPr>
          <w:noProof/>
        </w:rPr>
      </w:r>
      <w:r>
        <w:rPr>
          <w:noProof/>
        </w:rPr>
        <w:fldChar w:fldCharType="separate"/>
      </w:r>
      <w:r>
        <w:rPr>
          <w:noProof/>
        </w:rPr>
        <w:t>88</w:t>
      </w:r>
      <w:r>
        <w:rPr>
          <w:noProof/>
        </w:rPr>
        <w:fldChar w:fldCharType="end"/>
      </w:r>
    </w:p>
    <w:p w14:paraId="30A9175D" w14:textId="6523457A" w:rsidR="00ED495F" w:rsidRDefault="00ED495F">
      <w:pPr>
        <w:pStyle w:val="TOC7"/>
        <w:rPr>
          <w:rFonts w:asciiTheme="minorHAnsi" w:eastAsiaTheme="minorEastAsia" w:hAnsiTheme="minorHAnsi" w:cstheme="minorBidi"/>
          <w:noProof/>
          <w:sz w:val="22"/>
          <w:szCs w:val="22"/>
          <w:lang w:eastAsia="en-GB"/>
        </w:rPr>
      </w:pPr>
      <w:r>
        <w:rPr>
          <w:noProof/>
        </w:rPr>
        <w:t>6.1.3.2.4.5.1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_Toc106632433 \h </w:instrText>
      </w:r>
      <w:r>
        <w:rPr>
          <w:noProof/>
        </w:rPr>
      </w:r>
      <w:r>
        <w:rPr>
          <w:noProof/>
        </w:rPr>
        <w:fldChar w:fldCharType="separate"/>
      </w:r>
      <w:r>
        <w:rPr>
          <w:noProof/>
        </w:rPr>
        <w:t>88</w:t>
      </w:r>
      <w:r>
        <w:rPr>
          <w:noProof/>
        </w:rPr>
        <w:fldChar w:fldCharType="end"/>
      </w:r>
    </w:p>
    <w:p w14:paraId="61F20E12" w14:textId="1088532A" w:rsidR="00ED495F" w:rsidRDefault="00ED495F">
      <w:pPr>
        <w:pStyle w:val="TOC7"/>
        <w:rPr>
          <w:rFonts w:asciiTheme="minorHAnsi" w:eastAsiaTheme="minorEastAsia" w:hAnsiTheme="minorHAnsi" w:cstheme="minorBidi"/>
          <w:noProof/>
          <w:sz w:val="22"/>
          <w:szCs w:val="22"/>
          <w:lang w:eastAsia="en-GB"/>
        </w:rPr>
      </w:pPr>
      <w:r>
        <w:rPr>
          <w:noProof/>
        </w:rPr>
        <w:t>6.1.3.2.4.5.2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_Toc106632434 \h </w:instrText>
      </w:r>
      <w:r>
        <w:rPr>
          <w:noProof/>
        </w:rPr>
      </w:r>
      <w:r>
        <w:rPr>
          <w:noProof/>
        </w:rPr>
        <w:fldChar w:fldCharType="separate"/>
      </w:r>
      <w:r>
        <w:rPr>
          <w:noProof/>
        </w:rPr>
        <w:t>88</w:t>
      </w:r>
      <w:r>
        <w:rPr>
          <w:noProof/>
        </w:rPr>
        <w:fldChar w:fldCharType="end"/>
      </w:r>
    </w:p>
    <w:p w14:paraId="1E12A6BA" w14:textId="21A90335" w:rsidR="00ED495F" w:rsidRDefault="00ED495F">
      <w:pPr>
        <w:pStyle w:val="TOC6"/>
        <w:rPr>
          <w:rFonts w:asciiTheme="minorHAnsi" w:eastAsiaTheme="minorEastAsia" w:hAnsiTheme="minorHAnsi" w:cstheme="minorBidi"/>
          <w:noProof/>
          <w:sz w:val="22"/>
          <w:szCs w:val="22"/>
          <w:lang w:eastAsia="en-GB"/>
        </w:rPr>
      </w:pPr>
      <w:r>
        <w:rPr>
          <w:noProof/>
        </w:rPr>
        <w:t>6.1.3.2.4.6</w:t>
      </w:r>
      <w:r>
        <w:rPr>
          <w:rFonts w:asciiTheme="minorHAnsi" w:eastAsiaTheme="minorEastAsia" w:hAnsiTheme="minorHAnsi" w:cstheme="minorBidi"/>
          <w:noProof/>
          <w:sz w:val="22"/>
          <w:szCs w:val="22"/>
          <w:lang w:eastAsia="en-GB"/>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_Toc106632435 \h </w:instrText>
      </w:r>
      <w:r>
        <w:rPr>
          <w:noProof/>
        </w:rPr>
      </w:r>
      <w:r>
        <w:rPr>
          <w:noProof/>
        </w:rPr>
        <w:fldChar w:fldCharType="separate"/>
      </w:r>
      <w:r>
        <w:rPr>
          <w:noProof/>
        </w:rPr>
        <w:t>89</w:t>
      </w:r>
      <w:r>
        <w:rPr>
          <w:noProof/>
        </w:rPr>
        <w:fldChar w:fldCharType="end"/>
      </w:r>
    </w:p>
    <w:p w14:paraId="4C92ED69" w14:textId="395E48A6" w:rsidR="00ED495F" w:rsidRDefault="00ED495F">
      <w:pPr>
        <w:pStyle w:val="TOC7"/>
        <w:rPr>
          <w:rFonts w:asciiTheme="minorHAnsi" w:eastAsiaTheme="minorEastAsia" w:hAnsiTheme="minorHAnsi" w:cstheme="minorBidi"/>
          <w:noProof/>
          <w:sz w:val="22"/>
          <w:szCs w:val="22"/>
          <w:lang w:eastAsia="en-GB"/>
        </w:rPr>
      </w:pPr>
      <w:r>
        <w:rPr>
          <w:noProof/>
        </w:rPr>
        <w:t>6.1.3.2.4.6.1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_Toc106632436 \h </w:instrText>
      </w:r>
      <w:r>
        <w:rPr>
          <w:noProof/>
        </w:rPr>
      </w:r>
      <w:r>
        <w:rPr>
          <w:noProof/>
        </w:rPr>
        <w:fldChar w:fldCharType="separate"/>
      </w:r>
      <w:r>
        <w:rPr>
          <w:noProof/>
        </w:rPr>
        <w:t>89</w:t>
      </w:r>
      <w:r>
        <w:rPr>
          <w:noProof/>
        </w:rPr>
        <w:fldChar w:fldCharType="end"/>
      </w:r>
    </w:p>
    <w:p w14:paraId="3BAAA5B1" w14:textId="0B3A73E6" w:rsidR="00ED495F" w:rsidRDefault="00ED495F">
      <w:pPr>
        <w:pStyle w:val="TOC7"/>
        <w:rPr>
          <w:rFonts w:asciiTheme="minorHAnsi" w:eastAsiaTheme="minorEastAsia" w:hAnsiTheme="minorHAnsi" w:cstheme="minorBidi"/>
          <w:noProof/>
          <w:sz w:val="22"/>
          <w:szCs w:val="22"/>
          <w:lang w:eastAsia="en-GB"/>
        </w:rPr>
      </w:pPr>
      <w:r>
        <w:rPr>
          <w:noProof/>
        </w:rPr>
        <w:t>6.1.3.2.4.6.2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_Toc106632437 \h </w:instrText>
      </w:r>
      <w:r>
        <w:rPr>
          <w:noProof/>
        </w:rPr>
      </w:r>
      <w:r>
        <w:rPr>
          <w:noProof/>
        </w:rPr>
        <w:fldChar w:fldCharType="separate"/>
      </w:r>
      <w:r>
        <w:rPr>
          <w:noProof/>
        </w:rPr>
        <w:t>89</w:t>
      </w:r>
      <w:r>
        <w:rPr>
          <w:noProof/>
        </w:rPr>
        <w:fldChar w:fldCharType="end"/>
      </w:r>
    </w:p>
    <w:p w14:paraId="1CA35B42" w14:textId="2B7DECD9" w:rsidR="00ED495F" w:rsidRDefault="00ED495F">
      <w:pPr>
        <w:pStyle w:val="TOC6"/>
        <w:rPr>
          <w:rFonts w:asciiTheme="minorHAnsi" w:eastAsiaTheme="minorEastAsia" w:hAnsiTheme="minorHAnsi" w:cstheme="minorBidi"/>
          <w:noProof/>
          <w:sz w:val="22"/>
          <w:szCs w:val="22"/>
          <w:lang w:eastAsia="en-GB"/>
        </w:rPr>
      </w:pPr>
      <w:r>
        <w:rPr>
          <w:noProof/>
        </w:rPr>
        <w:t>6.1.3.2.4.7</w:t>
      </w:r>
      <w:r>
        <w:rPr>
          <w:rFonts w:asciiTheme="minorHAnsi" w:eastAsiaTheme="minorEastAsia" w:hAnsiTheme="minorHAnsi" w:cstheme="minorBidi"/>
          <w:noProof/>
          <w:sz w:val="22"/>
          <w:szCs w:val="22"/>
          <w:lang w:eastAsia="en-GB"/>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_Toc106632438 \h </w:instrText>
      </w:r>
      <w:r>
        <w:rPr>
          <w:noProof/>
        </w:rPr>
      </w:r>
      <w:r>
        <w:rPr>
          <w:noProof/>
        </w:rPr>
        <w:fldChar w:fldCharType="separate"/>
      </w:r>
      <w:r>
        <w:rPr>
          <w:noProof/>
        </w:rPr>
        <w:t>90</w:t>
      </w:r>
      <w:r>
        <w:rPr>
          <w:noProof/>
        </w:rPr>
        <w:fldChar w:fldCharType="end"/>
      </w:r>
    </w:p>
    <w:p w14:paraId="41F0B24B" w14:textId="4691C34D" w:rsidR="00ED495F" w:rsidRDefault="00ED495F">
      <w:pPr>
        <w:pStyle w:val="TOC7"/>
        <w:rPr>
          <w:rFonts w:asciiTheme="minorHAnsi" w:eastAsiaTheme="minorEastAsia" w:hAnsiTheme="minorHAnsi" w:cstheme="minorBidi"/>
          <w:noProof/>
          <w:sz w:val="22"/>
          <w:szCs w:val="22"/>
          <w:lang w:eastAsia="en-GB"/>
        </w:rPr>
      </w:pPr>
      <w:r>
        <w:rPr>
          <w:noProof/>
        </w:rPr>
        <w:t>6.1.3.2.4.7.1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_Toc106632439 \h </w:instrText>
      </w:r>
      <w:r>
        <w:rPr>
          <w:noProof/>
        </w:rPr>
      </w:r>
      <w:r>
        <w:rPr>
          <w:noProof/>
        </w:rPr>
        <w:fldChar w:fldCharType="separate"/>
      </w:r>
      <w:r>
        <w:rPr>
          <w:noProof/>
        </w:rPr>
        <w:t>90</w:t>
      </w:r>
      <w:r>
        <w:rPr>
          <w:noProof/>
        </w:rPr>
        <w:fldChar w:fldCharType="end"/>
      </w:r>
    </w:p>
    <w:p w14:paraId="49F4AD61" w14:textId="5D31F417" w:rsidR="00ED495F" w:rsidRDefault="00ED495F">
      <w:pPr>
        <w:pStyle w:val="TOC7"/>
        <w:rPr>
          <w:rFonts w:asciiTheme="minorHAnsi" w:eastAsiaTheme="minorEastAsia" w:hAnsiTheme="minorHAnsi" w:cstheme="minorBidi"/>
          <w:noProof/>
          <w:sz w:val="22"/>
          <w:szCs w:val="22"/>
          <w:lang w:eastAsia="en-GB"/>
        </w:rPr>
      </w:pPr>
      <w:r>
        <w:rPr>
          <w:noProof/>
        </w:rPr>
        <w:t>6.1.3.2.4.7.2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_Toc106632440 \h </w:instrText>
      </w:r>
      <w:r>
        <w:rPr>
          <w:noProof/>
        </w:rPr>
      </w:r>
      <w:r>
        <w:rPr>
          <w:noProof/>
        </w:rPr>
        <w:fldChar w:fldCharType="separate"/>
      </w:r>
      <w:r>
        <w:rPr>
          <w:noProof/>
        </w:rPr>
        <w:t>91</w:t>
      </w:r>
      <w:r>
        <w:rPr>
          <w:noProof/>
        </w:rPr>
        <w:fldChar w:fldCharType="end"/>
      </w:r>
    </w:p>
    <w:p w14:paraId="4AAC3CAD" w14:textId="5FB70A9E" w:rsidR="00ED495F" w:rsidRDefault="00ED495F">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N1N2 Subscriptions Collection for Individual UE Contexts</w:t>
      </w:r>
      <w:r>
        <w:rPr>
          <w:noProof/>
        </w:rPr>
        <w:tab/>
      </w:r>
      <w:r>
        <w:rPr>
          <w:noProof/>
        </w:rPr>
        <w:fldChar w:fldCharType="begin" w:fldLock="1"/>
      </w:r>
      <w:r>
        <w:rPr>
          <w:noProof/>
        </w:rPr>
        <w:instrText xml:space="preserve"> PAGEREF _Toc106632441 \h </w:instrText>
      </w:r>
      <w:r>
        <w:rPr>
          <w:noProof/>
        </w:rPr>
      </w:r>
      <w:r>
        <w:rPr>
          <w:noProof/>
        </w:rPr>
        <w:fldChar w:fldCharType="separate"/>
      </w:r>
      <w:r>
        <w:rPr>
          <w:noProof/>
        </w:rPr>
        <w:t>92</w:t>
      </w:r>
      <w:r>
        <w:rPr>
          <w:noProof/>
        </w:rPr>
        <w:fldChar w:fldCharType="end"/>
      </w:r>
    </w:p>
    <w:p w14:paraId="4CA09BE7" w14:textId="6E44C827" w:rsidR="00ED495F" w:rsidRDefault="00ED495F">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_Toc106632442 \h </w:instrText>
      </w:r>
      <w:r>
        <w:rPr>
          <w:noProof/>
        </w:rPr>
      </w:r>
      <w:r>
        <w:rPr>
          <w:noProof/>
        </w:rPr>
        <w:fldChar w:fldCharType="separate"/>
      </w:r>
      <w:r>
        <w:rPr>
          <w:noProof/>
        </w:rPr>
        <w:t>92</w:t>
      </w:r>
      <w:r>
        <w:rPr>
          <w:noProof/>
        </w:rPr>
        <w:fldChar w:fldCharType="end"/>
      </w:r>
    </w:p>
    <w:p w14:paraId="4889CBB4" w14:textId="2CCD1C48" w:rsidR="00ED495F" w:rsidRDefault="00ED495F">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_Toc106632443 \h </w:instrText>
      </w:r>
      <w:r>
        <w:rPr>
          <w:noProof/>
        </w:rPr>
      </w:r>
      <w:r>
        <w:rPr>
          <w:noProof/>
        </w:rPr>
        <w:fldChar w:fldCharType="separate"/>
      </w:r>
      <w:r>
        <w:rPr>
          <w:noProof/>
        </w:rPr>
        <w:t>92</w:t>
      </w:r>
      <w:r>
        <w:rPr>
          <w:noProof/>
        </w:rPr>
        <w:fldChar w:fldCharType="end"/>
      </w:r>
    </w:p>
    <w:p w14:paraId="6958899C" w14:textId="373F832E" w:rsidR="00ED495F" w:rsidRDefault="00ED495F">
      <w:pPr>
        <w:pStyle w:val="TOC5"/>
        <w:rPr>
          <w:rFonts w:asciiTheme="minorHAnsi" w:eastAsiaTheme="minorEastAsia" w:hAnsiTheme="minorHAnsi" w:cstheme="minorBidi"/>
          <w:noProof/>
          <w:sz w:val="22"/>
          <w:szCs w:val="22"/>
          <w:lang w:eastAsia="en-GB"/>
        </w:rPr>
      </w:pPr>
      <w:r w:rsidRPr="00C23B87">
        <w:rPr>
          <w:rFonts w:cs="Arial"/>
          <w:noProof/>
        </w:rPr>
        <w:t>6.1.3.3.3</w:t>
      </w:r>
      <w:r>
        <w:rPr>
          <w:rFonts w:asciiTheme="minorHAnsi" w:eastAsiaTheme="minorEastAsia" w:hAnsiTheme="minorHAnsi" w:cstheme="minorBidi"/>
          <w:noProof/>
          <w:sz w:val="22"/>
          <w:szCs w:val="22"/>
          <w:lang w:eastAsia="en-GB"/>
        </w:rPr>
        <w:tab/>
      </w:r>
      <w:r w:rsidRPr="00C23B87">
        <w:rPr>
          <w:rFonts w:cs="Arial"/>
          <w:noProof/>
        </w:rPr>
        <w:t>Resource Standard Methods</w:t>
      </w:r>
      <w:r>
        <w:rPr>
          <w:noProof/>
        </w:rPr>
        <w:tab/>
      </w:r>
      <w:r>
        <w:rPr>
          <w:noProof/>
        </w:rPr>
        <w:fldChar w:fldCharType="begin" w:fldLock="1"/>
      </w:r>
      <w:r>
        <w:rPr>
          <w:noProof/>
        </w:rPr>
        <w:instrText xml:space="preserve"> PAGEREF _Toc106632444 \h </w:instrText>
      </w:r>
      <w:r>
        <w:rPr>
          <w:noProof/>
        </w:rPr>
      </w:r>
      <w:r>
        <w:rPr>
          <w:noProof/>
        </w:rPr>
        <w:fldChar w:fldCharType="separate"/>
      </w:r>
      <w:r>
        <w:rPr>
          <w:noProof/>
        </w:rPr>
        <w:t>92</w:t>
      </w:r>
      <w:r>
        <w:rPr>
          <w:noProof/>
        </w:rPr>
        <w:fldChar w:fldCharType="end"/>
      </w:r>
    </w:p>
    <w:p w14:paraId="04A421FB" w14:textId="187EDAE5" w:rsidR="00ED495F" w:rsidRDefault="00ED495F">
      <w:pPr>
        <w:pStyle w:val="TOC6"/>
        <w:rPr>
          <w:rFonts w:asciiTheme="minorHAnsi" w:eastAsiaTheme="minorEastAsia" w:hAnsiTheme="minorHAnsi" w:cstheme="minorBidi"/>
          <w:noProof/>
          <w:sz w:val="22"/>
          <w:szCs w:val="22"/>
          <w:lang w:eastAsia="en-GB"/>
        </w:rPr>
      </w:pPr>
      <w:r>
        <w:rPr>
          <w:noProof/>
        </w:rPr>
        <w:t>6.1.3.3.3.1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_Toc106632445 \h </w:instrText>
      </w:r>
      <w:r>
        <w:rPr>
          <w:noProof/>
        </w:rPr>
      </w:r>
      <w:r>
        <w:rPr>
          <w:noProof/>
        </w:rPr>
        <w:fldChar w:fldCharType="separate"/>
      </w:r>
      <w:r>
        <w:rPr>
          <w:noProof/>
        </w:rPr>
        <w:t>92</w:t>
      </w:r>
      <w:r>
        <w:rPr>
          <w:noProof/>
        </w:rPr>
        <w:fldChar w:fldCharType="end"/>
      </w:r>
    </w:p>
    <w:p w14:paraId="27B85AC6" w14:textId="694191A9" w:rsidR="00ED495F" w:rsidRDefault="00ED495F">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_Toc106632446 \h </w:instrText>
      </w:r>
      <w:r>
        <w:rPr>
          <w:noProof/>
        </w:rPr>
      </w:r>
      <w:r>
        <w:rPr>
          <w:noProof/>
        </w:rPr>
        <w:fldChar w:fldCharType="separate"/>
      </w:r>
      <w:r>
        <w:rPr>
          <w:noProof/>
        </w:rPr>
        <w:t>93</w:t>
      </w:r>
      <w:r>
        <w:rPr>
          <w:noProof/>
        </w:rPr>
        <w:fldChar w:fldCharType="end"/>
      </w:r>
    </w:p>
    <w:p w14:paraId="667F276F" w14:textId="60243CD2" w:rsidR="00ED495F" w:rsidRDefault="00ED495F">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N1N2 Individual Subscription</w:t>
      </w:r>
      <w:r>
        <w:rPr>
          <w:noProof/>
        </w:rPr>
        <w:tab/>
      </w:r>
      <w:r>
        <w:rPr>
          <w:noProof/>
        </w:rPr>
        <w:fldChar w:fldCharType="begin" w:fldLock="1"/>
      </w:r>
      <w:r>
        <w:rPr>
          <w:noProof/>
        </w:rPr>
        <w:instrText xml:space="preserve"> PAGEREF _Toc106632447 \h </w:instrText>
      </w:r>
      <w:r>
        <w:rPr>
          <w:noProof/>
        </w:rPr>
      </w:r>
      <w:r>
        <w:rPr>
          <w:noProof/>
        </w:rPr>
        <w:fldChar w:fldCharType="separate"/>
      </w:r>
      <w:r>
        <w:rPr>
          <w:noProof/>
        </w:rPr>
        <w:t>94</w:t>
      </w:r>
      <w:r>
        <w:rPr>
          <w:noProof/>
        </w:rPr>
        <w:fldChar w:fldCharType="end"/>
      </w:r>
    </w:p>
    <w:p w14:paraId="3718AE6F" w14:textId="63094E34" w:rsidR="00ED495F" w:rsidRDefault="00ED495F">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_Toc106632448 \h </w:instrText>
      </w:r>
      <w:r>
        <w:rPr>
          <w:noProof/>
        </w:rPr>
      </w:r>
      <w:r>
        <w:rPr>
          <w:noProof/>
        </w:rPr>
        <w:fldChar w:fldCharType="separate"/>
      </w:r>
      <w:r>
        <w:rPr>
          <w:noProof/>
        </w:rPr>
        <w:t>94</w:t>
      </w:r>
      <w:r>
        <w:rPr>
          <w:noProof/>
        </w:rPr>
        <w:fldChar w:fldCharType="end"/>
      </w:r>
    </w:p>
    <w:p w14:paraId="48E89B63" w14:textId="2606B1C4" w:rsidR="00ED495F" w:rsidRDefault="00ED495F">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_Toc106632449 \h </w:instrText>
      </w:r>
      <w:r>
        <w:rPr>
          <w:noProof/>
        </w:rPr>
      </w:r>
      <w:r>
        <w:rPr>
          <w:noProof/>
        </w:rPr>
        <w:fldChar w:fldCharType="separate"/>
      </w:r>
      <w:r>
        <w:rPr>
          <w:noProof/>
        </w:rPr>
        <w:t>94</w:t>
      </w:r>
      <w:r>
        <w:rPr>
          <w:noProof/>
        </w:rPr>
        <w:fldChar w:fldCharType="end"/>
      </w:r>
    </w:p>
    <w:p w14:paraId="1E9DEE3F" w14:textId="76A9D231" w:rsidR="00ED495F" w:rsidRDefault="00ED495F">
      <w:pPr>
        <w:pStyle w:val="TOC5"/>
        <w:rPr>
          <w:rFonts w:asciiTheme="minorHAnsi" w:eastAsiaTheme="minorEastAsia" w:hAnsiTheme="minorHAnsi" w:cstheme="minorBidi"/>
          <w:noProof/>
          <w:sz w:val="22"/>
          <w:szCs w:val="22"/>
          <w:lang w:eastAsia="en-GB"/>
        </w:rPr>
      </w:pPr>
      <w:r w:rsidRPr="00C23B87">
        <w:rPr>
          <w:rFonts w:cs="Arial"/>
          <w:noProof/>
        </w:rPr>
        <w:lastRenderedPageBreak/>
        <w:t>6.1.3.4.3</w:t>
      </w:r>
      <w:r>
        <w:rPr>
          <w:rFonts w:asciiTheme="minorHAnsi" w:eastAsiaTheme="minorEastAsia" w:hAnsiTheme="minorHAnsi" w:cstheme="minorBidi"/>
          <w:noProof/>
          <w:sz w:val="22"/>
          <w:szCs w:val="22"/>
          <w:lang w:eastAsia="en-GB"/>
        </w:rPr>
        <w:tab/>
      </w:r>
      <w:r w:rsidRPr="00C23B87">
        <w:rPr>
          <w:rFonts w:cs="Arial"/>
          <w:noProof/>
        </w:rPr>
        <w:t>Resource Standard Methods</w:t>
      </w:r>
      <w:r>
        <w:rPr>
          <w:noProof/>
        </w:rPr>
        <w:tab/>
      </w:r>
      <w:r>
        <w:rPr>
          <w:noProof/>
        </w:rPr>
        <w:fldChar w:fldCharType="begin" w:fldLock="1"/>
      </w:r>
      <w:r>
        <w:rPr>
          <w:noProof/>
        </w:rPr>
        <w:instrText xml:space="preserve"> PAGEREF _Toc106632450 \h </w:instrText>
      </w:r>
      <w:r>
        <w:rPr>
          <w:noProof/>
        </w:rPr>
      </w:r>
      <w:r>
        <w:rPr>
          <w:noProof/>
        </w:rPr>
        <w:fldChar w:fldCharType="separate"/>
      </w:r>
      <w:r>
        <w:rPr>
          <w:noProof/>
        </w:rPr>
        <w:t>94</w:t>
      </w:r>
      <w:r>
        <w:rPr>
          <w:noProof/>
        </w:rPr>
        <w:fldChar w:fldCharType="end"/>
      </w:r>
    </w:p>
    <w:p w14:paraId="2BC9B317" w14:textId="5528AE12" w:rsidR="00ED495F" w:rsidRDefault="00ED495F">
      <w:pPr>
        <w:pStyle w:val="TOC6"/>
        <w:rPr>
          <w:rFonts w:asciiTheme="minorHAnsi" w:eastAsiaTheme="minorEastAsia" w:hAnsiTheme="minorHAnsi" w:cstheme="minorBidi"/>
          <w:noProof/>
          <w:sz w:val="22"/>
          <w:szCs w:val="22"/>
          <w:lang w:eastAsia="en-GB"/>
        </w:rPr>
      </w:pPr>
      <w:r>
        <w:rPr>
          <w:noProof/>
        </w:rPr>
        <w:t>6.1.3.4.3.1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_Toc106632451 \h </w:instrText>
      </w:r>
      <w:r>
        <w:rPr>
          <w:noProof/>
        </w:rPr>
      </w:r>
      <w:r>
        <w:rPr>
          <w:noProof/>
        </w:rPr>
        <w:fldChar w:fldCharType="separate"/>
      </w:r>
      <w:r>
        <w:rPr>
          <w:noProof/>
        </w:rPr>
        <w:t>94</w:t>
      </w:r>
      <w:r>
        <w:rPr>
          <w:noProof/>
        </w:rPr>
        <w:fldChar w:fldCharType="end"/>
      </w:r>
    </w:p>
    <w:p w14:paraId="73E848C7" w14:textId="02A9C22F" w:rsidR="00ED495F" w:rsidRDefault="00ED495F">
      <w:pPr>
        <w:pStyle w:val="TOC5"/>
        <w:rPr>
          <w:rFonts w:asciiTheme="minorHAnsi" w:eastAsiaTheme="minorEastAsia" w:hAnsiTheme="minorHAnsi" w:cstheme="minorBidi"/>
          <w:noProof/>
          <w:sz w:val="22"/>
          <w:szCs w:val="22"/>
          <w:lang w:eastAsia="en-GB"/>
        </w:rPr>
      </w:pPr>
      <w:r>
        <w:rPr>
          <w:noProof/>
        </w:rPr>
        <w:t>6.1.3.4.4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_Toc106632452 \h </w:instrText>
      </w:r>
      <w:r>
        <w:rPr>
          <w:noProof/>
        </w:rPr>
      </w:r>
      <w:r>
        <w:rPr>
          <w:noProof/>
        </w:rPr>
        <w:fldChar w:fldCharType="separate"/>
      </w:r>
      <w:r>
        <w:rPr>
          <w:noProof/>
        </w:rPr>
        <w:t>95</w:t>
      </w:r>
      <w:r>
        <w:rPr>
          <w:noProof/>
        </w:rPr>
        <w:fldChar w:fldCharType="end"/>
      </w:r>
    </w:p>
    <w:p w14:paraId="313CE8D0" w14:textId="0397F507" w:rsidR="00ED495F" w:rsidRDefault="00ED495F">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_Toc106632453 \h </w:instrText>
      </w:r>
      <w:r>
        <w:rPr>
          <w:noProof/>
        </w:rPr>
      </w:r>
      <w:r>
        <w:rPr>
          <w:noProof/>
        </w:rPr>
        <w:fldChar w:fldCharType="separate"/>
      </w:r>
      <w:r>
        <w:rPr>
          <w:noProof/>
        </w:rPr>
        <w:t>95</w:t>
      </w:r>
      <w:r>
        <w:rPr>
          <w:noProof/>
        </w:rPr>
        <w:fldChar w:fldCharType="end"/>
      </w:r>
    </w:p>
    <w:p w14:paraId="08BC4A68" w14:textId="2618B854" w:rsidR="00ED495F" w:rsidRDefault="00ED495F">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_Toc106632454 \h </w:instrText>
      </w:r>
      <w:r>
        <w:rPr>
          <w:noProof/>
        </w:rPr>
      </w:r>
      <w:r>
        <w:rPr>
          <w:noProof/>
        </w:rPr>
        <w:fldChar w:fldCharType="separate"/>
      </w:r>
      <w:r>
        <w:rPr>
          <w:noProof/>
        </w:rPr>
        <w:t>95</w:t>
      </w:r>
      <w:r>
        <w:rPr>
          <w:noProof/>
        </w:rPr>
        <w:fldChar w:fldCharType="end"/>
      </w:r>
    </w:p>
    <w:p w14:paraId="3A7F3F43" w14:textId="349638CB" w:rsidR="00ED495F" w:rsidRDefault="00ED495F">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_Toc106632455 \h </w:instrText>
      </w:r>
      <w:r>
        <w:rPr>
          <w:noProof/>
        </w:rPr>
      </w:r>
      <w:r>
        <w:rPr>
          <w:noProof/>
        </w:rPr>
        <w:fldChar w:fldCharType="separate"/>
      </w:r>
      <w:r>
        <w:rPr>
          <w:noProof/>
        </w:rPr>
        <w:t>95</w:t>
      </w:r>
      <w:r>
        <w:rPr>
          <w:noProof/>
        </w:rPr>
        <w:fldChar w:fldCharType="end"/>
      </w:r>
    </w:p>
    <w:p w14:paraId="3EAAD21E" w14:textId="68FB6C07" w:rsidR="00ED495F" w:rsidRDefault="00ED495F">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_Toc106632456 \h </w:instrText>
      </w:r>
      <w:r>
        <w:rPr>
          <w:noProof/>
        </w:rPr>
      </w:r>
      <w:r>
        <w:rPr>
          <w:noProof/>
        </w:rPr>
        <w:fldChar w:fldCharType="separate"/>
      </w:r>
      <w:r>
        <w:rPr>
          <w:noProof/>
        </w:rPr>
        <w:t>96</w:t>
      </w:r>
      <w:r>
        <w:rPr>
          <w:noProof/>
        </w:rPr>
        <w:fldChar w:fldCharType="end"/>
      </w:r>
    </w:p>
    <w:p w14:paraId="3A4BAE80" w14:textId="173CFD13" w:rsidR="00ED495F" w:rsidRDefault="00ED495F">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_Toc106632457 \h </w:instrText>
      </w:r>
      <w:r>
        <w:rPr>
          <w:noProof/>
        </w:rPr>
      </w:r>
      <w:r>
        <w:rPr>
          <w:noProof/>
        </w:rPr>
        <w:fldChar w:fldCharType="separate"/>
      </w:r>
      <w:r>
        <w:rPr>
          <w:noProof/>
        </w:rPr>
        <w:t>96</w:t>
      </w:r>
      <w:r>
        <w:rPr>
          <w:noProof/>
        </w:rPr>
        <w:fldChar w:fldCharType="end"/>
      </w:r>
    </w:p>
    <w:p w14:paraId="04724A08" w14:textId="5B48AA3F" w:rsidR="00ED495F" w:rsidRDefault="00ED495F">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_Toc106632458 \h </w:instrText>
      </w:r>
      <w:r>
        <w:rPr>
          <w:noProof/>
        </w:rPr>
      </w:r>
      <w:r>
        <w:rPr>
          <w:noProof/>
        </w:rPr>
        <w:fldChar w:fldCharType="separate"/>
      </w:r>
      <w:r>
        <w:rPr>
          <w:noProof/>
        </w:rPr>
        <w:t>100</w:t>
      </w:r>
      <w:r>
        <w:rPr>
          <w:noProof/>
        </w:rPr>
        <w:fldChar w:fldCharType="end"/>
      </w:r>
    </w:p>
    <w:p w14:paraId="2F8ECD1B" w14:textId="6E28E3E2" w:rsidR="00ED495F" w:rsidRDefault="00ED495F">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_Toc106632459 \h </w:instrText>
      </w:r>
      <w:r>
        <w:rPr>
          <w:noProof/>
        </w:rPr>
      </w:r>
      <w:r>
        <w:rPr>
          <w:noProof/>
        </w:rPr>
        <w:fldChar w:fldCharType="separate"/>
      </w:r>
      <w:r>
        <w:rPr>
          <w:noProof/>
        </w:rPr>
        <w:t>100</w:t>
      </w:r>
      <w:r>
        <w:rPr>
          <w:noProof/>
        </w:rPr>
        <w:fldChar w:fldCharType="end"/>
      </w:r>
    </w:p>
    <w:p w14:paraId="145F4121" w14:textId="1CEA1AA4" w:rsidR="00ED495F" w:rsidRDefault="00ED495F">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_Toc106632460 \h </w:instrText>
      </w:r>
      <w:r>
        <w:rPr>
          <w:noProof/>
        </w:rPr>
      </w:r>
      <w:r>
        <w:rPr>
          <w:noProof/>
        </w:rPr>
        <w:fldChar w:fldCharType="separate"/>
      </w:r>
      <w:r>
        <w:rPr>
          <w:noProof/>
        </w:rPr>
        <w:t>100</w:t>
      </w:r>
      <w:r>
        <w:rPr>
          <w:noProof/>
        </w:rPr>
        <w:fldChar w:fldCharType="end"/>
      </w:r>
    </w:p>
    <w:p w14:paraId="25524AEF" w14:textId="16B182A0" w:rsidR="00ED495F" w:rsidRDefault="00ED495F">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_Toc106632461 \h </w:instrText>
      </w:r>
      <w:r>
        <w:rPr>
          <w:noProof/>
        </w:rPr>
      </w:r>
      <w:r>
        <w:rPr>
          <w:noProof/>
        </w:rPr>
        <w:fldChar w:fldCharType="separate"/>
      </w:r>
      <w:r>
        <w:rPr>
          <w:noProof/>
        </w:rPr>
        <w:t>100</w:t>
      </w:r>
      <w:r>
        <w:rPr>
          <w:noProof/>
        </w:rPr>
        <w:fldChar w:fldCharType="end"/>
      </w:r>
    </w:p>
    <w:p w14:paraId="61117249" w14:textId="5D913E60" w:rsidR="00ED495F" w:rsidRDefault="00ED495F">
      <w:pPr>
        <w:pStyle w:val="TOC6"/>
        <w:rPr>
          <w:rFonts w:asciiTheme="minorHAnsi" w:eastAsiaTheme="minorEastAsia" w:hAnsiTheme="minorHAnsi" w:cstheme="minorBidi"/>
          <w:noProof/>
          <w:sz w:val="22"/>
          <w:szCs w:val="22"/>
          <w:lang w:eastAsia="en-GB"/>
        </w:rPr>
      </w:pPr>
      <w:r>
        <w:rPr>
          <w:noProof/>
        </w:rPr>
        <w:t>6.1.3.6.3.1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_Toc106632462 \h </w:instrText>
      </w:r>
      <w:r>
        <w:rPr>
          <w:noProof/>
        </w:rPr>
      </w:r>
      <w:r>
        <w:rPr>
          <w:noProof/>
        </w:rPr>
        <w:fldChar w:fldCharType="separate"/>
      </w:r>
      <w:r>
        <w:rPr>
          <w:noProof/>
        </w:rPr>
        <w:t>100</w:t>
      </w:r>
      <w:r>
        <w:rPr>
          <w:noProof/>
        </w:rPr>
        <w:fldChar w:fldCharType="end"/>
      </w:r>
    </w:p>
    <w:p w14:paraId="755A54F3" w14:textId="0717C27F" w:rsidR="00ED495F" w:rsidRDefault="00ED495F">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_Toc106632463 \h </w:instrText>
      </w:r>
      <w:r>
        <w:rPr>
          <w:noProof/>
        </w:rPr>
      </w:r>
      <w:r>
        <w:rPr>
          <w:noProof/>
        </w:rPr>
        <w:fldChar w:fldCharType="separate"/>
      </w:r>
      <w:r>
        <w:rPr>
          <w:noProof/>
        </w:rPr>
        <w:t>102</w:t>
      </w:r>
      <w:r>
        <w:rPr>
          <w:noProof/>
        </w:rPr>
        <w:fldChar w:fldCharType="end"/>
      </w:r>
    </w:p>
    <w:p w14:paraId="2579E6D7" w14:textId="6C8535B4" w:rsidR="00ED495F" w:rsidRDefault="00ED495F">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_Toc106632464 \h </w:instrText>
      </w:r>
      <w:r>
        <w:rPr>
          <w:noProof/>
        </w:rPr>
      </w:r>
      <w:r>
        <w:rPr>
          <w:noProof/>
        </w:rPr>
        <w:fldChar w:fldCharType="separate"/>
      </w:r>
      <w:r>
        <w:rPr>
          <w:noProof/>
        </w:rPr>
        <w:t>102</w:t>
      </w:r>
      <w:r>
        <w:rPr>
          <w:noProof/>
        </w:rPr>
        <w:fldChar w:fldCharType="end"/>
      </w:r>
    </w:p>
    <w:p w14:paraId="5099839F" w14:textId="13C4EEFB" w:rsidR="00ED495F" w:rsidRDefault="00ED495F">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_Toc106632465 \h </w:instrText>
      </w:r>
      <w:r>
        <w:rPr>
          <w:noProof/>
        </w:rPr>
      </w:r>
      <w:r>
        <w:rPr>
          <w:noProof/>
        </w:rPr>
        <w:fldChar w:fldCharType="separate"/>
      </w:r>
      <w:r>
        <w:rPr>
          <w:noProof/>
        </w:rPr>
        <w:t>102</w:t>
      </w:r>
      <w:r>
        <w:rPr>
          <w:noProof/>
        </w:rPr>
        <w:fldChar w:fldCharType="end"/>
      </w:r>
    </w:p>
    <w:p w14:paraId="2C5B4979" w14:textId="25AB5F23" w:rsidR="00ED495F" w:rsidRDefault="00ED495F">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_Toc106632466 \h </w:instrText>
      </w:r>
      <w:r>
        <w:rPr>
          <w:noProof/>
        </w:rPr>
      </w:r>
      <w:r>
        <w:rPr>
          <w:noProof/>
        </w:rPr>
        <w:fldChar w:fldCharType="separate"/>
      </w:r>
      <w:r>
        <w:rPr>
          <w:noProof/>
        </w:rPr>
        <w:t>102</w:t>
      </w:r>
      <w:r>
        <w:rPr>
          <w:noProof/>
        </w:rPr>
        <w:fldChar w:fldCharType="end"/>
      </w:r>
    </w:p>
    <w:p w14:paraId="451E7136" w14:textId="2C379F04" w:rsidR="00ED495F" w:rsidRDefault="00ED495F">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lang w:eastAsia="zh-CN"/>
        </w:rPr>
        <w:t>DELETE</w:t>
      </w:r>
      <w:r>
        <w:rPr>
          <w:noProof/>
        </w:rPr>
        <w:tab/>
      </w:r>
      <w:r>
        <w:rPr>
          <w:noProof/>
        </w:rPr>
        <w:fldChar w:fldCharType="begin" w:fldLock="1"/>
      </w:r>
      <w:r>
        <w:rPr>
          <w:noProof/>
        </w:rPr>
        <w:instrText xml:space="preserve"> PAGEREF _Toc106632467 \h </w:instrText>
      </w:r>
      <w:r>
        <w:rPr>
          <w:noProof/>
        </w:rPr>
      </w:r>
      <w:r>
        <w:rPr>
          <w:noProof/>
        </w:rPr>
        <w:fldChar w:fldCharType="separate"/>
      </w:r>
      <w:r>
        <w:rPr>
          <w:noProof/>
        </w:rPr>
        <w:t>102</w:t>
      </w:r>
      <w:r>
        <w:rPr>
          <w:noProof/>
        </w:rPr>
        <w:fldChar w:fldCharType="end"/>
      </w:r>
    </w:p>
    <w:p w14:paraId="3BE9FEAE" w14:textId="3C7D8011" w:rsidR="00ED495F" w:rsidRDefault="00ED495F">
      <w:pPr>
        <w:pStyle w:val="TOC6"/>
        <w:rPr>
          <w:rFonts w:asciiTheme="minorHAnsi" w:eastAsiaTheme="minorEastAsia" w:hAnsiTheme="minorHAnsi" w:cstheme="minorBidi"/>
          <w:noProof/>
          <w:sz w:val="22"/>
          <w:szCs w:val="22"/>
          <w:lang w:eastAsia="en-GB"/>
        </w:rPr>
      </w:pPr>
      <w:r>
        <w:rPr>
          <w:noProof/>
        </w:rPr>
        <w:t>6.1.3.7.3.2</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_Toc106632468 \h </w:instrText>
      </w:r>
      <w:r>
        <w:rPr>
          <w:noProof/>
        </w:rPr>
      </w:r>
      <w:r>
        <w:rPr>
          <w:noProof/>
        </w:rPr>
        <w:fldChar w:fldCharType="separate"/>
      </w:r>
      <w:r>
        <w:rPr>
          <w:noProof/>
        </w:rPr>
        <w:t>103</w:t>
      </w:r>
      <w:r>
        <w:rPr>
          <w:noProof/>
        </w:rPr>
        <w:fldChar w:fldCharType="end"/>
      </w:r>
    </w:p>
    <w:p w14:paraId="1ADC3FCA" w14:textId="1A09FCF7" w:rsidR="00ED495F" w:rsidRDefault="00ED495F">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Non UE N2 Messages Collection</w:t>
      </w:r>
      <w:r>
        <w:rPr>
          <w:noProof/>
        </w:rPr>
        <w:tab/>
      </w:r>
      <w:r>
        <w:rPr>
          <w:noProof/>
        </w:rPr>
        <w:fldChar w:fldCharType="begin" w:fldLock="1"/>
      </w:r>
      <w:r>
        <w:rPr>
          <w:noProof/>
        </w:rPr>
        <w:instrText xml:space="preserve"> PAGEREF _Toc106632469 \h </w:instrText>
      </w:r>
      <w:r>
        <w:rPr>
          <w:noProof/>
        </w:rPr>
      </w:r>
      <w:r>
        <w:rPr>
          <w:noProof/>
        </w:rPr>
        <w:fldChar w:fldCharType="separate"/>
      </w:r>
      <w:r>
        <w:rPr>
          <w:noProof/>
        </w:rPr>
        <w:t>105</w:t>
      </w:r>
      <w:r>
        <w:rPr>
          <w:noProof/>
        </w:rPr>
        <w:fldChar w:fldCharType="end"/>
      </w:r>
    </w:p>
    <w:p w14:paraId="0E87F56A" w14:textId="1E975436" w:rsidR="00ED495F" w:rsidRDefault="00ED495F">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_Toc106632470 \h </w:instrText>
      </w:r>
      <w:r>
        <w:rPr>
          <w:noProof/>
        </w:rPr>
      </w:r>
      <w:r>
        <w:rPr>
          <w:noProof/>
        </w:rPr>
        <w:fldChar w:fldCharType="separate"/>
      </w:r>
      <w:r>
        <w:rPr>
          <w:noProof/>
        </w:rPr>
        <w:t>105</w:t>
      </w:r>
      <w:r>
        <w:rPr>
          <w:noProof/>
        </w:rPr>
        <w:fldChar w:fldCharType="end"/>
      </w:r>
    </w:p>
    <w:p w14:paraId="10DE8C7F" w14:textId="3139AA47" w:rsidR="00ED495F" w:rsidRDefault="00ED495F">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_Toc106632471 \h </w:instrText>
      </w:r>
      <w:r>
        <w:rPr>
          <w:noProof/>
        </w:rPr>
      </w:r>
      <w:r>
        <w:rPr>
          <w:noProof/>
        </w:rPr>
        <w:fldChar w:fldCharType="separate"/>
      </w:r>
      <w:r>
        <w:rPr>
          <w:noProof/>
        </w:rPr>
        <w:t>105</w:t>
      </w:r>
      <w:r>
        <w:rPr>
          <w:noProof/>
        </w:rPr>
        <w:fldChar w:fldCharType="end"/>
      </w:r>
    </w:p>
    <w:p w14:paraId="44C0A553" w14:textId="01ED21C2" w:rsidR="00ED495F" w:rsidRDefault="00ED495F">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_Toc106632472 \h </w:instrText>
      </w:r>
      <w:r>
        <w:rPr>
          <w:noProof/>
        </w:rPr>
      </w:r>
      <w:r>
        <w:rPr>
          <w:noProof/>
        </w:rPr>
        <w:fldChar w:fldCharType="separate"/>
      </w:r>
      <w:r>
        <w:rPr>
          <w:noProof/>
        </w:rPr>
        <w:t>105</w:t>
      </w:r>
      <w:r>
        <w:rPr>
          <w:noProof/>
        </w:rPr>
        <w:fldChar w:fldCharType="end"/>
      </w:r>
    </w:p>
    <w:p w14:paraId="2D933C0B" w14:textId="532C05B9" w:rsidR="00ED495F" w:rsidRDefault="00ED495F">
      <w:pPr>
        <w:pStyle w:val="TOC5"/>
        <w:rPr>
          <w:rFonts w:asciiTheme="minorHAnsi" w:eastAsiaTheme="minorEastAsia" w:hAnsiTheme="minorHAnsi" w:cstheme="minorBidi"/>
          <w:noProof/>
          <w:sz w:val="22"/>
          <w:szCs w:val="22"/>
          <w:lang w:eastAsia="en-GB"/>
        </w:rPr>
      </w:pPr>
      <w:r>
        <w:rPr>
          <w:noProof/>
        </w:rPr>
        <w:t>6.1.3.8.4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_Toc106632473 \h </w:instrText>
      </w:r>
      <w:r>
        <w:rPr>
          <w:noProof/>
        </w:rPr>
      </w:r>
      <w:r>
        <w:rPr>
          <w:noProof/>
        </w:rPr>
        <w:fldChar w:fldCharType="separate"/>
      </w:r>
      <w:r>
        <w:rPr>
          <w:noProof/>
        </w:rPr>
        <w:t>105</w:t>
      </w:r>
      <w:r>
        <w:rPr>
          <w:noProof/>
        </w:rPr>
        <w:fldChar w:fldCharType="end"/>
      </w:r>
    </w:p>
    <w:p w14:paraId="04733224" w14:textId="771687C6" w:rsidR="00ED495F" w:rsidRDefault="00ED495F">
      <w:pPr>
        <w:pStyle w:val="TOC6"/>
        <w:rPr>
          <w:rFonts w:asciiTheme="minorHAnsi" w:eastAsiaTheme="minorEastAsia" w:hAnsiTheme="minorHAnsi" w:cstheme="minorBidi"/>
          <w:noProof/>
          <w:sz w:val="22"/>
          <w:szCs w:val="22"/>
          <w:lang w:eastAsia="en-GB"/>
        </w:rPr>
      </w:pPr>
      <w:r>
        <w:rPr>
          <w:noProof/>
        </w:rPr>
        <w:t>6.1.3.8.4.1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_Toc106632474 \h </w:instrText>
      </w:r>
      <w:r>
        <w:rPr>
          <w:noProof/>
        </w:rPr>
      </w:r>
      <w:r>
        <w:rPr>
          <w:noProof/>
        </w:rPr>
        <w:fldChar w:fldCharType="separate"/>
      </w:r>
      <w:r>
        <w:rPr>
          <w:noProof/>
        </w:rPr>
        <w:t>105</w:t>
      </w:r>
      <w:r>
        <w:rPr>
          <w:noProof/>
        </w:rPr>
        <w:fldChar w:fldCharType="end"/>
      </w:r>
    </w:p>
    <w:p w14:paraId="52572EC6" w14:textId="167ED2D0" w:rsidR="00ED495F" w:rsidRDefault="00ED495F">
      <w:pPr>
        <w:pStyle w:val="TOC6"/>
        <w:rPr>
          <w:rFonts w:asciiTheme="minorHAnsi" w:eastAsiaTheme="minorEastAsia" w:hAnsiTheme="minorHAnsi" w:cstheme="minorBidi"/>
          <w:noProof/>
          <w:sz w:val="22"/>
          <w:szCs w:val="22"/>
          <w:lang w:eastAsia="en-GB"/>
        </w:rPr>
      </w:pPr>
      <w:r>
        <w:rPr>
          <w:noProof/>
        </w:rPr>
        <w:t>6.1.3.8.4.2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_Toc106632475 \h </w:instrText>
      </w:r>
      <w:r>
        <w:rPr>
          <w:noProof/>
        </w:rPr>
      </w:r>
      <w:r>
        <w:rPr>
          <w:noProof/>
        </w:rPr>
        <w:fldChar w:fldCharType="separate"/>
      </w:r>
      <w:r>
        <w:rPr>
          <w:noProof/>
        </w:rPr>
        <w:t>105</w:t>
      </w:r>
      <w:r>
        <w:rPr>
          <w:noProof/>
        </w:rPr>
        <w:fldChar w:fldCharType="end"/>
      </w:r>
    </w:p>
    <w:p w14:paraId="75AA3566" w14:textId="10CA6692" w:rsidR="00ED495F" w:rsidRDefault="00ED495F">
      <w:pPr>
        <w:pStyle w:val="TOC7"/>
        <w:rPr>
          <w:rFonts w:asciiTheme="minorHAnsi" w:eastAsiaTheme="minorEastAsia" w:hAnsiTheme="minorHAnsi" w:cstheme="minorBidi"/>
          <w:noProof/>
          <w:sz w:val="22"/>
          <w:szCs w:val="22"/>
          <w:lang w:eastAsia="en-GB"/>
        </w:rPr>
      </w:pPr>
      <w:r>
        <w:rPr>
          <w:noProof/>
        </w:rPr>
        <w:t>6.1.3.8.4.2.1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_Toc106632476 \h </w:instrText>
      </w:r>
      <w:r>
        <w:rPr>
          <w:noProof/>
        </w:rPr>
      </w:r>
      <w:r>
        <w:rPr>
          <w:noProof/>
        </w:rPr>
        <w:fldChar w:fldCharType="separate"/>
      </w:r>
      <w:r>
        <w:rPr>
          <w:noProof/>
        </w:rPr>
        <w:t>105</w:t>
      </w:r>
      <w:r>
        <w:rPr>
          <w:noProof/>
        </w:rPr>
        <w:fldChar w:fldCharType="end"/>
      </w:r>
    </w:p>
    <w:p w14:paraId="1DCF713C" w14:textId="4A76E996" w:rsidR="00ED495F" w:rsidRDefault="00ED495F">
      <w:pPr>
        <w:pStyle w:val="TOC7"/>
        <w:rPr>
          <w:rFonts w:asciiTheme="minorHAnsi" w:eastAsiaTheme="minorEastAsia" w:hAnsiTheme="minorHAnsi" w:cstheme="minorBidi"/>
          <w:noProof/>
          <w:sz w:val="22"/>
          <w:szCs w:val="22"/>
          <w:lang w:eastAsia="en-GB"/>
        </w:rPr>
      </w:pPr>
      <w:r>
        <w:rPr>
          <w:noProof/>
        </w:rPr>
        <w:t>6.1.3.8.4.2.2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_Toc106632477 \h </w:instrText>
      </w:r>
      <w:r>
        <w:rPr>
          <w:noProof/>
        </w:rPr>
      </w:r>
      <w:r>
        <w:rPr>
          <w:noProof/>
        </w:rPr>
        <w:fldChar w:fldCharType="separate"/>
      </w:r>
      <w:r>
        <w:rPr>
          <w:noProof/>
        </w:rPr>
        <w:t>105</w:t>
      </w:r>
      <w:r>
        <w:rPr>
          <w:noProof/>
        </w:rPr>
        <w:fldChar w:fldCharType="end"/>
      </w:r>
    </w:p>
    <w:p w14:paraId="3A37C2EB" w14:textId="66DFEFE0" w:rsidR="00ED495F" w:rsidRDefault="00ED495F">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Non UE N2 Messages Subscriptions Collection</w:t>
      </w:r>
      <w:r>
        <w:rPr>
          <w:noProof/>
        </w:rPr>
        <w:tab/>
      </w:r>
      <w:r>
        <w:rPr>
          <w:noProof/>
        </w:rPr>
        <w:fldChar w:fldCharType="begin" w:fldLock="1"/>
      </w:r>
      <w:r>
        <w:rPr>
          <w:noProof/>
        </w:rPr>
        <w:instrText xml:space="preserve"> PAGEREF _Toc106632478 \h </w:instrText>
      </w:r>
      <w:r>
        <w:rPr>
          <w:noProof/>
        </w:rPr>
      </w:r>
      <w:r>
        <w:rPr>
          <w:noProof/>
        </w:rPr>
        <w:fldChar w:fldCharType="separate"/>
      </w:r>
      <w:r>
        <w:rPr>
          <w:noProof/>
        </w:rPr>
        <w:t>107</w:t>
      </w:r>
      <w:r>
        <w:rPr>
          <w:noProof/>
        </w:rPr>
        <w:fldChar w:fldCharType="end"/>
      </w:r>
    </w:p>
    <w:p w14:paraId="083D8D16" w14:textId="3E1E0358" w:rsidR="00ED495F" w:rsidRDefault="00ED495F">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_Toc106632479 \h </w:instrText>
      </w:r>
      <w:r>
        <w:rPr>
          <w:noProof/>
        </w:rPr>
      </w:r>
      <w:r>
        <w:rPr>
          <w:noProof/>
        </w:rPr>
        <w:fldChar w:fldCharType="separate"/>
      </w:r>
      <w:r>
        <w:rPr>
          <w:noProof/>
        </w:rPr>
        <w:t>107</w:t>
      </w:r>
      <w:r>
        <w:rPr>
          <w:noProof/>
        </w:rPr>
        <w:fldChar w:fldCharType="end"/>
      </w:r>
    </w:p>
    <w:p w14:paraId="3C5A450E" w14:textId="6E3848C3" w:rsidR="00ED495F" w:rsidRDefault="00ED495F">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_Toc106632480 \h </w:instrText>
      </w:r>
      <w:r>
        <w:rPr>
          <w:noProof/>
        </w:rPr>
      </w:r>
      <w:r>
        <w:rPr>
          <w:noProof/>
        </w:rPr>
        <w:fldChar w:fldCharType="separate"/>
      </w:r>
      <w:r>
        <w:rPr>
          <w:noProof/>
        </w:rPr>
        <w:t>107</w:t>
      </w:r>
      <w:r>
        <w:rPr>
          <w:noProof/>
        </w:rPr>
        <w:fldChar w:fldCharType="end"/>
      </w:r>
    </w:p>
    <w:p w14:paraId="6E180F89" w14:textId="40DD9823" w:rsidR="00ED495F" w:rsidRDefault="00ED495F">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_Toc106632481 \h </w:instrText>
      </w:r>
      <w:r>
        <w:rPr>
          <w:noProof/>
        </w:rPr>
      </w:r>
      <w:r>
        <w:rPr>
          <w:noProof/>
        </w:rPr>
        <w:fldChar w:fldCharType="separate"/>
      </w:r>
      <w:r>
        <w:rPr>
          <w:noProof/>
        </w:rPr>
        <w:t>107</w:t>
      </w:r>
      <w:r>
        <w:rPr>
          <w:noProof/>
        </w:rPr>
        <w:fldChar w:fldCharType="end"/>
      </w:r>
    </w:p>
    <w:p w14:paraId="2C18F8BA" w14:textId="2EDBCB92" w:rsidR="00ED495F" w:rsidRDefault="00ED495F">
      <w:pPr>
        <w:pStyle w:val="TOC6"/>
        <w:rPr>
          <w:rFonts w:asciiTheme="minorHAnsi" w:eastAsiaTheme="minorEastAsia" w:hAnsiTheme="minorHAnsi" w:cstheme="minorBidi"/>
          <w:noProof/>
          <w:sz w:val="22"/>
          <w:szCs w:val="22"/>
          <w:lang w:eastAsia="en-GB"/>
        </w:rPr>
      </w:pPr>
      <w:r>
        <w:rPr>
          <w:noProof/>
        </w:rPr>
        <w:t>6.1.3.9.3.1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_Toc106632482 \h </w:instrText>
      </w:r>
      <w:r>
        <w:rPr>
          <w:noProof/>
        </w:rPr>
      </w:r>
      <w:r>
        <w:rPr>
          <w:noProof/>
        </w:rPr>
        <w:fldChar w:fldCharType="separate"/>
      </w:r>
      <w:r>
        <w:rPr>
          <w:noProof/>
        </w:rPr>
        <w:t>107</w:t>
      </w:r>
      <w:r>
        <w:rPr>
          <w:noProof/>
        </w:rPr>
        <w:fldChar w:fldCharType="end"/>
      </w:r>
    </w:p>
    <w:p w14:paraId="550AB815" w14:textId="3A83AAB7" w:rsidR="00ED495F" w:rsidRDefault="00ED495F">
      <w:pPr>
        <w:pStyle w:val="TOC5"/>
        <w:rPr>
          <w:rFonts w:asciiTheme="minorHAnsi" w:eastAsiaTheme="minorEastAsia" w:hAnsiTheme="minorHAnsi" w:cstheme="minorBidi"/>
          <w:noProof/>
          <w:sz w:val="22"/>
          <w:szCs w:val="22"/>
          <w:lang w:eastAsia="en-GB"/>
        </w:rPr>
      </w:pPr>
      <w:r>
        <w:rPr>
          <w:noProof/>
        </w:rPr>
        <w:t>6.1.3.9.4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_Toc106632483 \h </w:instrText>
      </w:r>
      <w:r>
        <w:rPr>
          <w:noProof/>
        </w:rPr>
      </w:r>
      <w:r>
        <w:rPr>
          <w:noProof/>
        </w:rPr>
        <w:fldChar w:fldCharType="separate"/>
      </w:r>
      <w:r>
        <w:rPr>
          <w:noProof/>
        </w:rPr>
        <w:t>108</w:t>
      </w:r>
      <w:r>
        <w:rPr>
          <w:noProof/>
        </w:rPr>
        <w:fldChar w:fldCharType="end"/>
      </w:r>
    </w:p>
    <w:p w14:paraId="1744E688" w14:textId="4E659E24" w:rsidR="00ED495F" w:rsidRDefault="00ED495F">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Non UE N2 Message Notification Individual Subscription</w:t>
      </w:r>
      <w:r>
        <w:rPr>
          <w:noProof/>
        </w:rPr>
        <w:tab/>
      </w:r>
      <w:r>
        <w:rPr>
          <w:noProof/>
        </w:rPr>
        <w:fldChar w:fldCharType="begin" w:fldLock="1"/>
      </w:r>
      <w:r>
        <w:rPr>
          <w:noProof/>
        </w:rPr>
        <w:instrText xml:space="preserve"> PAGEREF _Toc106632484 \h </w:instrText>
      </w:r>
      <w:r>
        <w:rPr>
          <w:noProof/>
        </w:rPr>
      </w:r>
      <w:r>
        <w:rPr>
          <w:noProof/>
        </w:rPr>
        <w:fldChar w:fldCharType="separate"/>
      </w:r>
      <w:r>
        <w:rPr>
          <w:noProof/>
        </w:rPr>
        <w:t>109</w:t>
      </w:r>
      <w:r>
        <w:rPr>
          <w:noProof/>
        </w:rPr>
        <w:fldChar w:fldCharType="end"/>
      </w:r>
    </w:p>
    <w:p w14:paraId="494CAE45" w14:textId="0E41C993" w:rsidR="00ED495F" w:rsidRDefault="00ED495F">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_Toc106632485 \h </w:instrText>
      </w:r>
      <w:r>
        <w:rPr>
          <w:noProof/>
        </w:rPr>
      </w:r>
      <w:r>
        <w:rPr>
          <w:noProof/>
        </w:rPr>
        <w:fldChar w:fldCharType="separate"/>
      </w:r>
      <w:r>
        <w:rPr>
          <w:noProof/>
        </w:rPr>
        <w:t>109</w:t>
      </w:r>
      <w:r>
        <w:rPr>
          <w:noProof/>
        </w:rPr>
        <w:fldChar w:fldCharType="end"/>
      </w:r>
    </w:p>
    <w:p w14:paraId="1DC6761E" w14:textId="4EED426C" w:rsidR="00ED495F" w:rsidRDefault="00ED495F">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_Toc106632486 \h </w:instrText>
      </w:r>
      <w:r>
        <w:rPr>
          <w:noProof/>
        </w:rPr>
      </w:r>
      <w:r>
        <w:rPr>
          <w:noProof/>
        </w:rPr>
        <w:fldChar w:fldCharType="separate"/>
      </w:r>
      <w:r>
        <w:rPr>
          <w:noProof/>
        </w:rPr>
        <w:t>109</w:t>
      </w:r>
      <w:r>
        <w:rPr>
          <w:noProof/>
        </w:rPr>
        <w:fldChar w:fldCharType="end"/>
      </w:r>
    </w:p>
    <w:p w14:paraId="61AE29B3" w14:textId="17405D34" w:rsidR="00ED495F" w:rsidRDefault="00ED495F">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_Toc106632487 \h </w:instrText>
      </w:r>
      <w:r>
        <w:rPr>
          <w:noProof/>
        </w:rPr>
      </w:r>
      <w:r>
        <w:rPr>
          <w:noProof/>
        </w:rPr>
        <w:fldChar w:fldCharType="separate"/>
      </w:r>
      <w:r>
        <w:rPr>
          <w:noProof/>
        </w:rPr>
        <w:t>109</w:t>
      </w:r>
      <w:r>
        <w:rPr>
          <w:noProof/>
        </w:rPr>
        <w:fldChar w:fldCharType="end"/>
      </w:r>
    </w:p>
    <w:p w14:paraId="718298D5" w14:textId="6D63BBAA" w:rsidR="00ED495F" w:rsidRDefault="00ED495F">
      <w:pPr>
        <w:pStyle w:val="TOC6"/>
        <w:rPr>
          <w:rFonts w:asciiTheme="minorHAnsi" w:eastAsiaTheme="minorEastAsia" w:hAnsiTheme="minorHAnsi" w:cstheme="minorBidi"/>
          <w:noProof/>
          <w:sz w:val="22"/>
          <w:szCs w:val="22"/>
          <w:lang w:eastAsia="en-GB"/>
        </w:rPr>
      </w:pPr>
      <w:r>
        <w:rPr>
          <w:noProof/>
        </w:rPr>
        <w:t>6.1.3.10.3.1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_Toc106632488 \h </w:instrText>
      </w:r>
      <w:r>
        <w:rPr>
          <w:noProof/>
        </w:rPr>
      </w:r>
      <w:r>
        <w:rPr>
          <w:noProof/>
        </w:rPr>
        <w:fldChar w:fldCharType="separate"/>
      </w:r>
      <w:r>
        <w:rPr>
          <w:noProof/>
        </w:rPr>
        <w:t>109</w:t>
      </w:r>
      <w:r>
        <w:rPr>
          <w:noProof/>
        </w:rPr>
        <w:fldChar w:fldCharType="end"/>
      </w:r>
    </w:p>
    <w:p w14:paraId="3A2E174B" w14:textId="2DDA4EC1" w:rsidR="00ED495F" w:rsidRDefault="00ED495F">
      <w:pPr>
        <w:pStyle w:val="TOC5"/>
        <w:rPr>
          <w:rFonts w:asciiTheme="minorHAnsi" w:eastAsiaTheme="minorEastAsia" w:hAnsiTheme="minorHAnsi" w:cstheme="minorBidi"/>
          <w:noProof/>
          <w:sz w:val="22"/>
          <w:szCs w:val="22"/>
          <w:lang w:eastAsia="en-GB"/>
        </w:rPr>
      </w:pPr>
      <w:r>
        <w:rPr>
          <w:noProof/>
        </w:rPr>
        <w:t>6.1.3.10.4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_Toc106632489 \h </w:instrText>
      </w:r>
      <w:r>
        <w:rPr>
          <w:noProof/>
        </w:rPr>
      </w:r>
      <w:r>
        <w:rPr>
          <w:noProof/>
        </w:rPr>
        <w:fldChar w:fldCharType="separate"/>
      </w:r>
      <w:r>
        <w:rPr>
          <w:noProof/>
        </w:rPr>
        <w:t>110</w:t>
      </w:r>
      <w:r>
        <w:rPr>
          <w:noProof/>
        </w:rPr>
        <w:fldChar w:fldCharType="end"/>
      </w:r>
    </w:p>
    <w:p w14:paraId="15407217" w14:textId="24772CCB" w:rsidR="00ED495F" w:rsidRDefault="00ED495F">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_Toc106632490 \h </w:instrText>
      </w:r>
      <w:r>
        <w:rPr>
          <w:noProof/>
        </w:rPr>
      </w:r>
      <w:r>
        <w:rPr>
          <w:noProof/>
        </w:rPr>
        <w:fldChar w:fldCharType="separate"/>
      </w:r>
      <w:r>
        <w:rPr>
          <w:noProof/>
        </w:rPr>
        <w:t>110</w:t>
      </w:r>
      <w:r>
        <w:rPr>
          <w:noProof/>
        </w:rPr>
        <w:fldChar w:fldCharType="end"/>
      </w:r>
    </w:p>
    <w:p w14:paraId="646587AA" w14:textId="0F352350" w:rsidR="00ED495F" w:rsidRDefault="00ED495F">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_Toc106632491 \h </w:instrText>
      </w:r>
      <w:r>
        <w:rPr>
          <w:noProof/>
        </w:rPr>
      </w:r>
      <w:r>
        <w:rPr>
          <w:noProof/>
        </w:rPr>
        <w:fldChar w:fldCharType="separate"/>
      </w:r>
      <w:r>
        <w:rPr>
          <w:noProof/>
        </w:rPr>
        <w:t>110</w:t>
      </w:r>
      <w:r>
        <w:rPr>
          <w:noProof/>
        </w:rPr>
        <w:fldChar w:fldCharType="end"/>
      </w:r>
    </w:p>
    <w:p w14:paraId="26125E26" w14:textId="5FCCB58A" w:rsidR="00ED495F" w:rsidRDefault="00ED495F">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_Toc106632492 \h </w:instrText>
      </w:r>
      <w:r>
        <w:rPr>
          <w:noProof/>
        </w:rPr>
      </w:r>
      <w:r>
        <w:rPr>
          <w:noProof/>
        </w:rPr>
        <w:fldChar w:fldCharType="separate"/>
      </w:r>
      <w:r>
        <w:rPr>
          <w:noProof/>
        </w:rPr>
        <w:t>110</w:t>
      </w:r>
      <w:r>
        <w:rPr>
          <w:noProof/>
        </w:rPr>
        <w:fldChar w:fldCharType="end"/>
      </w:r>
    </w:p>
    <w:p w14:paraId="29B2A608" w14:textId="429F78E9" w:rsidR="00ED495F" w:rsidRDefault="00ED495F">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AMF Status Change Notification</w:t>
      </w:r>
      <w:r>
        <w:rPr>
          <w:noProof/>
        </w:rPr>
        <w:tab/>
      </w:r>
      <w:r>
        <w:rPr>
          <w:noProof/>
        </w:rPr>
        <w:fldChar w:fldCharType="begin" w:fldLock="1"/>
      </w:r>
      <w:r>
        <w:rPr>
          <w:noProof/>
        </w:rPr>
        <w:instrText xml:space="preserve"> PAGEREF _Toc106632493 \h </w:instrText>
      </w:r>
      <w:r>
        <w:rPr>
          <w:noProof/>
        </w:rPr>
      </w:r>
      <w:r>
        <w:rPr>
          <w:noProof/>
        </w:rPr>
        <w:fldChar w:fldCharType="separate"/>
      </w:r>
      <w:r>
        <w:rPr>
          <w:noProof/>
        </w:rPr>
        <w:t>111</w:t>
      </w:r>
      <w:r>
        <w:rPr>
          <w:noProof/>
        </w:rPr>
        <w:fldChar w:fldCharType="end"/>
      </w:r>
    </w:p>
    <w:p w14:paraId="45984CA9" w14:textId="285272C3" w:rsidR="00ED495F" w:rsidRDefault="00ED495F">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_Toc106632494 \h </w:instrText>
      </w:r>
      <w:r>
        <w:rPr>
          <w:noProof/>
        </w:rPr>
      </w:r>
      <w:r>
        <w:rPr>
          <w:noProof/>
        </w:rPr>
        <w:fldChar w:fldCharType="separate"/>
      </w:r>
      <w:r>
        <w:rPr>
          <w:noProof/>
        </w:rPr>
        <w:t>111</w:t>
      </w:r>
      <w:r>
        <w:rPr>
          <w:noProof/>
        </w:rPr>
        <w:fldChar w:fldCharType="end"/>
      </w:r>
    </w:p>
    <w:p w14:paraId="7EC1BB5E" w14:textId="0112412E" w:rsidR="00ED495F" w:rsidRDefault="00ED495F">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_Toc106632495 \h </w:instrText>
      </w:r>
      <w:r>
        <w:rPr>
          <w:noProof/>
        </w:rPr>
      </w:r>
      <w:r>
        <w:rPr>
          <w:noProof/>
        </w:rPr>
        <w:fldChar w:fldCharType="separate"/>
      </w:r>
      <w:r>
        <w:rPr>
          <w:noProof/>
        </w:rPr>
        <w:t>111</w:t>
      </w:r>
      <w:r>
        <w:rPr>
          <w:noProof/>
        </w:rPr>
        <w:fldChar w:fldCharType="end"/>
      </w:r>
    </w:p>
    <w:p w14:paraId="693E0C64" w14:textId="1E15E5E2" w:rsidR="00ED495F" w:rsidRDefault="00ED495F">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_Toc106632496 \h </w:instrText>
      </w:r>
      <w:r>
        <w:rPr>
          <w:noProof/>
        </w:rPr>
      </w:r>
      <w:r>
        <w:rPr>
          <w:noProof/>
        </w:rPr>
        <w:fldChar w:fldCharType="separate"/>
      </w:r>
      <w:r>
        <w:rPr>
          <w:noProof/>
        </w:rPr>
        <w:t>111</w:t>
      </w:r>
      <w:r>
        <w:rPr>
          <w:noProof/>
        </w:rPr>
        <w:fldChar w:fldCharType="end"/>
      </w:r>
    </w:p>
    <w:p w14:paraId="0C6E534A" w14:textId="2F1035C5" w:rsidR="00ED495F" w:rsidRDefault="00ED495F">
      <w:pPr>
        <w:pStyle w:val="TOC6"/>
        <w:rPr>
          <w:rFonts w:asciiTheme="minorHAnsi" w:eastAsiaTheme="minorEastAsia" w:hAnsiTheme="minorHAnsi" w:cstheme="minorBidi"/>
          <w:noProof/>
          <w:sz w:val="22"/>
          <w:szCs w:val="22"/>
          <w:lang w:eastAsia="en-GB"/>
        </w:rPr>
      </w:pPr>
      <w:r>
        <w:rPr>
          <w:noProof/>
        </w:rPr>
        <w:t>6.1.5.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_Toc106632497 \h </w:instrText>
      </w:r>
      <w:r>
        <w:rPr>
          <w:noProof/>
        </w:rPr>
      </w:r>
      <w:r>
        <w:rPr>
          <w:noProof/>
        </w:rPr>
        <w:fldChar w:fldCharType="separate"/>
      </w:r>
      <w:r>
        <w:rPr>
          <w:noProof/>
        </w:rPr>
        <w:t>111</w:t>
      </w:r>
      <w:r>
        <w:rPr>
          <w:noProof/>
        </w:rPr>
        <w:fldChar w:fldCharType="end"/>
      </w:r>
    </w:p>
    <w:p w14:paraId="7F7DF421" w14:textId="0EE3031E" w:rsidR="00ED495F" w:rsidRDefault="00ED495F">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Non UE N2 Information Notification</w:t>
      </w:r>
      <w:r>
        <w:rPr>
          <w:noProof/>
        </w:rPr>
        <w:tab/>
      </w:r>
      <w:r>
        <w:rPr>
          <w:noProof/>
        </w:rPr>
        <w:fldChar w:fldCharType="begin" w:fldLock="1"/>
      </w:r>
      <w:r>
        <w:rPr>
          <w:noProof/>
        </w:rPr>
        <w:instrText xml:space="preserve"> PAGEREF _Toc106632498 \h </w:instrText>
      </w:r>
      <w:r>
        <w:rPr>
          <w:noProof/>
        </w:rPr>
      </w:r>
      <w:r>
        <w:rPr>
          <w:noProof/>
        </w:rPr>
        <w:fldChar w:fldCharType="separate"/>
      </w:r>
      <w:r>
        <w:rPr>
          <w:noProof/>
        </w:rPr>
        <w:t>112</w:t>
      </w:r>
      <w:r>
        <w:rPr>
          <w:noProof/>
        </w:rPr>
        <w:fldChar w:fldCharType="end"/>
      </w:r>
    </w:p>
    <w:p w14:paraId="1E0B8350" w14:textId="67F1F32A" w:rsidR="00ED495F" w:rsidRDefault="00ED495F">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_Toc106632499 \h </w:instrText>
      </w:r>
      <w:r>
        <w:rPr>
          <w:noProof/>
        </w:rPr>
      </w:r>
      <w:r>
        <w:rPr>
          <w:noProof/>
        </w:rPr>
        <w:fldChar w:fldCharType="separate"/>
      </w:r>
      <w:r>
        <w:rPr>
          <w:noProof/>
        </w:rPr>
        <w:t>112</w:t>
      </w:r>
      <w:r>
        <w:rPr>
          <w:noProof/>
        </w:rPr>
        <w:fldChar w:fldCharType="end"/>
      </w:r>
    </w:p>
    <w:p w14:paraId="3AB94823" w14:textId="50095E60" w:rsidR="00ED495F" w:rsidRDefault="00ED495F">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_Toc106632500 \h </w:instrText>
      </w:r>
      <w:r>
        <w:rPr>
          <w:noProof/>
        </w:rPr>
      </w:r>
      <w:r>
        <w:rPr>
          <w:noProof/>
        </w:rPr>
        <w:fldChar w:fldCharType="separate"/>
      </w:r>
      <w:r>
        <w:rPr>
          <w:noProof/>
        </w:rPr>
        <w:t>112</w:t>
      </w:r>
      <w:r>
        <w:rPr>
          <w:noProof/>
        </w:rPr>
        <w:fldChar w:fldCharType="end"/>
      </w:r>
    </w:p>
    <w:p w14:paraId="711149C4" w14:textId="1CB1581F" w:rsidR="00ED495F" w:rsidRDefault="00ED495F">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_Toc106632501 \h </w:instrText>
      </w:r>
      <w:r>
        <w:rPr>
          <w:noProof/>
        </w:rPr>
      </w:r>
      <w:r>
        <w:rPr>
          <w:noProof/>
        </w:rPr>
        <w:fldChar w:fldCharType="separate"/>
      </w:r>
      <w:r>
        <w:rPr>
          <w:noProof/>
        </w:rPr>
        <w:t>113</w:t>
      </w:r>
      <w:r>
        <w:rPr>
          <w:noProof/>
        </w:rPr>
        <w:fldChar w:fldCharType="end"/>
      </w:r>
    </w:p>
    <w:p w14:paraId="3F47E95A" w14:textId="7CDE0E08" w:rsidR="00ED495F" w:rsidRDefault="00ED495F">
      <w:pPr>
        <w:pStyle w:val="TOC6"/>
        <w:rPr>
          <w:rFonts w:asciiTheme="minorHAnsi" w:eastAsiaTheme="minorEastAsia" w:hAnsiTheme="minorHAnsi" w:cstheme="minorBidi"/>
          <w:noProof/>
          <w:sz w:val="22"/>
          <w:szCs w:val="22"/>
          <w:lang w:eastAsia="en-GB"/>
        </w:rPr>
      </w:pPr>
      <w:r>
        <w:rPr>
          <w:noProof/>
        </w:rPr>
        <w:t>6.1.5.</w:t>
      </w:r>
      <w:r>
        <w:rPr>
          <w:noProof/>
          <w:lang w:eastAsia="zh-CN"/>
        </w:rPr>
        <w:t>3</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_Toc106632502 \h </w:instrText>
      </w:r>
      <w:r>
        <w:rPr>
          <w:noProof/>
        </w:rPr>
      </w:r>
      <w:r>
        <w:rPr>
          <w:noProof/>
        </w:rPr>
        <w:fldChar w:fldCharType="separate"/>
      </w:r>
      <w:r>
        <w:rPr>
          <w:noProof/>
        </w:rPr>
        <w:t>113</w:t>
      </w:r>
      <w:r>
        <w:rPr>
          <w:noProof/>
        </w:rPr>
        <w:fldChar w:fldCharType="end"/>
      </w:r>
    </w:p>
    <w:p w14:paraId="44CFF2FE" w14:textId="32A54597" w:rsidR="00ED495F" w:rsidRDefault="00ED495F">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N1 Message Notification</w:t>
      </w:r>
      <w:r>
        <w:rPr>
          <w:noProof/>
        </w:rPr>
        <w:tab/>
      </w:r>
      <w:r>
        <w:rPr>
          <w:noProof/>
        </w:rPr>
        <w:fldChar w:fldCharType="begin" w:fldLock="1"/>
      </w:r>
      <w:r>
        <w:rPr>
          <w:noProof/>
        </w:rPr>
        <w:instrText xml:space="preserve"> PAGEREF _Toc106632503 \h </w:instrText>
      </w:r>
      <w:r>
        <w:rPr>
          <w:noProof/>
        </w:rPr>
      </w:r>
      <w:r>
        <w:rPr>
          <w:noProof/>
        </w:rPr>
        <w:fldChar w:fldCharType="separate"/>
      </w:r>
      <w:r>
        <w:rPr>
          <w:noProof/>
        </w:rPr>
        <w:t>114</w:t>
      </w:r>
      <w:r>
        <w:rPr>
          <w:noProof/>
        </w:rPr>
        <w:fldChar w:fldCharType="end"/>
      </w:r>
    </w:p>
    <w:p w14:paraId="78A9D72E" w14:textId="4F42BF3A" w:rsidR="00ED495F" w:rsidRDefault="00ED495F">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_Toc106632504 \h </w:instrText>
      </w:r>
      <w:r>
        <w:rPr>
          <w:noProof/>
        </w:rPr>
      </w:r>
      <w:r>
        <w:rPr>
          <w:noProof/>
        </w:rPr>
        <w:fldChar w:fldCharType="separate"/>
      </w:r>
      <w:r>
        <w:rPr>
          <w:noProof/>
        </w:rPr>
        <w:t>114</w:t>
      </w:r>
      <w:r>
        <w:rPr>
          <w:noProof/>
        </w:rPr>
        <w:fldChar w:fldCharType="end"/>
      </w:r>
    </w:p>
    <w:p w14:paraId="26B108E8" w14:textId="5C8F2AA0" w:rsidR="00ED495F" w:rsidRDefault="00ED495F">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_Toc106632505 \h </w:instrText>
      </w:r>
      <w:r>
        <w:rPr>
          <w:noProof/>
        </w:rPr>
      </w:r>
      <w:r>
        <w:rPr>
          <w:noProof/>
        </w:rPr>
        <w:fldChar w:fldCharType="separate"/>
      </w:r>
      <w:r>
        <w:rPr>
          <w:noProof/>
        </w:rPr>
        <w:t>114</w:t>
      </w:r>
      <w:r>
        <w:rPr>
          <w:noProof/>
        </w:rPr>
        <w:fldChar w:fldCharType="end"/>
      </w:r>
    </w:p>
    <w:p w14:paraId="70AF763C" w14:textId="17CFD1E8" w:rsidR="00ED495F" w:rsidRDefault="00ED495F">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_Toc106632506 \h </w:instrText>
      </w:r>
      <w:r>
        <w:rPr>
          <w:noProof/>
        </w:rPr>
      </w:r>
      <w:r>
        <w:rPr>
          <w:noProof/>
        </w:rPr>
        <w:fldChar w:fldCharType="separate"/>
      </w:r>
      <w:r>
        <w:rPr>
          <w:noProof/>
        </w:rPr>
        <w:t>114</w:t>
      </w:r>
      <w:r>
        <w:rPr>
          <w:noProof/>
        </w:rPr>
        <w:fldChar w:fldCharType="end"/>
      </w:r>
    </w:p>
    <w:p w14:paraId="1657C05B" w14:textId="4320CD0F" w:rsidR="00ED495F" w:rsidRDefault="00ED495F">
      <w:pPr>
        <w:pStyle w:val="TOC6"/>
        <w:rPr>
          <w:rFonts w:asciiTheme="minorHAnsi" w:eastAsiaTheme="minorEastAsia" w:hAnsiTheme="minorHAnsi" w:cstheme="minorBidi"/>
          <w:noProof/>
          <w:sz w:val="22"/>
          <w:szCs w:val="22"/>
          <w:lang w:eastAsia="en-GB"/>
        </w:rPr>
      </w:pPr>
      <w:r>
        <w:rPr>
          <w:noProof/>
        </w:rPr>
        <w:t>6.1.5.4.3.1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_Toc106632507 \h </w:instrText>
      </w:r>
      <w:r>
        <w:rPr>
          <w:noProof/>
        </w:rPr>
      </w:r>
      <w:r>
        <w:rPr>
          <w:noProof/>
        </w:rPr>
        <w:fldChar w:fldCharType="separate"/>
      </w:r>
      <w:r>
        <w:rPr>
          <w:noProof/>
        </w:rPr>
        <w:t>114</w:t>
      </w:r>
      <w:r>
        <w:rPr>
          <w:noProof/>
        </w:rPr>
        <w:fldChar w:fldCharType="end"/>
      </w:r>
    </w:p>
    <w:p w14:paraId="3F7B0D8B" w14:textId="328EB739" w:rsidR="00ED495F" w:rsidRDefault="00ED495F">
      <w:pPr>
        <w:pStyle w:val="TOC4"/>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UE Specific N2 Information Notification</w:t>
      </w:r>
      <w:r>
        <w:rPr>
          <w:noProof/>
        </w:rPr>
        <w:tab/>
      </w:r>
      <w:r>
        <w:rPr>
          <w:noProof/>
        </w:rPr>
        <w:fldChar w:fldCharType="begin" w:fldLock="1"/>
      </w:r>
      <w:r>
        <w:rPr>
          <w:noProof/>
        </w:rPr>
        <w:instrText xml:space="preserve"> PAGEREF _Toc106632508 \h </w:instrText>
      </w:r>
      <w:r>
        <w:rPr>
          <w:noProof/>
        </w:rPr>
      </w:r>
      <w:r>
        <w:rPr>
          <w:noProof/>
        </w:rPr>
        <w:fldChar w:fldCharType="separate"/>
      </w:r>
      <w:r>
        <w:rPr>
          <w:noProof/>
        </w:rPr>
        <w:t>115</w:t>
      </w:r>
      <w:r>
        <w:rPr>
          <w:noProof/>
        </w:rPr>
        <w:fldChar w:fldCharType="end"/>
      </w:r>
    </w:p>
    <w:p w14:paraId="6EC366F5" w14:textId="043B75FF" w:rsidR="00ED495F" w:rsidRDefault="00ED495F">
      <w:pPr>
        <w:pStyle w:val="TOC5"/>
        <w:rPr>
          <w:rFonts w:asciiTheme="minorHAnsi" w:eastAsiaTheme="minorEastAsia" w:hAnsiTheme="minorHAnsi" w:cstheme="minorBidi"/>
          <w:noProof/>
          <w:sz w:val="22"/>
          <w:szCs w:val="22"/>
          <w:lang w:eastAsia="en-GB"/>
        </w:rPr>
      </w:pPr>
      <w:r>
        <w:rPr>
          <w:noProof/>
        </w:rPr>
        <w:t>6.1.5.5.1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_Toc106632509 \h </w:instrText>
      </w:r>
      <w:r>
        <w:rPr>
          <w:noProof/>
        </w:rPr>
      </w:r>
      <w:r>
        <w:rPr>
          <w:noProof/>
        </w:rPr>
        <w:fldChar w:fldCharType="separate"/>
      </w:r>
      <w:r>
        <w:rPr>
          <w:noProof/>
        </w:rPr>
        <w:t>115</w:t>
      </w:r>
      <w:r>
        <w:rPr>
          <w:noProof/>
        </w:rPr>
        <w:fldChar w:fldCharType="end"/>
      </w:r>
    </w:p>
    <w:p w14:paraId="5951C08F" w14:textId="17B1AB9C" w:rsidR="00ED495F" w:rsidRDefault="00ED495F">
      <w:pPr>
        <w:pStyle w:val="TOC5"/>
        <w:rPr>
          <w:rFonts w:asciiTheme="minorHAnsi" w:eastAsiaTheme="minorEastAsia" w:hAnsiTheme="minorHAnsi" w:cstheme="minorBidi"/>
          <w:noProof/>
          <w:sz w:val="22"/>
          <w:szCs w:val="22"/>
          <w:lang w:eastAsia="en-GB"/>
        </w:rPr>
      </w:pPr>
      <w:r>
        <w:rPr>
          <w:noProof/>
        </w:rPr>
        <w:t>6.1.5.5.2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_Toc106632510 \h </w:instrText>
      </w:r>
      <w:r>
        <w:rPr>
          <w:noProof/>
        </w:rPr>
      </w:r>
      <w:r>
        <w:rPr>
          <w:noProof/>
        </w:rPr>
        <w:fldChar w:fldCharType="separate"/>
      </w:r>
      <w:r>
        <w:rPr>
          <w:noProof/>
        </w:rPr>
        <w:t>115</w:t>
      </w:r>
      <w:r>
        <w:rPr>
          <w:noProof/>
        </w:rPr>
        <w:fldChar w:fldCharType="end"/>
      </w:r>
    </w:p>
    <w:p w14:paraId="30551C05" w14:textId="23AE4284" w:rsidR="00ED495F" w:rsidRDefault="00ED495F">
      <w:pPr>
        <w:pStyle w:val="TOC5"/>
        <w:rPr>
          <w:rFonts w:asciiTheme="minorHAnsi" w:eastAsiaTheme="minorEastAsia" w:hAnsiTheme="minorHAnsi" w:cstheme="minorBidi"/>
          <w:noProof/>
          <w:sz w:val="22"/>
          <w:szCs w:val="22"/>
          <w:lang w:eastAsia="en-GB"/>
        </w:rPr>
      </w:pPr>
      <w:r>
        <w:rPr>
          <w:noProof/>
        </w:rPr>
        <w:t>6.1.5.5.3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_Toc106632511 \h </w:instrText>
      </w:r>
      <w:r>
        <w:rPr>
          <w:noProof/>
        </w:rPr>
      </w:r>
      <w:r>
        <w:rPr>
          <w:noProof/>
        </w:rPr>
        <w:fldChar w:fldCharType="separate"/>
      </w:r>
      <w:r>
        <w:rPr>
          <w:noProof/>
        </w:rPr>
        <w:t>116</w:t>
      </w:r>
      <w:r>
        <w:rPr>
          <w:noProof/>
        </w:rPr>
        <w:fldChar w:fldCharType="end"/>
      </w:r>
    </w:p>
    <w:p w14:paraId="4C20BF23" w14:textId="26328B55" w:rsidR="00ED495F" w:rsidRDefault="00ED495F">
      <w:pPr>
        <w:pStyle w:val="TOC6"/>
        <w:rPr>
          <w:rFonts w:asciiTheme="minorHAnsi" w:eastAsiaTheme="minorEastAsia" w:hAnsiTheme="minorHAnsi" w:cstheme="minorBidi"/>
          <w:noProof/>
          <w:sz w:val="22"/>
          <w:szCs w:val="22"/>
          <w:lang w:eastAsia="en-GB"/>
        </w:rPr>
      </w:pPr>
      <w:r>
        <w:rPr>
          <w:noProof/>
        </w:rPr>
        <w:lastRenderedPageBreak/>
        <w:t>6.1.5.5.3.1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_Toc106632512 \h </w:instrText>
      </w:r>
      <w:r>
        <w:rPr>
          <w:noProof/>
        </w:rPr>
      </w:r>
      <w:r>
        <w:rPr>
          <w:noProof/>
        </w:rPr>
        <w:fldChar w:fldCharType="separate"/>
      </w:r>
      <w:r>
        <w:rPr>
          <w:noProof/>
        </w:rPr>
        <w:t>116</w:t>
      </w:r>
      <w:r>
        <w:rPr>
          <w:noProof/>
        </w:rPr>
        <w:fldChar w:fldCharType="end"/>
      </w:r>
    </w:p>
    <w:p w14:paraId="1F517AF5" w14:textId="754365B3" w:rsidR="00ED495F" w:rsidRDefault="00ED495F">
      <w:pPr>
        <w:pStyle w:val="TOC4"/>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N1N2 Transfer Failure Notification</w:t>
      </w:r>
      <w:r>
        <w:rPr>
          <w:noProof/>
        </w:rPr>
        <w:tab/>
      </w:r>
      <w:r>
        <w:rPr>
          <w:noProof/>
        </w:rPr>
        <w:fldChar w:fldCharType="begin" w:fldLock="1"/>
      </w:r>
      <w:r>
        <w:rPr>
          <w:noProof/>
        </w:rPr>
        <w:instrText xml:space="preserve"> PAGEREF _Toc106632513 \h </w:instrText>
      </w:r>
      <w:r>
        <w:rPr>
          <w:noProof/>
        </w:rPr>
      </w:r>
      <w:r>
        <w:rPr>
          <w:noProof/>
        </w:rPr>
        <w:fldChar w:fldCharType="separate"/>
      </w:r>
      <w:r>
        <w:rPr>
          <w:noProof/>
        </w:rPr>
        <w:t>117</w:t>
      </w:r>
      <w:r>
        <w:rPr>
          <w:noProof/>
        </w:rPr>
        <w:fldChar w:fldCharType="end"/>
      </w:r>
    </w:p>
    <w:p w14:paraId="13E6C94C" w14:textId="7DC06174" w:rsidR="00ED495F" w:rsidRDefault="00ED495F">
      <w:pPr>
        <w:pStyle w:val="TOC5"/>
        <w:rPr>
          <w:rFonts w:asciiTheme="minorHAnsi" w:eastAsiaTheme="minorEastAsia" w:hAnsiTheme="minorHAnsi" w:cstheme="minorBidi"/>
          <w:noProof/>
          <w:sz w:val="22"/>
          <w:szCs w:val="22"/>
          <w:lang w:eastAsia="en-GB"/>
        </w:rPr>
      </w:pPr>
      <w:r>
        <w:rPr>
          <w:noProof/>
        </w:rPr>
        <w:t>6.1.5.6.1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_Toc106632514 \h </w:instrText>
      </w:r>
      <w:r>
        <w:rPr>
          <w:noProof/>
        </w:rPr>
      </w:r>
      <w:r>
        <w:rPr>
          <w:noProof/>
        </w:rPr>
        <w:fldChar w:fldCharType="separate"/>
      </w:r>
      <w:r>
        <w:rPr>
          <w:noProof/>
        </w:rPr>
        <w:t>117</w:t>
      </w:r>
      <w:r>
        <w:rPr>
          <w:noProof/>
        </w:rPr>
        <w:fldChar w:fldCharType="end"/>
      </w:r>
    </w:p>
    <w:p w14:paraId="17C5163E" w14:textId="27D5341C" w:rsidR="00ED495F" w:rsidRDefault="00ED495F">
      <w:pPr>
        <w:pStyle w:val="TOC5"/>
        <w:rPr>
          <w:rFonts w:asciiTheme="minorHAnsi" w:eastAsiaTheme="minorEastAsia" w:hAnsiTheme="minorHAnsi" w:cstheme="minorBidi"/>
          <w:noProof/>
          <w:sz w:val="22"/>
          <w:szCs w:val="22"/>
          <w:lang w:eastAsia="en-GB"/>
        </w:rPr>
      </w:pPr>
      <w:r>
        <w:rPr>
          <w:noProof/>
        </w:rPr>
        <w:t>6.1.5.6.2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_Toc106632515 \h </w:instrText>
      </w:r>
      <w:r>
        <w:rPr>
          <w:noProof/>
        </w:rPr>
      </w:r>
      <w:r>
        <w:rPr>
          <w:noProof/>
        </w:rPr>
        <w:fldChar w:fldCharType="separate"/>
      </w:r>
      <w:r>
        <w:rPr>
          <w:noProof/>
        </w:rPr>
        <w:t>117</w:t>
      </w:r>
      <w:r>
        <w:rPr>
          <w:noProof/>
        </w:rPr>
        <w:fldChar w:fldCharType="end"/>
      </w:r>
    </w:p>
    <w:p w14:paraId="7EF313BF" w14:textId="1881319A" w:rsidR="00ED495F" w:rsidRDefault="00ED495F">
      <w:pPr>
        <w:pStyle w:val="TOC5"/>
        <w:rPr>
          <w:rFonts w:asciiTheme="minorHAnsi" w:eastAsiaTheme="minorEastAsia" w:hAnsiTheme="minorHAnsi" w:cstheme="minorBidi"/>
          <w:noProof/>
          <w:sz w:val="22"/>
          <w:szCs w:val="22"/>
          <w:lang w:eastAsia="en-GB"/>
        </w:rPr>
      </w:pPr>
      <w:r>
        <w:rPr>
          <w:noProof/>
        </w:rPr>
        <w:t>6.1.5.6.3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_Toc106632516 \h </w:instrText>
      </w:r>
      <w:r>
        <w:rPr>
          <w:noProof/>
        </w:rPr>
      </w:r>
      <w:r>
        <w:rPr>
          <w:noProof/>
        </w:rPr>
        <w:fldChar w:fldCharType="separate"/>
      </w:r>
      <w:r>
        <w:rPr>
          <w:noProof/>
        </w:rPr>
        <w:t>117</w:t>
      </w:r>
      <w:r>
        <w:rPr>
          <w:noProof/>
        </w:rPr>
        <w:fldChar w:fldCharType="end"/>
      </w:r>
    </w:p>
    <w:p w14:paraId="4E4994AD" w14:textId="04CD9768" w:rsidR="00ED495F" w:rsidRDefault="00ED495F">
      <w:pPr>
        <w:pStyle w:val="TOC6"/>
        <w:rPr>
          <w:rFonts w:asciiTheme="minorHAnsi" w:eastAsiaTheme="minorEastAsia" w:hAnsiTheme="minorHAnsi" w:cstheme="minorBidi"/>
          <w:noProof/>
          <w:sz w:val="22"/>
          <w:szCs w:val="22"/>
          <w:lang w:eastAsia="en-GB"/>
        </w:rPr>
      </w:pPr>
      <w:r>
        <w:rPr>
          <w:noProof/>
        </w:rPr>
        <w:t>6.1.5.6.3.1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_Toc106632517 \h </w:instrText>
      </w:r>
      <w:r>
        <w:rPr>
          <w:noProof/>
        </w:rPr>
      </w:r>
      <w:r>
        <w:rPr>
          <w:noProof/>
        </w:rPr>
        <w:fldChar w:fldCharType="separate"/>
      </w:r>
      <w:r>
        <w:rPr>
          <w:noProof/>
        </w:rPr>
        <w:t>117</w:t>
      </w:r>
      <w:r>
        <w:rPr>
          <w:noProof/>
        </w:rPr>
        <w:fldChar w:fldCharType="end"/>
      </w:r>
    </w:p>
    <w:p w14:paraId="77D98849" w14:textId="76DA9022" w:rsidR="00ED495F" w:rsidRDefault="00ED495F">
      <w:pPr>
        <w:pStyle w:val="TOC4"/>
        <w:rPr>
          <w:rFonts w:asciiTheme="minorHAnsi" w:eastAsiaTheme="minorEastAsia" w:hAnsiTheme="minorHAnsi" w:cstheme="minorBidi"/>
          <w:noProof/>
          <w:sz w:val="22"/>
          <w:szCs w:val="22"/>
          <w:lang w:eastAsia="en-GB"/>
        </w:rPr>
      </w:pPr>
      <w:r>
        <w:rPr>
          <w:noProof/>
        </w:rPr>
        <w:t>6.1.5.7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_Toc106632518 \h </w:instrText>
      </w:r>
      <w:r>
        <w:rPr>
          <w:noProof/>
        </w:rPr>
      </w:r>
      <w:r>
        <w:rPr>
          <w:noProof/>
        </w:rPr>
        <w:fldChar w:fldCharType="separate"/>
      </w:r>
      <w:r>
        <w:rPr>
          <w:noProof/>
        </w:rPr>
        <w:t>118</w:t>
      </w:r>
      <w:r>
        <w:rPr>
          <w:noProof/>
        </w:rPr>
        <w:fldChar w:fldCharType="end"/>
      </w:r>
    </w:p>
    <w:p w14:paraId="6F4E57BF" w14:textId="36EFAC7E" w:rsidR="00ED495F" w:rsidRDefault="00ED495F">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_Toc106632519 \h </w:instrText>
      </w:r>
      <w:r>
        <w:rPr>
          <w:noProof/>
        </w:rPr>
      </w:r>
      <w:r>
        <w:rPr>
          <w:noProof/>
        </w:rPr>
        <w:fldChar w:fldCharType="separate"/>
      </w:r>
      <w:r>
        <w:rPr>
          <w:noProof/>
        </w:rPr>
        <w:t>118</w:t>
      </w:r>
      <w:r>
        <w:rPr>
          <w:noProof/>
        </w:rPr>
        <w:fldChar w:fldCharType="end"/>
      </w:r>
    </w:p>
    <w:p w14:paraId="2B8924B6" w14:textId="2B671DCE" w:rsidR="00ED495F" w:rsidRDefault="00ED495F">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_Toc106632520 \h </w:instrText>
      </w:r>
      <w:r>
        <w:rPr>
          <w:noProof/>
        </w:rPr>
      </w:r>
      <w:r>
        <w:rPr>
          <w:noProof/>
        </w:rPr>
        <w:fldChar w:fldCharType="separate"/>
      </w:r>
      <w:r>
        <w:rPr>
          <w:noProof/>
        </w:rPr>
        <w:t>118</w:t>
      </w:r>
      <w:r>
        <w:rPr>
          <w:noProof/>
        </w:rPr>
        <w:fldChar w:fldCharType="end"/>
      </w:r>
    </w:p>
    <w:p w14:paraId="47522A5E" w14:textId="058CE5EE" w:rsidR="00ED495F" w:rsidRDefault="00ED495F">
      <w:pPr>
        <w:pStyle w:val="TOC4"/>
        <w:rPr>
          <w:rFonts w:asciiTheme="minorHAnsi" w:eastAsiaTheme="minorEastAsia" w:hAnsiTheme="minorHAnsi" w:cstheme="minorBidi"/>
          <w:noProof/>
          <w:sz w:val="22"/>
          <w:szCs w:val="22"/>
          <w:lang w:eastAsia="en-GB"/>
        </w:rPr>
      </w:pPr>
      <w:r w:rsidRPr="00C23B87">
        <w:rPr>
          <w:noProof/>
          <w:lang w:val="en-US"/>
        </w:rPr>
        <w:t>6.1.6.2</w:t>
      </w:r>
      <w:r>
        <w:rPr>
          <w:rFonts w:asciiTheme="minorHAnsi" w:eastAsiaTheme="minorEastAsia" w:hAnsiTheme="minorHAnsi" w:cstheme="minorBidi"/>
          <w:noProof/>
          <w:sz w:val="22"/>
          <w:szCs w:val="22"/>
          <w:lang w:eastAsia="en-GB"/>
        </w:rPr>
        <w:tab/>
      </w:r>
      <w:r w:rsidRPr="00C23B87">
        <w:rPr>
          <w:noProof/>
          <w:lang w:val="en-US"/>
        </w:rPr>
        <w:t>Structured data types</w:t>
      </w:r>
      <w:r>
        <w:rPr>
          <w:noProof/>
        </w:rPr>
        <w:tab/>
      </w:r>
      <w:r>
        <w:rPr>
          <w:noProof/>
        </w:rPr>
        <w:fldChar w:fldCharType="begin" w:fldLock="1"/>
      </w:r>
      <w:r>
        <w:rPr>
          <w:noProof/>
        </w:rPr>
        <w:instrText xml:space="preserve"> PAGEREF _Toc106632521 \h </w:instrText>
      </w:r>
      <w:r>
        <w:rPr>
          <w:noProof/>
        </w:rPr>
      </w:r>
      <w:r>
        <w:rPr>
          <w:noProof/>
        </w:rPr>
        <w:fldChar w:fldCharType="separate"/>
      </w:r>
      <w:r>
        <w:rPr>
          <w:noProof/>
        </w:rPr>
        <w:t>125</w:t>
      </w:r>
      <w:r>
        <w:rPr>
          <w:noProof/>
        </w:rPr>
        <w:fldChar w:fldCharType="end"/>
      </w:r>
    </w:p>
    <w:p w14:paraId="3630203B" w14:textId="0A144671" w:rsidR="00ED495F" w:rsidRDefault="00ED495F">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_Toc106632522 \h </w:instrText>
      </w:r>
      <w:r>
        <w:rPr>
          <w:noProof/>
        </w:rPr>
      </w:r>
      <w:r>
        <w:rPr>
          <w:noProof/>
        </w:rPr>
        <w:fldChar w:fldCharType="separate"/>
      </w:r>
      <w:r>
        <w:rPr>
          <w:noProof/>
        </w:rPr>
        <w:t>125</w:t>
      </w:r>
      <w:r>
        <w:rPr>
          <w:noProof/>
        </w:rPr>
        <w:fldChar w:fldCharType="end"/>
      </w:r>
    </w:p>
    <w:p w14:paraId="6F51473B" w14:textId="1843A072" w:rsidR="00ED495F" w:rsidRDefault="00ED495F">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_Toc106632523 \h </w:instrText>
      </w:r>
      <w:r>
        <w:rPr>
          <w:noProof/>
        </w:rPr>
      </w:r>
      <w:r>
        <w:rPr>
          <w:noProof/>
        </w:rPr>
        <w:fldChar w:fldCharType="separate"/>
      </w:r>
      <w:r>
        <w:rPr>
          <w:noProof/>
        </w:rPr>
        <w:t>125</w:t>
      </w:r>
      <w:r>
        <w:rPr>
          <w:noProof/>
        </w:rPr>
        <w:fldChar w:fldCharType="end"/>
      </w:r>
    </w:p>
    <w:p w14:paraId="1C268D6F" w14:textId="23602BAD" w:rsidR="00ED495F" w:rsidRDefault="00ED495F">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_Toc106632524 \h </w:instrText>
      </w:r>
      <w:r>
        <w:rPr>
          <w:noProof/>
        </w:rPr>
      </w:r>
      <w:r>
        <w:rPr>
          <w:noProof/>
        </w:rPr>
        <w:fldChar w:fldCharType="separate"/>
      </w:r>
      <w:r>
        <w:rPr>
          <w:noProof/>
        </w:rPr>
        <w:t>125</w:t>
      </w:r>
      <w:r>
        <w:rPr>
          <w:noProof/>
        </w:rPr>
        <w:fldChar w:fldCharType="end"/>
      </w:r>
    </w:p>
    <w:p w14:paraId="0E0C9D7D" w14:textId="73DEFCCB" w:rsidR="00ED495F" w:rsidRDefault="00ED495F">
      <w:pPr>
        <w:pStyle w:val="TOC5"/>
        <w:rPr>
          <w:rFonts w:asciiTheme="minorHAnsi" w:eastAsiaTheme="minorEastAsia" w:hAnsiTheme="minorHAnsi" w:cstheme="minorBidi"/>
          <w:noProof/>
          <w:sz w:val="22"/>
          <w:szCs w:val="22"/>
          <w:lang w:eastAsia="en-GB"/>
        </w:rPr>
      </w:pPr>
      <w:r>
        <w:rPr>
          <w:noProof/>
        </w:rPr>
        <w:t>6.1.6.2.</w:t>
      </w:r>
      <w:r>
        <w:rPr>
          <w:noProof/>
          <w:lang w:eastAsia="zh-CN"/>
        </w:rPr>
        <w:t>4</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_Toc106632525 \h </w:instrText>
      </w:r>
      <w:r>
        <w:rPr>
          <w:noProof/>
        </w:rPr>
      </w:r>
      <w:r>
        <w:rPr>
          <w:noProof/>
        </w:rPr>
        <w:fldChar w:fldCharType="separate"/>
      </w:r>
      <w:r>
        <w:rPr>
          <w:noProof/>
        </w:rPr>
        <w:t>126</w:t>
      </w:r>
      <w:r>
        <w:rPr>
          <w:noProof/>
        </w:rPr>
        <w:fldChar w:fldCharType="end"/>
      </w:r>
    </w:p>
    <w:p w14:paraId="150286CD" w14:textId="1225B028" w:rsidR="00ED495F" w:rsidRDefault="00ED495F">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_Toc106632526 \h </w:instrText>
      </w:r>
      <w:r>
        <w:rPr>
          <w:noProof/>
        </w:rPr>
      </w:r>
      <w:r>
        <w:rPr>
          <w:noProof/>
        </w:rPr>
        <w:fldChar w:fldCharType="separate"/>
      </w:r>
      <w:r>
        <w:rPr>
          <w:noProof/>
        </w:rPr>
        <w:t>126</w:t>
      </w:r>
      <w:r>
        <w:rPr>
          <w:noProof/>
        </w:rPr>
        <w:fldChar w:fldCharType="end"/>
      </w:r>
    </w:p>
    <w:p w14:paraId="1CFA1767" w14:textId="3A4D9E89" w:rsidR="00ED495F" w:rsidRDefault="00ED495F">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_Toc106632527 \h </w:instrText>
      </w:r>
      <w:r>
        <w:rPr>
          <w:noProof/>
        </w:rPr>
      </w:r>
      <w:r>
        <w:rPr>
          <w:noProof/>
        </w:rPr>
        <w:fldChar w:fldCharType="separate"/>
      </w:r>
      <w:r>
        <w:rPr>
          <w:noProof/>
        </w:rPr>
        <w:t>127</w:t>
      </w:r>
      <w:r>
        <w:rPr>
          <w:noProof/>
        </w:rPr>
        <w:fldChar w:fldCharType="end"/>
      </w:r>
    </w:p>
    <w:p w14:paraId="41609559" w14:textId="0EDF11C8" w:rsidR="00ED495F" w:rsidRDefault="00ED495F">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_Toc106632528 \h </w:instrText>
      </w:r>
      <w:r>
        <w:rPr>
          <w:noProof/>
        </w:rPr>
      </w:r>
      <w:r>
        <w:rPr>
          <w:noProof/>
        </w:rPr>
        <w:fldChar w:fldCharType="separate"/>
      </w:r>
      <w:r>
        <w:rPr>
          <w:noProof/>
        </w:rPr>
        <w:t>127</w:t>
      </w:r>
      <w:r>
        <w:rPr>
          <w:noProof/>
        </w:rPr>
        <w:fldChar w:fldCharType="end"/>
      </w:r>
    </w:p>
    <w:p w14:paraId="314E4363" w14:textId="1DBCEAA5" w:rsidR="00ED495F" w:rsidRDefault="00ED495F">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_Toc106632529 \h </w:instrText>
      </w:r>
      <w:r>
        <w:rPr>
          <w:noProof/>
        </w:rPr>
      </w:r>
      <w:r>
        <w:rPr>
          <w:noProof/>
        </w:rPr>
        <w:fldChar w:fldCharType="separate"/>
      </w:r>
      <w:r>
        <w:rPr>
          <w:noProof/>
        </w:rPr>
        <w:t>127</w:t>
      </w:r>
      <w:r>
        <w:rPr>
          <w:noProof/>
        </w:rPr>
        <w:fldChar w:fldCharType="end"/>
      </w:r>
    </w:p>
    <w:p w14:paraId="227BEE74" w14:textId="169F423D" w:rsidR="00ED495F" w:rsidRDefault="00ED495F">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N2InformationTransferReqData</w:t>
      </w:r>
      <w:r>
        <w:rPr>
          <w:noProof/>
        </w:rPr>
        <w:tab/>
      </w:r>
      <w:r>
        <w:rPr>
          <w:noProof/>
        </w:rPr>
        <w:fldChar w:fldCharType="begin" w:fldLock="1"/>
      </w:r>
      <w:r>
        <w:rPr>
          <w:noProof/>
        </w:rPr>
        <w:instrText xml:space="preserve"> PAGEREF _Toc106632530 \h </w:instrText>
      </w:r>
      <w:r>
        <w:rPr>
          <w:noProof/>
        </w:rPr>
      </w:r>
      <w:r>
        <w:rPr>
          <w:noProof/>
        </w:rPr>
        <w:fldChar w:fldCharType="separate"/>
      </w:r>
      <w:r>
        <w:rPr>
          <w:noProof/>
        </w:rPr>
        <w:t>128</w:t>
      </w:r>
      <w:r>
        <w:rPr>
          <w:noProof/>
        </w:rPr>
        <w:fldChar w:fldCharType="end"/>
      </w:r>
    </w:p>
    <w:p w14:paraId="0777A88B" w14:textId="667BDA04" w:rsidR="00ED495F" w:rsidRDefault="00ED495F">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NonUeN2InfoSubscriptionCreateData</w:t>
      </w:r>
      <w:r>
        <w:rPr>
          <w:noProof/>
        </w:rPr>
        <w:tab/>
      </w:r>
      <w:r>
        <w:rPr>
          <w:noProof/>
        </w:rPr>
        <w:fldChar w:fldCharType="begin" w:fldLock="1"/>
      </w:r>
      <w:r>
        <w:rPr>
          <w:noProof/>
        </w:rPr>
        <w:instrText xml:space="preserve"> PAGEREF _Toc106632531 \h </w:instrText>
      </w:r>
      <w:r>
        <w:rPr>
          <w:noProof/>
        </w:rPr>
      </w:r>
      <w:r>
        <w:rPr>
          <w:noProof/>
        </w:rPr>
        <w:fldChar w:fldCharType="separate"/>
      </w:r>
      <w:r>
        <w:rPr>
          <w:noProof/>
        </w:rPr>
        <w:t>128</w:t>
      </w:r>
      <w:r>
        <w:rPr>
          <w:noProof/>
        </w:rPr>
        <w:fldChar w:fldCharType="end"/>
      </w:r>
    </w:p>
    <w:p w14:paraId="14898C27" w14:textId="5A53FF5F" w:rsidR="00ED495F" w:rsidRDefault="00ED495F">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NonUeN2InfoSubscriptionCreatedData</w:t>
      </w:r>
      <w:r>
        <w:rPr>
          <w:noProof/>
        </w:rPr>
        <w:tab/>
      </w:r>
      <w:r>
        <w:rPr>
          <w:noProof/>
        </w:rPr>
        <w:fldChar w:fldCharType="begin" w:fldLock="1"/>
      </w:r>
      <w:r>
        <w:rPr>
          <w:noProof/>
        </w:rPr>
        <w:instrText xml:space="preserve"> PAGEREF _Toc106632532 \h </w:instrText>
      </w:r>
      <w:r>
        <w:rPr>
          <w:noProof/>
        </w:rPr>
      </w:r>
      <w:r>
        <w:rPr>
          <w:noProof/>
        </w:rPr>
        <w:fldChar w:fldCharType="separate"/>
      </w:r>
      <w:r>
        <w:rPr>
          <w:noProof/>
        </w:rPr>
        <w:t>129</w:t>
      </w:r>
      <w:r>
        <w:rPr>
          <w:noProof/>
        </w:rPr>
        <w:fldChar w:fldCharType="end"/>
      </w:r>
    </w:p>
    <w:p w14:paraId="7BD27BB9" w14:textId="749FE38C" w:rsidR="00ED495F" w:rsidRDefault="00ED495F">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UeN1N2InfoSubscriptionCreateData</w:t>
      </w:r>
      <w:r>
        <w:rPr>
          <w:noProof/>
        </w:rPr>
        <w:tab/>
      </w:r>
      <w:r>
        <w:rPr>
          <w:noProof/>
        </w:rPr>
        <w:fldChar w:fldCharType="begin" w:fldLock="1"/>
      </w:r>
      <w:r>
        <w:rPr>
          <w:noProof/>
        </w:rPr>
        <w:instrText xml:space="preserve"> PAGEREF _Toc106632533 \h </w:instrText>
      </w:r>
      <w:r>
        <w:rPr>
          <w:noProof/>
        </w:rPr>
      </w:r>
      <w:r>
        <w:rPr>
          <w:noProof/>
        </w:rPr>
        <w:fldChar w:fldCharType="separate"/>
      </w:r>
      <w:r>
        <w:rPr>
          <w:noProof/>
        </w:rPr>
        <w:t>129</w:t>
      </w:r>
      <w:r>
        <w:rPr>
          <w:noProof/>
        </w:rPr>
        <w:fldChar w:fldCharType="end"/>
      </w:r>
    </w:p>
    <w:p w14:paraId="54E153F4" w14:textId="713D4762" w:rsidR="00ED495F" w:rsidRDefault="00ED495F">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UeN1N2InfoSubscriptionCreatedData</w:t>
      </w:r>
      <w:r>
        <w:rPr>
          <w:noProof/>
        </w:rPr>
        <w:tab/>
      </w:r>
      <w:r>
        <w:rPr>
          <w:noProof/>
        </w:rPr>
        <w:fldChar w:fldCharType="begin" w:fldLock="1"/>
      </w:r>
      <w:r>
        <w:rPr>
          <w:noProof/>
        </w:rPr>
        <w:instrText xml:space="preserve"> PAGEREF _Toc106632534 \h </w:instrText>
      </w:r>
      <w:r>
        <w:rPr>
          <w:noProof/>
        </w:rPr>
      </w:r>
      <w:r>
        <w:rPr>
          <w:noProof/>
        </w:rPr>
        <w:fldChar w:fldCharType="separate"/>
      </w:r>
      <w:r>
        <w:rPr>
          <w:noProof/>
        </w:rPr>
        <w:t>129</w:t>
      </w:r>
      <w:r>
        <w:rPr>
          <w:noProof/>
        </w:rPr>
        <w:fldChar w:fldCharType="end"/>
      </w:r>
    </w:p>
    <w:p w14:paraId="635E9945" w14:textId="005438FD" w:rsidR="00ED495F" w:rsidRDefault="00ED495F">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_Toc106632535 \h </w:instrText>
      </w:r>
      <w:r>
        <w:rPr>
          <w:noProof/>
        </w:rPr>
      </w:r>
      <w:r>
        <w:rPr>
          <w:noProof/>
        </w:rPr>
        <w:fldChar w:fldCharType="separate"/>
      </w:r>
      <w:r>
        <w:rPr>
          <w:noProof/>
        </w:rPr>
        <w:t>130</w:t>
      </w:r>
      <w:r>
        <w:rPr>
          <w:noProof/>
        </w:rPr>
        <w:fldChar w:fldCharType="end"/>
      </w:r>
    </w:p>
    <w:p w14:paraId="3F2ADFE8" w14:textId="3310BC74" w:rsidR="00ED495F" w:rsidRDefault="00ED495F">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C23B87">
        <w:rPr>
          <w:noProof/>
          <w:lang w:val="en-US"/>
        </w:rPr>
        <w:t>N2InfoContainer</w:t>
      </w:r>
      <w:r>
        <w:rPr>
          <w:noProof/>
        </w:rPr>
        <w:tab/>
      </w:r>
      <w:r>
        <w:rPr>
          <w:noProof/>
        </w:rPr>
        <w:fldChar w:fldCharType="begin" w:fldLock="1"/>
      </w:r>
      <w:r>
        <w:rPr>
          <w:noProof/>
        </w:rPr>
        <w:instrText xml:space="preserve"> PAGEREF _Toc106632536 \h </w:instrText>
      </w:r>
      <w:r>
        <w:rPr>
          <w:noProof/>
        </w:rPr>
      </w:r>
      <w:r>
        <w:rPr>
          <w:noProof/>
        </w:rPr>
        <w:fldChar w:fldCharType="separate"/>
      </w:r>
      <w:r>
        <w:rPr>
          <w:noProof/>
        </w:rPr>
        <w:t>132</w:t>
      </w:r>
      <w:r>
        <w:rPr>
          <w:noProof/>
        </w:rPr>
        <w:fldChar w:fldCharType="end"/>
      </w:r>
    </w:p>
    <w:p w14:paraId="6ADC9A13" w14:textId="02F1773F" w:rsidR="00ED495F" w:rsidRDefault="00ED495F">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N1MessageNotification</w:t>
      </w:r>
      <w:r>
        <w:rPr>
          <w:noProof/>
        </w:rPr>
        <w:tab/>
      </w:r>
      <w:r>
        <w:rPr>
          <w:noProof/>
        </w:rPr>
        <w:fldChar w:fldCharType="begin" w:fldLock="1"/>
      </w:r>
      <w:r>
        <w:rPr>
          <w:noProof/>
        </w:rPr>
        <w:instrText xml:space="preserve"> PAGEREF _Toc106632537 \h </w:instrText>
      </w:r>
      <w:r>
        <w:rPr>
          <w:noProof/>
        </w:rPr>
      </w:r>
      <w:r>
        <w:rPr>
          <w:noProof/>
        </w:rPr>
        <w:fldChar w:fldCharType="separate"/>
      </w:r>
      <w:r>
        <w:rPr>
          <w:noProof/>
        </w:rPr>
        <w:t>133</w:t>
      </w:r>
      <w:r>
        <w:rPr>
          <w:noProof/>
        </w:rPr>
        <w:fldChar w:fldCharType="end"/>
      </w:r>
    </w:p>
    <w:p w14:paraId="2C0FC017" w14:textId="636E0C52" w:rsidR="00ED495F" w:rsidRDefault="00ED495F">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_Toc106632538 \h </w:instrText>
      </w:r>
      <w:r>
        <w:rPr>
          <w:noProof/>
        </w:rPr>
      </w:r>
      <w:r>
        <w:rPr>
          <w:noProof/>
        </w:rPr>
        <w:fldChar w:fldCharType="separate"/>
      </w:r>
      <w:r>
        <w:rPr>
          <w:noProof/>
        </w:rPr>
        <w:t>134</w:t>
      </w:r>
      <w:r>
        <w:rPr>
          <w:noProof/>
        </w:rPr>
        <w:fldChar w:fldCharType="end"/>
      </w:r>
    </w:p>
    <w:p w14:paraId="73490F7D" w14:textId="4BC2C5FD" w:rsidR="00ED495F" w:rsidRDefault="00ED495F">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_Toc106632539 \h </w:instrText>
      </w:r>
      <w:r>
        <w:rPr>
          <w:noProof/>
        </w:rPr>
      </w:r>
      <w:r>
        <w:rPr>
          <w:noProof/>
        </w:rPr>
        <w:fldChar w:fldCharType="separate"/>
      </w:r>
      <w:r>
        <w:rPr>
          <w:noProof/>
        </w:rPr>
        <w:t>135</w:t>
      </w:r>
      <w:r>
        <w:rPr>
          <w:noProof/>
        </w:rPr>
        <w:fldChar w:fldCharType="end"/>
      </w:r>
    </w:p>
    <w:p w14:paraId="54E42625" w14:textId="1E5FC9A2" w:rsidR="00ED495F" w:rsidRDefault="00ED495F">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N1N2MessageTransferRspData</w:t>
      </w:r>
      <w:r>
        <w:rPr>
          <w:noProof/>
        </w:rPr>
        <w:tab/>
      </w:r>
      <w:r>
        <w:rPr>
          <w:noProof/>
        </w:rPr>
        <w:fldChar w:fldCharType="begin" w:fldLock="1"/>
      </w:r>
      <w:r>
        <w:rPr>
          <w:noProof/>
        </w:rPr>
        <w:instrText xml:space="preserve"> PAGEREF _Toc106632540 \h </w:instrText>
      </w:r>
      <w:r>
        <w:rPr>
          <w:noProof/>
        </w:rPr>
      </w:r>
      <w:r>
        <w:rPr>
          <w:noProof/>
        </w:rPr>
        <w:fldChar w:fldCharType="separate"/>
      </w:r>
      <w:r>
        <w:rPr>
          <w:noProof/>
        </w:rPr>
        <w:t>139</w:t>
      </w:r>
      <w:r>
        <w:rPr>
          <w:noProof/>
        </w:rPr>
        <w:fldChar w:fldCharType="end"/>
      </w:r>
    </w:p>
    <w:p w14:paraId="4F983D78" w14:textId="51D2DEC7" w:rsidR="00ED495F" w:rsidRDefault="00ED495F">
      <w:pPr>
        <w:pStyle w:val="TOC5"/>
        <w:rPr>
          <w:rFonts w:asciiTheme="minorHAnsi" w:eastAsiaTheme="minorEastAsia" w:hAnsiTheme="minorHAnsi" w:cstheme="minorBidi"/>
          <w:noProof/>
          <w:sz w:val="22"/>
          <w:szCs w:val="22"/>
          <w:lang w:eastAsia="en-GB"/>
        </w:rPr>
      </w:pPr>
      <w:r w:rsidRPr="00C23B87">
        <w:rPr>
          <w:noProof/>
          <w:lang w:val="en-US"/>
        </w:rPr>
        <w:t>6.1.6.2.20</w:t>
      </w:r>
      <w:r>
        <w:rPr>
          <w:rFonts w:asciiTheme="minorHAnsi" w:eastAsiaTheme="minorEastAsia" w:hAnsiTheme="minorHAnsi" w:cstheme="minorBidi"/>
          <w:noProof/>
          <w:sz w:val="22"/>
          <w:szCs w:val="22"/>
          <w:lang w:eastAsia="en-GB"/>
        </w:rPr>
        <w:tab/>
      </w:r>
      <w:r w:rsidRPr="00C23B87">
        <w:rPr>
          <w:noProof/>
          <w:lang w:val="en-US"/>
        </w:rPr>
        <w:t xml:space="preserve">Type: </w:t>
      </w:r>
      <w:r>
        <w:rPr>
          <w:noProof/>
        </w:rPr>
        <w:t>RegistrationContextContainer</w:t>
      </w:r>
      <w:r>
        <w:rPr>
          <w:noProof/>
        </w:rPr>
        <w:tab/>
      </w:r>
      <w:r>
        <w:rPr>
          <w:noProof/>
        </w:rPr>
        <w:fldChar w:fldCharType="begin" w:fldLock="1"/>
      </w:r>
      <w:r>
        <w:rPr>
          <w:noProof/>
        </w:rPr>
        <w:instrText xml:space="preserve"> PAGEREF _Toc106632541 \h </w:instrText>
      </w:r>
      <w:r>
        <w:rPr>
          <w:noProof/>
        </w:rPr>
      </w:r>
      <w:r>
        <w:rPr>
          <w:noProof/>
        </w:rPr>
        <w:fldChar w:fldCharType="separate"/>
      </w:r>
      <w:r>
        <w:rPr>
          <w:noProof/>
        </w:rPr>
        <w:t>140</w:t>
      </w:r>
      <w:r>
        <w:rPr>
          <w:noProof/>
        </w:rPr>
        <w:fldChar w:fldCharType="end"/>
      </w:r>
    </w:p>
    <w:p w14:paraId="1E7B113E" w14:textId="10F3CB15" w:rsidR="00ED495F" w:rsidRDefault="00ED495F">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_Toc106632542 \h </w:instrText>
      </w:r>
      <w:r>
        <w:rPr>
          <w:noProof/>
        </w:rPr>
      </w:r>
      <w:r>
        <w:rPr>
          <w:noProof/>
        </w:rPr>
        <w:fldChar w:fldCharType="separate"/>
      </w:r>
      <w:r>
        <w:rPr>
          <w:noProof/>
        </w:rPr>
        <w:t>142</w:t>
      </w:r>
      <w:r>
        <w:rPr>
          <w:noProof/>
        </w:rPr>
        <w:fldChar w:fldCharType="end"/>
      </w:r>
    </w:p>
    <w:p w14:paraId="72513988" w14:textId="7CD48198" w:rsidR="00ED495F" w:rsidRDefault="00ED495F">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_Toc106632543 \h </w:instrText>
      </w:r>
      <w:r>
        <w:rPr>
          <w:noProof/>
        </w:rPr>
      </w:r>
      <w:r>
        <w:rPr>
          <w:noProof/>
        </w:rPr>
        <w:fldChar w:fldCharType="separate"/>
      </w:r>
      <w:r>
        <w:rPr>
          <w:noProof/>
        </w:rPr>
        <w:t>142</w:t>
      </w:r>
      <w:r>
        <w:rPr>
          <w:noProof/>
        </w:rPr>
        <w:fldChar w:fldCharType="end"/>
      </w:r>
    </w:p>
    <w:p w14:paraId="31191795" w14:textId="01513E8B" w:rsidR="00ED495F" w:rsidRDefault="00ED495F">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_Toc106632544 \h </w:instrText>
      </w:r>
      <w:r>
        <w:rPr>
          <w:noProof/>
        </w:rPr>
      </w:r>
      <w:r>
        <w:rPr>
          <w:noProof/>
        </w:rPr>
        <w:fldChar w:fldCharType="separate"/>
      </w:r>
      <w:r>
        <w:rPr>
          <w:noProof/>
        </w:rPr>
        <w:t>142</w:t>
      </w:r>
      <w:r>
        <w:rPr>
          <w:noProof/>
        </w:rPr>
        <w:fldChar w:fldCharType="end"/>
      </w:r>
    </w:p>
    <w:p w14:paraId="2AAA8EAA" w14:textId="6EA673D1" w:rsidR="00ED495F" w:rsidRDefault="00ED495F">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_Toc106632545 \h </w:instrText>
      </w:r>
      <w:r>
        <w:rPr>
          <w:noProof/>
        </w:rPr>
      </w:r>
      <w:r>
        <w:rPr>
          <w:noProof/>
        </w:rPr>
        <w:fldChar w:fldCharType="separate"/>
      </w:r>
      <w:r>
        <w:rPr>
          <w:noProof/>
        </w:rPr>
        <w:t>143</w:t>
      </w:r>
      <w:r>
        <w:rPr>
          <w:noProof/>
        </w:rPr>
        <w:fldChar w:fldCharType="end"/>
      </w:r>
    </w:p>
    <w:p w14:paraId="6C2FD9EF" w14:textId="0EF417FE" w:rsidR="00ED495F" w:rsidRDefault="00ED495F">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_Toc106632546 \h </w:instrText>
      </w:r>
      <w:r>
        <w:rPr>
          <w:noProof/>
        </w:rPr>
      </w:r>
      <w:r>
        <w:rPr>
          <w:noProof/>
        </w:rPr>
        <w:fldChar w:fldCharType="separate"/>
      </w:r>
      <w:r>
        <w:rPr>
          <w:noProof/>
        </w:rPr>
        <w:t>144</w:t>
      </w:r>
      <w:r>
        <w:rPr>
          <w:noProof/>
        </w:rPr>
        <w:fldChar w:fldCharType="end"/>
      </w:r>
    </w:p>
    <w:p w14:paraId="02C89F49" w14:textId="31DF9105" w:rsidR="00ED495F" w:rsidRDefault="00ED495F">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N2Sm</w:t>
      </w:r>
      <w:r w:rsidRPr="00C23B87">
        <w:rPr>
          <w:noProof/>
          <w:lang w:val="en-US"/>
        </w:rPr>
        <w:t>Information</w:t>
      </w:r>
      <w:r>
        <w:rPr>
          <w:noProof/>
        </w:rPr>
        <w:tab/>
      </w:r>
      <w:r>
        <w:rPr>
          <w:noProof/>
        </w:rPr>
        <w:fldChar w:fldCharType="begin" w:fldLock="1"/>
      </w:r>
      <w:r>
        <w:rPr>
          <w:noProof/>
        </w:rPr>
        <w:instrText xml:space="preserve"> PAGEREF _Toc106632547 \h </w:instrText>
      </w:r>
      <w:r>
        <w:rPr>
          <w:noProof/>
        </w:rPr>
      </w:r>
      <w:r>
        <w:rPr>
          <w:noProof/>
        </w:rPr>
        <w:fldChar w:fldCharType="separate"/>
      </w:r>
      <w:r>
        <w:rPr>
          <w:noProof/>
        </w:rPr>
        <w:t>153</w:t>
      </w:r>
      <w:r>
        <w:rPr>
          <w:noProof/>
        </w:rPr>
        <w:fldChar w:fldCharType="end"/>
      </w:r>
    </w:p>
    <w:p w14:paraId="659377ED" w14:textId="49E1C6AE" w:rsidR="00ED495F" w:rsidRDefault="00ED495F">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N2</w:t>
      </w:r>
      <w:r w:rsidRPr="00C23B87">
        <w:rPr>
          <w:noProof/>
          <w:lang w:val="en-US"/>
        </w:rPr>
        <w:t>InfoContent</w:t>
      </w:r>
      <w:r>
        <w:rPr>
          <w:noProof/>
        </w:rPr>
        <w:tab/>
      </w:r>
      <w:r>
        <w:rPr>
          <w:noProof/>
        </w:rPr>
        <w:fldChar w:fldCharType="begin" w:fldLock="1"/>
      </w:r>
      <w:r>
        <w:rPr>
          <w:noProof/>
        </w:rPr>
        <w:instrText xml:space="preserve"> PAGEREF _Toc106632548 \h </w:instrText>
      </w:r>
      <w:r>
        <w:rPr>
          <w:noProof/>
        </w:rPr>
      </w:r>
      <w:r>
        <w:rPr>
          <w:noProof/>
        </w:rPr>
        <w:fldChar w:fldCharType="separate"/>
      </w:r>
      <w:r>
        <w:rPr>
          <w:noProof/>
        </w:rPr>
        <w:t>153</w:t>
      </w:r>
      <w:r>
        <w:rPr>
          <w:noProof/>
        </w:rPr>
        <w:fldChar w:fldCharType="end"/>
      </w:r>
    </w:p>
    <w:p w14:paraId="656CB915" w14:textId="5EEC2DA3" w:rsidR="00ED495F" w:rsidRDefault="00ED495F">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NrppaInformation</w:t>
      </w:r>
      <w:r>
        <w:rPr>
          <w:noProof/>
        </w:rPr>
        <w:tab/>
      </w:r>
      <w:r>
        <w:rPr>
          <w:noProof/>
        </w:rPr>
        <w:fldChar w:fldCharType="begin" w:fldLock="1"/>
      </w:r>
      <w:r>
        <w:rPr>
          <w:noProof/>
        </w:rPr>
        <w:instrText xml:space="preserve"> PAGEREF _Toc106632549 \h </w:instrText>
      </w:r>
      <w:r>
        <w:rPr>
          <w:noProof/>
        </w:rPr>
      </w:r>
      <w:r>
        <w:rPr>
          <w:noProof/>
        </w:rPr>
        <w:fldChar w:fldCharType="separate"/>
      </w:r>
      <w:r>
        <w:rPr>
          <w:noProof/>
        </w:rPr>
        <w:t>154</w:t>
      </w:r>
      <w:r>
        <w:rPr>
          <w:noProof/>
        </w:rPr>
        <w:fldChar w:fldCharType="end"/>
      </w:r>
    </w:p>
    <w:p w14:paraId="17054062" w14:textId="7328E513" w:rsidR="00ED495F" w:rsidRDefault="00ED495F">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PwsInformation</w:t>
      </w:r>
      <w:r>
        <w:rPr>
          <w:noProof/>
        </w:rPr>
        <w:tab/>
      </w:r>
      <w:r>
        <w:rPr>
          <w:noProof/>
        </w:rPr>
        <w:fldChar w:fldCharType="begin" w:fldLock="1"/>
      </w:r>
      <w:r>
        <w:rPr>
          <w:noProof/>
        </w:rPr>
        <w:instrText xml:space="preserve"> PAGEREF _Toc106632550 \h </w:instrText>
      </w:r>
      <w:r>
        <w:rPr>
          <w:noProof/>
        </w:rPr>
      </w:r>
      <w:r>
        <w:rPr>
          <w:noProof/>
        </w:rPr>
        <w:fldChar w:fldCharType="separate"/>
      </w:r>
      <w:r>
        <w:rPr>
          <w:noProof/>
        </w:rPr>
        <w:t>155</w:t>
      </w:r>
      <w:r>
        <w:rPr>
          <w:noProof/>
        </w:rPr>
        <w:fldChar w:fldCharType="end"/>
      </w:r>
    </w:p>
    <w:p w14:paraId="3F83BCB4" w14:textId="699F25B2" w:rsidR="00ED495F" w:rsidRDefault="00ED495F">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_Toc106632551 \h </w:instrText>
      </w:r>
      <w:r>
        <w:rPr>
          <w:noProof/>
        </w:rPr>
      </w:r>
      <w:r>
        <w:rPr>
          <w:noProof/>
        </w:rPr>
        <w:fldChar w:fldCharType="separate"/>
      </w:r>
      <w:r>
        <w:rPr>
          <w:noProof/>
        </w:rPr>
        <w:t>156</w:t>
      </w:r>
      <w:r>
        <w:rPr>
          <w:noProof/>
        </w:rPr>
        <w:fldChar w:fldCharType="end"/>
      </w:r>
    </w:p>
    <w:p w14:paraId="3BEB1BB5" w14:textId="441E8350" w:rsidR="00ED495F" w:rsidRDefault="00ED495F">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N1N2MessageTransferError</w:t>
      </w:r>
      <w:r>
        <w:rPr>
          <w:noProof/>
        </w:rPr>
        <w:tab/>
      </w:r>
      <w:r>
        <w:rPr>
          <w:noProof/>
        </w:rPr>
        <w:fldChar w:fldCharType="begin" w:fldLock="1"/>
      </w:r>
      <w:r>
        <w:rPr>
          <w:noProof/>
        </w:rPr>
        <w:instrText xml:space="preserve"> PAGEREF _Toc106632552 \h </w:instrText>
      </w:r>
      <w:r>
        <w:rPr>
          <w:noProof/>
        </w:rPr>
      </w:r>
      <w:r>
        <w:rPr>
          <w:noProof/>
        </w:rPr>
        <w:fldChar w:fldCharType="separate"/>
      </w:r>
      <w:r>
        <w:rPr>
          <w:noProof/>
        </w:rPr>
        <w:t>156</w:t>
      </w:r>
      <w:r>
        <w:rPr>
          <w:noProof/>
        </w:rPr>
        <w:fldChar w:fldCharType="end"/>
      </w:r>
    </w:p>
    <w:p w14:paraId="4592D22F" w14:textId="5AA0E6E6" w:rsidR="00ED495F" w:rsidRDefault="00ED495F">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_Toc106632553 \h </w:instrText>
      </w:r>
      <w:r>
        <w:rPr>
          <w:noProof/>
        </w:rPr>
      </w:r>
      <w:r>
        <w:rPr>
          <w:noProof/>
        </w:rPr>
        <w:fldChar w:fldCharType="separate"/>
      </w:r>
      <w:r>
        <w:rPr>
          <w:noProof/>
        </w:rPr>
        <w:t>157</w:t>
      </w:r>
      <w:r>
        <w:rPr>
          <w:noProof/>
        </w:rPr>
        <w:fldChar w:fldCharType="end"/>
      </w:r>
    </w:p>
    <w:p w14:paraId="2C963057" w14:textId="3733C66C" w:rsidR="00ED495F" w:rsidRDefault="00ED495F">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N2InformationTransferRspData</w:t>
      </w:r>
      <w:r>
        <w:rPr>
          <w:noProof/>
        </w:rPr>
        <w:tab/>
      </w:r>
      <w:r>
        <w:rPr>
          <w:noProof/>
        </w:rPr>
        <w:fldChar w:fldCharType="begin" w:fldLock="1"/>
      </w:r>
      <w:r>
        <w:rPr>
          <w:noProof/>
        </w:rPr>
        <w:instrText xml:space="preserve"> PAGEREF _Toc106632554 \h </w:instrText>
      </w:r>
      <w:r>
        <w:rPr>
          <w:noProof/>
        </w:rPr>
      </w:r>
      <w:r>
        <w:rPr>
          <w:noProof/>
        </w:rPr>
        <w:fldChar w:fldCharType="separate"/>
      </w:r>
      <w:r>
        <w:rPr>
          <w:noProof/>
        </w:rPr>
        <w:t>157</w:t>
      </w:r>
      <w:r>
        <w:rPr>
          <w:noProof/>
        </w:rPr>
        <w:fldChar w:fldCharType="end"/>
      </w:r>
    </w:p>
    <w:p w14:paraId="18C9363A" w14:textId="4CCC67EA" w:rsidR="00ED495F" w:rsidRDefault="00ED495F">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_Toc106632555 \h </w:instrText>
      </w:r>
      <w:r>
        <w:rPr>
          <w:noProof/>
        </w:rPr>
      </w:r>
      <w:r>
        <w:rPr>
          <w:noProof/>
        </w:rPr>
        <w:fldChar w:fldCharType="separate"/>
      </w:r>
      <w:r>
        <w:rPr>
          <w:noProof/>
        </w:rPr>
        <w:t>158</w:t>
      </w:r>
      <w:r>
        <w:rPr>
          <w:noProof/>
        </w:rPr>
        <w:fldChar w:fldCharType="end"/>
      </w:r>
    </w:p>
    <w:p w14:paraId="7A320085" w14:textId="446102D5" w:rsidR="00ED495F" w:rsidRDefault="00ED495F">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SeafData</w:t>
      </w:r>
      <w:r>
        <w:rPr>
          <w:noProof/>
        </w:rPr>
        <w:tab/>
      </w:r>
      <w:r>
        <w:rPr>
          <w:noProof/>
        </w:rPr>
        <w:fldChar w:fldCharType="begin" w:fldLock="1"/>
      </w:r>
      <w:r>
        <w:rPr>
          <w:noProof/>
        </w:rPr>
        <w:instrText xml:space="preserve"> PAGEREF _Toc106632556 \h </w:instrText>
      </w:r>
      <w:r>
        <w:rPr>
          <w:noProof/>
        </w:rPr>
      </w:r>
      <w:r>
        <w:rPr>
          <w:noProof/>
        </w:rPr>
        <w:fldChar w:fldCharType="separate"/>
      </w:r>
      <w:r>
        <w:rPr>
          <w:noProof/>
        </w:rPr>
        <w:t>161</w:t>
      </w:r>
      <w:r>
        <w:rPr>
          <w:noProof/>
        </w:rPr>
        <w:fldChar w:fldCharType="end"/>
      </w:r>
    </w:p>
    <w:p w14:paraId="6B4AEA05" w14:textId="4F15EAB2" w:rsidR="00ED495F" w:rsidRDefault="00ED495F">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Nas</w:t>
      </w:r>
      <w:r>
        <w:rPr>
          <w:noProof/>
          <w:lang w:eastAsia="zh-CN"/>
        </w:rPr>
        <w:t>SecurityMode</w:t>
      </w:r>
      <w:r>
        <w:rPr>
          <w:noProof/>
        </w:rPr>
        <w:tab/>
      </w:r>
      <w:r>
        <w:rPr>
          <w:noProof/>
        </w:rPr>
        <w:fldChar w:fldCharType="begin" w:fldLock="1"/>
      </w:r>
      <w:r>
        <w:rPr>
          <w:noProof/>
        </w:rPr>
        <w:instrText xml:space="preserve"> PAGEREF _Toc106632557 \h </w:instrText>
      </w:r>
      <w:r>
        <w:rPr>
          <w:noProof/>
        </w:rPr>
      </w:r>
      <w:r>
        <w:rPr>
          <w:noProof/>
        </w:rPr>
        <w:fldChar w:fldCharType="separate"/>
      </w:r>
      <w:r>
        <w:rPr>
          <w:noProof/>
        </w:rPr>
        <w:t>161</w:t>
      </w:r>
      <w:r>
        <w:rPr>
          <w:noProof/>
        </w:rPr>
        <w:fldChar w:fldCharType="end"/>
      </w:r>
    </w:p>
    <w:p w14:paraId="3400BDD3" w14:textId="2DF36239" w:rsidR="00ED495F" w:rsidRDefault="00ED495F">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_Toc106632558 \h </w:instrText>
      </w:r>
      <w:r>
        <w:rPr>
          <w:noProof/>
        </w:rPr>
      </w:r>
      <w:r>
        <w:rPr>
          <w:noProof/>
        </w:rPr>
        <w:fldChar w:fldCharType="separate"/>
      </w:r>
      <w:r>
        <w:rPr>
          <w:noProof/>
        </w:rPr>
        <w:t>162</w:t>
      </w:r>
      <w:r>
        <w:rPr>
          <w:noProof/>
        </w:rPr>
        <w:fldChar w:fldCharType="end"/>
      </w:r>
    </w:p>
    <w:p w14:paraId="1B7F12CF" w14:textId="627CBF20" w:rsidR="00ED495F" w:rsidRDefault="00ED495F">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NssaiMapping</w:t>
      </w:r>
      <w:r>
        <w:rPr>
          <w:noProof/>
        </w:rPr>
        <w:tab/>
      </w:r>
      <w:r>
        <w:rPr>
          <w:noProof/>
        </w:rPr>
        <w:fldChar w:fldCharType="begin" w:fldLock="1"/>
      </w:r>
      <w:r>
        <w:rPr>
          <w:noProof/>
        </w:rPr>
        <w:instrText xml:space="preserve"> PAGEREF _Toc106632559 \h </w:instrText>
      </w:r>
      <w:r>
        <w:rPr>
          <w:noProof/>
        </w:rPr>
      </w:r>
      <w:r>
        <w:rPr>
          <w:noProof/>
        </w:rPr>
        <w:fldChar w:fldCharType="separate"/>
      </w:r>
      <w:r>
        <w:rPr>
          <w:noProof/>
        </w:rPr>
        <w:t>166</w:t>
      </w:r>
      <w:r>
        <w:rPr>
          <w:noProof/>
        </w:rPr>
        <w:fldChar w:fldCharType="end"/>
      </w:r>
    </w:p>
    <w:p w14:paraId="750149CA" w14:textId="33490D4F" w:rsidR="00ED495F" w:rsidRDefault="00ED495F">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_Toc106632560 \h </w:instrText>
      </w:r>
      <w:r>
        <w:rPr>
          <w:noProof/>
        </w:rPr>
      </w:r>
      <w:r>
        <w:rPr>
          <w:noProof/>
        </w:rPr>
        <w:fldChar w:fldCharType="separate"/>
      </w:r>
      <w:r>
        <w:rPr>
          <w:noProof/>
        </w:rPr>
        <w:t>167</w:t>
      </w:r>
      <w:r>
        <w:rPr>
          <w:noProof/>
        </w:rPr>
        <w:fldChar w:fldCharType="end"/>
      </w:r>
    </w:p>
    <w:p w14:paraId="4D78CC3C" w14:textId="32BC9910" w:rsidR="00ED495F" w:rsidRDefault="00ED495F">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_Toc106632561 \h </w:instrText>
      </w:r>
      <w:r>
        <w:rPr>
          <w:noProof/>
        </w:rPr>
      </w:r>
      <w:r>
        <w:rPr>
          <w:noProof/>
        </w:rPr>
        <w:fldChar w:fldCharType="separate"/>
      </w:r>
      <w:r>
        <w:rPr>
          <w:noProof/>
        </w:rPr>
        <w:t>167</w:t>
      </w:r>
      <w:r>
        <w:rPr>
          <w:noProof/>
        </w:rPr>
        <w:fldChar w:fldCharType="end"/>
      </w:r>
    </w:p>
    <w:p w14:paraId="2E3FEB65" w14:textId="2E8FFE52" w:rsidR="00ED495F" w:rsidRDefault="00ED495F">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_Toc106632562 \h </w:instrText>
      </w:r>
      <w:r>
        <w:rPr>
          <w:noProof/>
        </w:rPr>
      </w:r>
      <w:r>
        <w:rPr>
          <w:noProof/>
        </w:rPr>
        <w:fldChar w:fldCharType="separate"/>
      </w:r>
      <w:r>
        <w:rPr>
          <w:noProof/>
        </w:rPr>
        <w:t>168</w:t>
      </w:r>
      <w:r>
        <w:rPr>
          <w:noProof/>
        </w:rPr>
        <w:fldChar w:fldCharType="end"/>
      </w:r>
    </w:p>
    <w:p w14:paraId="6536541C" w14:textId="2595AF70" w:rsidR="00ED495F" w:rsidRDefault="00ED495F">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_Toc106632563 \h </w:instrText>
      </w:r>
      <w:r>
        <w:rPr>
          <w:noProof/>
        </w:rPr>
      </w:r>
      <w:r>
        <w:rPr>
          <w:noProof/>
        </w:rPr>
        <w:fldChar w:fldCharType="separate"/>
      </w:r>
      <w:r>
        <w:rPr>
          <w:noProof/>
        </w:rPr>
        <w:t>169</w:t>
      </w:r>
      <w:r>
        <w:rPr>
          <w:noProof/>
        </w:rPr>
        <w:fldChar w:fldCharType="end"/>
      </w:r>
    </w:p>
    <w:p w14:paraId="7045AEE1" w14:textId="105A98AA" w:rsidR="00ED495F" w:rsidRDefault="00ED495F">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_Toc106632564 \h </w:instrText>
      </w:r>
      <w:r>
        <w:rPr>
          <w:noProof/>
        </w:rPr>
      </w:r>
      <w:r>
        <w:rPr>
          <w:noProof/>
        </w:rPr>
        <w:fldChar w:fldCharType="separate"/>
      </w:r>
      <w:r>
        <w:rPr>
          <w:noProof/>
        </w:rPr>
        <w:t>169</w:t>
      </w:r>
      <w:r>
        <w:rPr>
          <w:noProof/>
        </w:rPr>
        <w:fldChar w:fldCharType="end"/>
      </w:r>
    </w:p>
    <w:p w14:paraId="3C52DF7B" w14:textId="5B57C255" w:rsidR="00ED495F" w:rsidRDefault="00ED495F">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NgRanTargetId</w:t>
      </w:r>
      <w:r>
        <w:rPr>
          <w:noProof/>
        </w:rPr>
        <w:tab/>
      </w:r>
      <w:r>
        <w:rPr>
          <w:noProof/>
        </w:rPr>
        <w:fldChar w:fldCharType="begin" w:fldLock="1"/>
      </w:r>
      <w:r>
        <w:rPr>
          <w:noProof/>
        </w:rPr>
        <w:instrText xml:space="preserve"> PAGEREF _Toc106632565 \h </w:instrText>
      </w:r>
      <w:r>
        <w:rPr>
          <w:noProof/>
        </w:rPr>
      </w:r>
      <w:r>
        <w:rPr>
          <w:noProof/>
        </w:rPr>
        <w:fldChar w:fldCharType="separate"/>
      </w:r>
      <w:r>
        <w:rPr>
          <w:noProof/>
        </w:rPr>
        <w:t>169</w:t>
      </w:r>
      <w:r>
        <w:rPr>
          <w:noProof/>
        </w:rPr>
        <w:fldChar w:fldCharType="end"/>
      </w:r>
    </w:p>
    <w:p w14:paraId="52544155" w14:textId="1593C304" w:rsidR="00ED495F" w:rsidRDefault="00ED495F">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N2InformationTransferError</w:t>
      </w:r>
      <w:r>
        <w:rPr>
          <w:noProof/>
        </w:rPr>
        <w:tab/>
      </w:r>
      <w:r>
        <w:rPr>
          <w:noProof/>
        </w:rPr>
        <w:fldChar w:fldCharType="begin" w:fldLock="1"/>
      </w:r>
      <w:r>
        <w:rPr>
          <w:noProof/>
        </w:rPr>
        <w:instrText xml:space="preserve"> PAGEREF _Toc106632566 \h </w:instrText>
      </w:r>
      <w:r>
        <w:rPr>
          <w:noProof/>
        </w:rPr>
      </w:r>
      <w:r>
        <w:rPr>
          <w:noProof/>
        </w:rPr>
        <w:fldChar w:fldCharType="separate"/>
      </w:r>
      <w:r>
        <w:rPr>
          <w:noProof/>
        </w:rPr>
        <w:t>170</w:t>
      </w:r>
      <w:r>
        <w:rPr>
          <w:noProof/>
        </w:rPr>
        <w:fldChar w:fldCharType="end"/>
      </w:r>
    </w:p>
    <w:p w14:paraId="055B36F2" w14:textId="44305811" w:rsidR="00ED495F" w:rsidRDefault="00ED495F">
      <w:pPr>
        <w:pStyle w:val="TOC5"/>
        <w:rPr>
          <w:rFonts w:asciiTheme="minorHAnsi" w:eastAsiaTheme="minorEastAsia" w:hAnsiTheme="minorHAnsi" w:cstheme="minorBidi"/>
          <w:noProof/>
          <w:sz w:val="22"/>
          <w:szCs w:val="22"/>
          <w:lang w:eastAsia="en-GB"/>
        </w:rPr>
      </w:pPr>
      <w:r w:rsidRPr="00C23B87">
        <w:rPr>
          <w:noProof/>
          <w:lang w:val="en-US"/>
        </w:rPr>
        <w:t>6.1.6.2.46</w:t>
      </w:r>
      <w:r>
        <w:rPr>
          <w:rFonts w:asciiTheme="minorHAnsi" w:eastAsiaTheme="minorEastAsia" w:hAnsiTheme="minorHAnsi" w:cstheme="minorBidi"/>
          <w:noProof/>
          <w:sz w:val="22"/>
          <w:szCs w:val="22"/>
          <w:lang w:eastAsia="en-GB"/>
        </w:rPr>
        <w:tab/>
      </w:r>
      <w:r w:rsidRPr="00C23B87">
        <w:rPr>
          <w:noProof/>
          <w:lang w:val="en-US"/>
        </w:rPr>
        <w:t>Type: PWSResponseData</w:t>
      </w:r>
      <w:r>
        <w:rPr>
          <w:noProof/>
        </w:rPr>
        <w:tab/>
      </w:r>
      <w:r>
        <w:rPr>
          <w:noProof/>
        </w:rPr>
        <w:fldChar w:fldCharType="begin" w:fldLock="1"/>
      </w:r>
      <w:r>
        <w:rPr>
          <w:noProof/>
        </w:rPr>
        <w:instrText xml:space="preserve"> PAGEREF _Toc106632567 \h </w:instrText>
      </w:r>
      <w:r>
        <w:rPr>
          <w:noProof/>
        </w:rPr>
      </w:r>
      <w:r>
        <w:rPr>
          <w:noProof/>
        </w:rPr>
        <w:fldChar w:fldCharType="separate"/>
      </w:r>
      <w:r>
        <w:rPr>
          <w:noProof/>
        </w:rPr>
        <w:t>170</w:t>
      </w:r>
      <w:r>
        <w:rPr>
          <w:noProof/>
        </w:rPr>
        <w:fldChar w:fldCharType="end"/>
      </w:r>
    </w:p>
    <w:p w14:paraId="175785F5" w14:textId="00ACA36E" w:rsidR="00ED495F" w:rsidRDefault="00ED495F">
      <w:pPr>
        <w:pStyle w:val="TOC5"/>
        <w:rPr>
          <w:rFonts w:asciiTheme="minorHAnsi" w:eastAsiaTheme="minorEastAsia" w:hAnsiTheme="minorHAnsi" w:cstheme="minorBidi"/>
          <w:noProof/>
          <w:sz w:val="22"/>
          <w:szCs w:val="22"/>
          <w:lang w:eastAsia="en-GB"/>
        </w:rPr>
      </w:pPr>
      <w:r w:rsidRPr="00C23B87">
        <w:rPr>
          <w:noProof/>
          <w:lang w:val="en-US"/>
        </w:rPr>
        <w:t>6.1.6.2.47</w:t>
      </w:r>
      <w:r>
        <w:rPr>
          <w:rFonts w:asciiTheme="minorHAnsi" w:eastAsiaTheme="minorEastAsia" w:hAnsiTheme="minorHAnsi" w:cstheme="minorBidi"/>
          <w:noProof/>
          <w:sz w:val="22"/>
          <w:szCs w:val="22"/>
          <w:lang w:eastAsia="en-GB"/>
        </w:rPr>
        <w:tab/>
      </w:r>
      <w:r w:rsidRPr="00C23B87">
        <w:rPr>
          <w:noProof/>
          <w:lang w:val="en-US"/>
        </w:rPr>
        <w:t>Type: PWSErrorData</w:t>
      </w:r>
      <w:r>
        <w:rPr>
          <w:noProof/>
        </w:rPr>
        <w:tab/>
      </w:r>
      <w:r>
        <w:rPr>
          <w:noProof/>
        </w:rPr>
        <w:fldChar w:fldCharType="begin" w:fldLock="1"/>
      </w:r>
      <w:r>
        <w:rPr>
          <w:noProof/>
        </w:rPr>
        <w:instrText xml:space="preserve"> PAGEREF _Toc106632568 \h </w:instrText>
      </w:r>
      <w:r>
        <w:rPr>
          <w:noProof/>
        </w:rPr>
      </w:r>
      <w:r>
        <w:rPr>
          <w:noProof/>
        </w:rPr>
        <w:fldChar w:fldCharType="separate"/>
      </w:r>
      <w:r>
        <w:rPr>
          <w:noProof/>
        </w:rPr>
        <w:t>170</w:t>
      </w:r>
      <w:r>
        <w:rPr>
          <w:noProof/>
        </w:rPr>
        <w:fldChar w:fldCharType="end"/>
      </w:r>
    </w:p>
    <w:p w14:paraId="13BAC9A5" w14:textId="5061686A" w:rsidR="00ED495F" w:rsidRDefault="00ED495F">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_Toc106632569 \h </w:instrText>
      </w:r>
      <w:r>
        <w:rPr>
          <w:noProof/>
        </w:rPr>
      </w:r>
      <w:r>
        <w:rPr>
          <w:noProof/>
        </w:rPr>
        <w:fldChar w:fldCharType="separate"/>
      </w:r>
      <w:r>
        <w:rPr>
          <w:noProof/>
        </w:rPr>
        <w:t>170</w:t>
      </w:r>
      <w:r>
        <w:rPr>
          <w:noProof/>
        </w:rPr>
        <w:fldChar w:fldCharType="end"/>
      </w:r>
    </w:p>
    <w:p w14:paraId="7FD676E9" w14:textId="58F16E00" w:rsidR="00ED495F" w:rsidRDefault="00ED495F">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NgKsi</w:t>
      </w:r>
      <w:r>
        <w:rPr>
          <w:noProof/>
        </w:rPr>
        <w:tab/>
      </w:r>
      <w:r>
        <w:rPr>
          <w:noProof/>
        </w:rPr>
        <w:fldChar w:fldCharType="begin" w:fldLock="1"/>
      </w:r>
      <w:r>
        <w:rPr>
          <w:noProof/>
        </w:rPr>
        <w:instrText xml:space="preserve"> PAGEREF _Toc106632570 \h </w:instrText>
      </w:r>
      <w:r>
        <w:rPr>
          <w:noProof/>
        </w:rPr>
      </w:r>
      <w:r>
        <w:rPr>
          <w:noProof/>
        </w:rPr>
        <w:fldChar w:fldCharType="separate"/>
      </w:r>
      <w:r>
        <w:rPr>
          <w:noProof/>
        </w:rPr>
        <w:t>171</w:t>
      </w:r>
      <w:r>
        <w:rPr>
          <w:noProof/>
        </w:rPr>
        <w:fldChar w:fldCharType="end"/>
      </w:r>
    </w:p>
    <w:p w14:paraId="619CBCC8" w14:textId="2F684DCE" w:rsidR="00ED495F" w:rsidRDefault="00ED495F">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 xml:space="preserve">Type: </w:t>
      </w:r>
      <w:r>
        <w:rPr>
          <w:noProof/>
          <w:lang w:eastAsia="zh-CN"/>
        </w:rPr>
        <w:t>KeyAmf</w:t>
      </w:r>
      <w:r>
        <w:rPr>
          <w:noProof/>
        </w:rPr>
        <w:tab/>
      </w:r>
      <w:r>
        <w:rPr>
          <w:noProof/>
        </w:rPr>
        <w:fldChar w:fldCharType="begin" w:fldLock="1"/>
      </w:r>
      <w:r>
        <w:rPr>
          <w:noProof/>
        </w:rPr>
        <w:instrText xml:space="preserve"> PAGEREF _Toc106632571 \h </w:instrText>
      </w:r>
      <w:r>
        <w:rPr>
          <w:noProof/>
        </w:rPr>
      </w:r>
      <w:r>
        <w:rPr>
          <w:noProof/>
        </w:rPr>
        <w:fldChar w:fldCharType="separate"/>
      </w:r>
      <w:r>
        <w:rPr>
          <w:noProof/>
        </w:rPr>
        <w:t>171</w:t>
      </w:r>
      <w:r>
        <w:rPr>
          <w:noProof/>
        </w:rPr>
        <w:fldChar w:fldCharType="end"/>
      </w:r>
    </w:p>
    <w:p w14:paraId="55033379" w14:textId="16390A2E" w:rsidR="00ED495F" w:rsidRDefault="00ED495F">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_Toc106632572 \h </w:instrText>
      </w:r>
      <w:r>
        <w:rPr>
          <w:noProof/>
        </w:rPr>
      </w:r>
      <w:r>
        <w:rPr>
          <w:noProof/>
        </w:rPr>
        <w:fldChar w:fldCharType="separate"/>
      </w:r>
      <w:r>
        <w:rPr>
          <w:noProof/>
        </w:rPr>
        <w:t>171</w:t>
      </w:r>
      <w:r>
        <w:rPr>
          <w:noProof/>
        </w:rPr>
        <w:fldChar w:fldCharType="end"/>
      </w:r>
    </w:p>
    <w:p w14:paraId="76DA9B98" w14:textId="02F2E0DF" w:rsidR="00ED495F" w:rsidRDefault="00ED495F">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_Toc106632573 \h </w:instrText>
      </w:r>
      <w:r>
        <w:rPr>
          <w:noProof/>
        </w:rPr>
      </w:r>
      <w:r>
        <w:rPr>
          <w:noProof/>
        </w:rPr>
        <w:fldChar w:fldCharType="separate"/>
      </w:r>
      <w:r>
        <w:rPr>
          <w:noProof/>
        </w:rPr>
        <w:t>171</w:t>
      </w:r>
      <w:r>
        <w:rPr>
          <w:noProof/>
        </w:rPr>
        <w:fldChar w:fldCharType="end"/>
      </w:r>
    </w:p>
    <w:p w14:paraId="3B9012FA" w14:textId="1E749576" w:rsidR="00ED495F" w:rsidRDefault="00ED495F">
      <w:pPr>
        <w:pStyle w:val="TOC5"/>
        <w:rPr>
          <w:rFonts w:asciiTheme="minorHAnsi" w:eastAsiaTheme="minorEastAsia" w:hAnsiTheme="minorHAnsi" w:cstheme="minorBidi"/>
          <w:noProof/>
          <w:sz w:val="22"/>
          <w:szCs w:val="22"/>
          <w:lang w:eastAsia="en-GB"/>
        </w:rPr>
      </w:pPr>
      <w:r>
        <w:rPr>
          <w:noProof/>
        </w:rPr>
        <w:lastRenderedPageBreak/>
        <w:t>6.1.6.2.53</w:t>
      </w:r>
      <w:r>
        <w:rPr>
          <w:rFonts w:asciiTheme="minorHAnsi" w:eastAsiaTheme="minorEastAsia" w:hAnsiTheme="minorHAnsi" w:cstheme="minorBidi"/>
          <w:noProof/>
          <w:sz w:val="22"/>
          <w:szCs w:val="22"/>
          <w:lang w:eastAsia="en-GB"/>
        </w:rPr>
        <w:tab/>
      </w:r>
      <w:r>
        <w:rPr>
          <w:noProof/>
        </w:rPr>
        <w:t>Type: N2Ran</w:t>
      </w:r>
      <w:r w:rsidRPr="00C23B87">
        <w:rPr>
          <w:noProof/>
          <w:lang w:val="en-US"/>
        </w:rPr>
        <w:t>Information</w:t>
      </w:r>
      <w:r>
        <w:rPr>
          <w:noProof/>
        </w:rPr>
        <w:tab/>
      </w:r>
      <w:r>
        <w:rPr>
          <w:noProof/>
        </w:rPr>
        <w:fldChar w:fldCharType="begin" w:fldLock="1"/>
      </w:r>
      <w:r>
        <w:rPr>
          <w:noProof/>
        </w:rPr>
        <w:instrText xml:space="preserve"> PAGEREF _Toc106632574 \h </w:instrText>
      </w:r>
      <w:r>
        <w:rPr>
          <w:noProof/>
        </w:rPr>
      </w:r>
      <w:r>
        <w:rPr>
          <w:noProof/>
        </w:rPr>
        <w:fldChar w:fldCharType="separate"/>
      </w:r>
      <w:r>
        <w:rPr>
          <w:noProof/>
        </w:rPr>
        <w:t>171</w:t>
      </w:r>
      <w:r>
        <w:rPr>
          <w:noProof/>
        </w:rPr>
        <w:fldChar w:fldCharType="end"/>
      </w:r>
    </w:p>
    <w:p w14:paraId="2134C4EF" w14:textId="2E0AFD81" w:rsidR="00ED495F" w:rsidRDefault="00ED495F">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_Toc106632575 \h </w:instrText>
      </w:r>
      <w:r>
        <w:rPr>
          <w:noProof/>
        </w:rPr>
      </w:r>
      <w:r>
        <w:rPr>
          <w:noProof/>
        </w:rPr>
        <w:fldChar w:fldCharType="separate"/>
      </w:r>
      <w:r>
        <w:rPr>
          <w:noProof/>
        </w:rPr>
        <w:t>172</w:t>
      </w:r>
      <w:r>
        <w:rPr>
          <w:noProof/>
        </w:rPr>
        <w:fldChar w:fldCharType="end"/>
      </w:r>
    </w:p>
    <w:p w14:paraId="0073BC93" w14:textId="30D941BF" w:rsidR="00ED495F" w:rsidRDefault="00ED495F">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_Toc106632576 \h </w:instrText>
      </w:r>
      <w:r>
        <w:rPr>
          <w:noProof/>
        </w:rPr>
      </w:r>
      <w:r>
        <w:rPr>
          <w:noProof/>
        </w:rPr>
        <w:fldChar w:fldCharType="separate"/>
      </w:r>
      <w:r>
        <w:rPr>
          <w:noProof/>
        </w:rPr>
        <w:t>172</w:t>
      </w:r>
      <w:r>
        <w:rPr>
          <w:noProof/>
        </w:rPr>
        <w:fldChar w:fldCharType="end"/>
      </w:r>
    </w:p>
    <w:p w14:paraId="73160C45" w14:textId="3DF5539C" w:rsidR="00ED495F" w:rsidRDefault="00ED495F">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_Toc106632577 \h </w:instrText>
      </w:r>
      <w:r>
        <w:rPr>
          <w:noProof/>
        </w:rPr>
      </w:r>
      <w:r>
        <w:rPr>
          <w:noProof/>
        </w:rPr>
        <w:fldChar w:fldCharType="separate"/>
      </w:r>
      <w:r>
        <w:rPr>
          <w:noProof/>
        </w:rPr>
        <w:t>172</w:t>
      </w:r>
      <w:r>
        <w:rPr>
          <w:noProof/>
        </w:rPr>
        <w:fldChar w:fldCharType="end"/>
      </w:r>
    </w:p>
    <w:p w14:paraId="2FE1AE1A" w14:textId="56B4CCB4" w:rsidR="00ED495F" w:rsidRDefault="00ED495F">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_Toc106632578 \h </w:instrText>
      </w:r>
      <w:r>
        <w:rPr>
          <w:noProof/>
        </w:rPr>
      </w:r>
      <w:r>
        <w:rPr>
          <w:noProof/>
        </w:rPr>
        <w:fldChar w:fldCharType="separate"/>
      </w:r>
      <w:r>
        <w:rPr>
          <w:noProof/>
        </w:rPr>
        <w:t>173</w:t>
      </w:r>
      <w:r>
        <w:rPr>
          <w:noProof/>
        </w:rPr>
        <w:fldChar w:fldCharType="end"/>
      </w:r>
    </w:p>
    <w:p w14:paraId="7FE0E432" w14:textId="55CEE914" w:rsidR="00ED495F" w:rsidRDefault="00ED495F">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ImmediateMdtConf</w:t>
      </w:r>
      <w:r>
        <w:rPr>
          <w:noProof/>
        </w:rPr>
        <w:tab/>
      </w:r>
      <w:r>
        <w:rPr>
          <w:noProof/>
        </w:rPr>
        <w:fldChar w:fldCharType="begin" w:fldLock="1"/>
      </w:r>
      <w:r>
        <w:rPr>
          <w:noProof/>
        </w:rPr>
        <w:instrText xml:space="preserve"> PAGEREF _Toc106632579 \h </w:instrText>
      </w:r>
      <w:r>
        <w:rPr>
          <w:noProof/>
        </w:rPr>
      </w:r>
      <w:r>
        <w:rPr>
          <w:noProof/>
        </w:rPr>
        <w:fldChar w:fldCharType="separate"/>
      </w:r>
      <w:r>
        <w:rPr>
          <w:noProof/>
        </w:rPr>
        <w:t>174</w:t>
      </w:r>
      <w:r>
        <w:rPr>
          <w:noProof/>
        </w:rPr>
        <w:fldChar w:fldCharType="end"/>
      </w:r>
    </w:p>
    <w:p w14:paraId="719F60AD" w14:textId="133F20EA" w:rsidR="00ED495F" w:rsidRDefault="00ED495F">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 xml:space="preserve">Type: </w:t>
      </w:r>
      <w:r w:rsidRPr="00C23B87">
        <w:rPr>
          <w:noProof/>
          <w:lang w:val="en-US" w:eastAsia="zh-CN"/>
        </w:rPr>
        <w:t>V2x</w:t>
      </w:r>
      <w:r>
        <w:rPr>
          <w:noProof/>
          <w:lang w:eastAsia="zh-CN"/>
        </w:rPr>
        <w:t>Information</w:t>
      </w:r>
      <w:r>
        <w:rPr>
          <w:noProof/>
        </w:rPr>
        <w:tab/>
      </w:r>
      <w:r>
        <w:rPr>
          <w:noProof/>
        </w:rPr>
        <w:fldChar w:fldCharType="begin" w:fldLock="1"/>
      </w:r>
      <w:r>
        <w:rPr>
          <w:noProof/>
        </w:rPr>
        <w:instrText xml:space="preserve"> PAGEREF _Toc106632580 \h </w:instrText>
      </w:r>
      <w:r>
        <w:rPr>
          <w:noProof/>
        </w:rPr>
      </w:r>
      <w:r>
        <w:rPr>
          <w:noProof/>
        </w:rPr>
        <w:fldChar w:fldCharType="separate"/>
      </w:r>
      <w:r>
        <w:rPr>
          <w:noProof/>
        </w:rPr>
        <w:t>176</w:t>
      </w:r>
      <w:r>
        <w:rPr>
          <w:noProof/>
        </w:rPr>
        <w:fldChar w:fldCharType="end"/>
      </w:r>
    </w:p>
    <w:p w14:paraId="0A4CB946" w14:textId="744649EB" w:rsidR="00ED495F" w:rsidRDefault="00ED495F">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EpsNas</w:t>
      </w:r>
      <w:r>
        <w:rPr>
          <w:noProof/>
          <w:lang w:eastAsia="zh-CN"/>
        </w:rPr>
        <w:t>SecurityMode</w:t>
      </w:r>
      <w:r>
        <w:rPr>
          <w:noProof/>
        </w:rPr>
        <w:tab/>
      </w:r>
      <w:r>
        <w:rPr>
          <w:noProof/>
        </w:rPr>
        <w:fldChar w:fldCharType="begin" w:fldLock="1"/>
      </w:r>
      <w:r>
        <w:rPr>
          <w:noProof/>
        </w:rPr>
        <w:instrText xml:space="preserve"> PAGEREF _Toc106632581 \h </w:instrText>
      </w:r>
      <w:r>
        <w:rPr>
          <w:noProof/>
        </w:rPr>
      </w:r>
      <w:r>
        <w:rPr>
          <w:noProof/>
        </w:rPr>
        <w:fldChar w:fldCharType="separate"/>
      </w:r>
      <w:r>
        <w:rPr>
          <w:noProof/>
        </w:rPr>
        <w:t>176</w:t>
      </w:r>
      <w:r>
        <w:rPr>
          <w:noProof/>
        </w:rPr>
        <w:fldChar w:fldCharType="end"/>
      </w:r>
    </w:p>
    <w:p w14:paraId="3C6C5F9D" w14:textId="5191301E" w:rsidR="00ED495F" w:rsidRDefault="00ED495F">
      <w:pPr>
        <w:pStyle w:val="TOC5"/>
        <w:rPr>
          <w:rFonts w:asciiTheme="minorHAnsi" w:eastAsiaTheme="minorEastAsia" w:hAnsiTheme="minorHAnsi" w:cstheme="minorBidi"/>
          <w:noProof/>
          <w:sz w:val="22"/>
          <w:szCs w:val="22"/>
          <w:lang w:eastAsia="en-GB"/>
        </w:rPr>
      </w:pPr>
      <w:r>
        <w:rPr>
          <w:noProof/>
        </w:rPr>
        <w:t>6.1.6.2.6</w:t>
      </w:r>
      <w:r>
        <w:rPr>
          <w:noProof/>
          <w:lang w:eastAsia="zh-CN"/>
        </w:rPr>
        <w:t>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_Toc106632582 \h </w:instrText>
      </w:r>
      <w:r>
        <w:rPr>
          <w:noProof/>
        </w:rPr>
      </w:r>
      <w:r>
        <w:rPr>
          <w:noProof/>
        </w:rPr>
        <w:fldChar w:fldCharType="separate"/>
      </w:r>
      <w:r>
        <w:rPr>
          <w:noProof/>
        </w:rPr>
        <w:t>177</w:t>
      </w:r>
      <w:r>
        <w:rPr>
          <w:noProof/>
        </w:rPr>
        <w:fldChar w:fldCharType="end"/>
      </w:r>
    </w:p>
    <w:p w14:paraId="249CD1D2" w14:textId="6E5A9D5B" w:rsidR="00ED495F" w:rsidRDefault="00ED495F">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_Toc106632583 \h </w:instrText>
      </w:r>
      <w:r>
        <w:rPr>
          <w:noProof/>
        </w:rPr>
      </w:r>
      <w:r>
        <w:rPr>
          <w:noProof/>
        </w:rPr>
        <w:fldChar w:fldCharType="separate"/>
      </w:r>
      <w:r>
        <w:rPr>
          <w:noProof/>
        </w:rPr>
        <w:t>177</w:t>
      </w:r>
      <w:r>
        <w:rPr>
          <w:noProof/>
        </w:rPr>
        <w:fldChar w:fldCharType="end"/>
      </w:r>
    </w:p>
    <w:p w14:paraId="2F2A1937" w14:textId="4E1F46A1" w:rsidR="00ED495F" w:rsidRDefault="00ED495F">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_Toc106632584 \h </w:instrText>
      </w:r>
      <w:r>
        <w:rPr>
          <w:noProof/>
        </w:rPr>
      </w:r>
      <w:r>
        <w:rPr>
          <w:noProof/>
        </w:rPr>
        <w:fldChar w:fldCharType="separate"/>
      </w:r>
      <w:r>
        <w:rPr>
          <w:noProof/>
        </w:rPr>
        <w:t>177</w:t>
      </w:r>
      <w:r>
        <w:rPr>
          <w:noProof/>
        </w:rPr>
        <w:fldChar w:fldCharType="end"/>
      </w:r>
    </w:p>
    <w:p w14:paraId="7D162818" w14:textId="571A49ED" w:rsidR="00ED495F" w:rsidRDefault="00ED495F">
      <w:pPr>
        <w:pStyle w:val="TOC5"/>
        <w:rPr>
          <w:rFonts w:asciiTheme="minorHAnsi" w:eastAsiaTheme="minorEastAsia" w:hAnsiTheme="minorHAnsi" w:cstheme="minorBidi"/>
          <w:noProof/>
          <w:sz w:val="22"/>
          <w:szCs w:val="22"/>
          <w:lang w:eastAsia="en-GB"/>
        </w:rPr>
      </w:pPr>
      <w:r>
        <w:rPr>
          <w:noProof/>
        </w:rPr>
        <w:t>6.1.6.2.</w:t>
      </w:r>
      <w:r>
        <w:rPr>
          <w:noProof/>
          <w:lang w:eastAsia="zh-CN"/>
        </w:rPr>
        <w:t>64</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_Toc106632585 \h </w:instrText>
      </w:r>
      <w:r>
        <w:rPr>
          <w:noProof/>
        </w:rPr>
      </w:r>
      <w:r>
        <w:rPr>
          <w:noProof/>
        </w:rPr>
        <w:fldChar w:fldCharType="separate"/>
      </w:r>
      <w:r>
        <w:rPr>
          <w:noProof/>
        </w:rPr>
        <w:t>178</w:t>
      </w:r>
      <w:r>
        <w:rPr>
          <w:noProof/>
        </w:rPr>
        <w:fldChar w:fldCharType="end"/>
      </w:r>
    </w:p>
    <w:p w14:paraId="560D2E1B" w14:textId="669611BA" w:rsidR="00ED495F" w:rsidRDefault="00ED495F">
      <w:pPr>
        <w:pStyle w:val="TOC5"/>
        <w:rPr>
          <w:rFonts w:asciiTheme="minorHAnsi" w:eastAsiaTheme="minorEastAsia" w:hAnsiTheme="minorHAnsi" w:cstheme="minorBidi"/>
          <w:noProof/>
          <w:sz w:val="22"/>
          <w:szCs w:val="22"/>
          <w:lang w:eastAsia="en-GB"/>
        </w:rPr>
      </w:pPr>
      <w:r>
        <w:rPr>
          <w:noProof/>
        </w:rPr>
        <w:t>6.1.6.2.</w:t>
      </w:r>
      <w:r>
        <w:rPr>
          <w:noProof/>
          <w:lang w:eastAsia="zh-CN"/>
        </w:rPr>
        <w:t>65</w:t>
      </w:r>
      <w:r>
        <w:rPr>
          <w:rFonts w:asciiTheme="minorHAnsi" w:eastAsiaTheme="minorEastAsia" w:hAnsiTheme="minorHAnsi" w:cstheme="minorBidi"/>
          <w:noProof/>
          <w:sz w:val="22"/>
          <w:szCs w:val="22"/>
          <w:lang w:eastAsia="en-GB"/>
        </w:rPr>
        <w:tab/>
      </w:r>
      <w:r>
        <w:rPr>
          <w:noProof/>
        </w:rPr>
        <w:t>Type: ExtAmfEventSubscription</w:t>
      </w:r>
      <w:r>
        <w:rPr>
          <w:noProof/>
        </w:rPr>
        <w:tab/>
      </w:r>
      <w:r>
        <w:rPr>
          <w:noProof/>
        </w:rPr>
        <w:fldChar w:fldCharType="begin" w:fldLock="1"/>
      </w:r>
      <w:r>
        <w:rPr>
          <w:noProof/>
        </w:rPr>
        <w:instrText xml:space="preserve"> PAGEREF _Toc106632586 \h </w:instrText>
      </w:r>
      <w:r>
        <w:rPr>
          <w:noProof/>
        </w:rPr>
      </w:r>
      <w:r>
        <w:rPr>
          <w:noProof/>
        </w:rPr>
        <w:fldChar w:fldCharType="separate"/>
      </w:r>
      <w:r>
        <w:rPr>
          <w:noProof/>
        </w:rPr>
        <w:t>178</w:t>
      </w:r>
      <w:r>
        <w:rPr>
          <w:noProof/>
        </w:rPr>
        <w:fldChar w:fldCharType="end"/>
      </w:r>
    </w:p>
    <w:p w14:paraId="52AEB8B8" w14:textId="5A5E2D65" w:rsidR="00ED495F" w:rsidRDefault="00ED495F">
      <w:pPr>
        <w:pStyle w:val="TOC5"/>
        <w:rPr>
          <w:rFonts w:asciiTheme="minorHAnsi" w:eastAsiaTheme="minorEastAsia" w:hAnsiTheme="minorHAnsi" w:cstheme="minorBidi"/>
          <w:noProof/>
          <w:sz w:val="22"/>
          <w:szCs w:val="22"/>
          <w:lang w:eastAsia="en-GB"/>
        </w:rPr>
      </w:pPr>
      <w:r>
        <w:rPr>
          <w:noProof/>
        </w:rPr>
        <w:t>6.1.6.2.</w:t>
      </w:r>
      <w:r>
        <w:rPr>
          <w:noProof/>
          <w:lang w:eastAsia="zh-CN"/>
        </w:rPr>
        <w:t>66</w:t>
      </w:r>
      <w:r>
        <w:rPr>
          <w:rFonts w:asciiTheme="minorHAnsi" w:eastAsiaTheme="minorEastAsia" w:hAnsiTheme="minorHAnsi" w:cstheme="minorBidi"/>
          <w:noProof/>
          <w:sz w:val="22"/>
          <w:szCs w:val="22"/>
          <w:lang w:eastAsia="en-GB"/>
        </w:rPr>
        <w:tab/>
      </w:r>
      <w:r>
        <w:rPr>
          <w:noProof/>
        </w:rPr>
        <w:t>Type: AmfEventSubscriptionAddInfo</w:t>
      </w:r>
      <w:r>
        <w:rPr>
          <w:noProof/>
        </w:rPr>
        <w:tab/>
      </w:r>
      <w:r>
        <w:rPr>
          <w:noProof/>
        </w:rPr>
        <w:fldChar w:fldCharType="begin" w:fldLock="1"/>
      </w:r>
      <w:r>
        <w:rPr>
          <w:noProof/>
        </w:rPr>
        <w:instrText xml:space="preserve"> PAGEREF _Toc106632587 \h </w:instrText>
      </w:r>
      <w:r>
        <w:rPr>
          <w:noProof/>
        </w:rPr>
      </w:r>
      <w:r>
        <w:rPr>
          <w:noProof/>
        </w:rPr>
        <w:fldChar w:fldCharType="separate"/>
      </w:r>
      <w:r>
        <w:rPr>
          <w:noProof/>
        </w:rPr>
        <w:t>179</w:t>
      </w:r>
      <w:r>
        <w:rPr>
          <w:noProof/>
        </w:rPr>
        <w:fldChar w:fldCharType="end"/>
      </w:r>
    </w:p>
    <w:p w14:paraId="13F14ECD" w14:textId="4164DEEE" w:rsidR="00ED495F" w:rsidRDefault="00ED495F">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_Toc106632588 \h </w:instrText>
      </w:r>
      <w:r>
        <w:rPr>
          <w:noProof/>
        </w:rPr>
      </w:r>
      <w:r>
        <w:rPr>
          <w:noProof/>
        </w:rPr>
        <w:fldChar w:fldCharType="separate"/>
      </w:r>
      <w:r>
        <w:rPr>
          <w:noProof/>
        </w:rPr>
        <w:t>179</w:t>
      </w:r>
      <w:r>
        <w:rPr>
          <w:noProof/>
        </w:rPr>
        <w:fldChar w:fldCharType="end"/>
      </w:r>
    </w:p>
    <w:p w14:paraId="2B68CDCA" w14:textId="4799BA9C" w:rsidR="00ED495F" w:rsidRDefault="00ED495F">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UeDifferentiationInfo</w:t>
      </w:r>
      <w:r>
        <w:rPr>
          <w:noProof/>
        </w:rPr>
        <w:tab/>
      </w:r>
      <w:r>
        <w:rPr>
          <w:noProof/>
        </w:rPr>
        <w:fldChar w:fldCharType="begin" w:fldLock="1"/>
      </w:r>
      <w:r>
        <w:rPr>
          <w:noProof/>
        </w:rPr>
        <w:instrText xml:space="preserve"> PAGEREF _Toc106632589 \h </w:instrText>
      </w:r>
      <w:r>
        <w:rPr>
          <w:noProof/>
        </w:rPr>
      </w:r>
      <w:r>
        <w:rPr>
          <w:noProof/>
        </w:rPr>
        <w:fldChar w:fldCharType="separate"/>
      </w:r>
      <w:r>
        <w:rPr>
          <w:noProof/>
        </w:rPr>
        <w:t>180</w:t>
      </w:r>
      <w:r>
        <w:rPr>
          <w:noProof/>
        </w:rPr>
        <w:fldChar w:fldCharType="end"/>
      </w:r>
    </w:p>
    <w:p w14:paraId="6EAB8483" w14:textId="3B721929" w:rsidR="00ED495F" w:rsidRDefault="00ED495F">
      <w:pPr>
        <w:pStyle w:val="TOC5"/>
        <w:rPr>
          <w:rFonts w:asciiTheme="minorHAnsi" w:eastAsiaTheme="minorEastAsia" w:hAnsiTheme="minorHAnsi" w:cstheme="minorBidi"/>
          <w:noProof/>
          <w:sz w:val="22"/>
          <w:szCs w:val="22"/>
          <w:lang w:eastAsia="en-GB"/>
        </w:rPr>
      </w:pPr>
      <w:r>
        <w:rPr>
          <w:noProof/>
        </w:rPr>
        <w:t>6.1.6.2.</w:t>
      </w:r>
      <w:r>
        <w:rPr>
          <w:noProof/>
          <w:lang w:eastAsia="zh-CN"/>
        </w:rPr>
        <w:t>69</w:t>
      </w:r>
      <w:r>
        <w:rPr>
          <w:rFonts w:asciiTheme="minorHAnsi" w:eastAsiaTheme="minorEastAsia" w:hAnsiTheme="minorHAnsi" w:cstheme="minorBidi"/>
          <w:noProof/>
          <w:sz w:val="22"/>
          <w:szCs w:val="22"/>
          <w:lang w:eastAsia="en-GB"/>
        </w:rPr>
        <w:tab/>
      </w:r>
      <w:r>
        <w:rPr>
          <w:noProof/>
        </w:rPr>
        <w:t>Type:</w:t>
      </w:r>
      <w:r w:rsidRPr="00C23B87">
        <w:rPr>
          <w:noProof/>
          <w:lang w:val="en-US" w:eastAsia="zh-CN"/>
        </w:rPr>
        <w:t xml:space="preserve"> CeModeBInd</w:t>
      </w:r>
      <w:r>
        <w:rPr>
          <w:noProof/>
        </w:rPr>
        <w:tab/>
      </w:r>
      <w:r>
        <w:rPr>
          <w:noProof/>
        </w:rPr>
        <w:fldChar w:fldCharType="begin" w:fldLock="1"/>
      </w:r>
      <w:r>
        <w:rPr>
          <w:noProof/>
        </w:rPr>
        <w:instrText xml:space="preserve"> PAGEREF _Toc106632590 \h </w:instrText>
      </w:r>
      <w:r>
        <w:rPr>
          <w:noProof/>
        </w:rPr>
      </w:r>
      <w:r>
        <w:rPr>
          <w:noProof/>
        </w:rPr>
        <w:fldChar w:fldCharType="separate"/>
      </w:r>
      <w:r>
        <w:rPr>
          <w:noProof/>
        </w:rPr>
        <w:t>180</w:t>
      </w:r>
      <w:r>
        <w:rPr>
          <w:noProof/>
        </w:rPr>
        <w:fldChar w:fldCharType="end"/>
      </w:r>
    </w:p>
    <w:p w14:paraId="45079664" w14:textId="3634460F" w:rsidR="00ED495F" w:rsidRDefault="00ED495F">
      <w:pPr>
        <w:pStyle w:val="TOC5"/>
        <w:rPr>
          <w:rFonts w:asciiTheme="minorHAnsi" w:eastAsiaTheme="minorEastAsia" w:hAnsiTheme="minorHAnsi" w:cstheme="minorBidi"/>
          <w:noProof/>
          <w:sz w:val="22"/>
          <w:szCs w:val="22"/>
          <w:lang w:eastAsia="en-GB"/>
        </w:rPr>
      </w:pPr>
      <w:r>
        <w:rPr>
          <w:noProof/>
        </w:rPr>
        <w:t>6.1.6.2.</w:t>
      </w:r>
      <w:r>
        <w:rPr>
          <w:noProof/>
          <w:lang w:eastAsia="zh-CN"/>
        </w:rPr>
        <w:t>70</w:t>
      </w:r>
      <w:r>
        <w:rPr>
          <w:rFonts w:asciiTheme="minorHAnsi" w:eastAsiaTheme="minorEastAsia" w:hAnsiTheme="minorHAnsi" w:cstheme="minorBidi"/>
          <w:noProof/>
          <w:sz w:val="22"/>
          <w:szCs w:val="22"/>
          <w:lang w:eastAsia="en-GB"/>
        </w:rPr>
        <w:tab/>
      </w:r>
      <w:r>
        <w:rPr>
          <w:noProof/>
        </w:rPr>
        <w:t>Type:</w:t>
      </w:r>
      <w:r w:rsidRPr="00C23B87">
        <w:rPr>
          <w:noProof/>
          <w:lang w:val="en-US" w:eastAsia="zh-CN"/>
        </w:rPr>
        <w:t xml:space="preserve"> LteMInd</w:t>
      </w:r>
      <w:r>
        <w:rPr>
          <w:noProof/>
        </w:rPr>
        <w:tab/>
      </w:r>
      <w:r>
        <w:rPr>
          <w:noProof/>
        </w:rPr>
        <w:fldChar w:fldCharType="begin" w:fldLock="1"/>
      </w:r>
      <w:r>
        <w:rPr>
          <w:noProof/>
        </w:rPr>
        <w:instrText xml:space="preserve"> PAGEREF _Toc106632591 \h </w:instrText>
      </w:r>
      <w:r>
        <w:rPr>
          <w:noProof/>
        </w:rPr>
      </w:r>
      <w:r>
        <w:rPr>
          <w:noProof/>
        </w:rPr>
        <w:fldChar w:fldCharType="separate"/>
      </w:r>
      <w:r>
        <w:rPr>
          <w:noProof/>
        </w:rPr>
        <w:t>180</w:t>
      </w:r>
      <w:r>
        <w:rPr>
          <w:noProof/>
        </w:rPr>
        <w:fldChar w:fldCharType="end"/>
      </w:r>
    </w:p>
    <w:p w14:paraId="4F215D75" w14:textId="3A503BD0" w:rsidR="00ED495F" w:rsidRDefault="00ED495F">
      <w:pPr>
        <w:pStyle w:val="TOC5"/>
        <w:rPr>
          <w:rFonts w:asciiTheme="minorHAnsi" w:eastAsiaTheme="minorEastAsia" w:hAnsiTheme="minorHAnsi" w:cstheme="minorBidi"/>
          <w:noProof/>
          <w:sz w:val="22"/>
          <w:szCs w:val="22"/>
          <w:lang w:eastAsia="en-GB"/>
        </w:rPr>
      </w:pPr>
      <w:r>
        <w:rPr>
          <w:noProof/>
        </w:rPr>
        <w:t>6.1.6.2.</w:t>
      </w:r>
      <w:r>
        <w:rPr>
          <w:noProof/>
          <w:lang w:eastAsia="zh-CN"/>
        </w:rPr>
        <w:t>71</w:t>
      </w:r>
      <w:r>
        <w:rPr>
          <w:rFonts w:asciiTheme="minorHAnsi" w:eastAsiaTheme="minorEastAsia" w:hAnsiTheme="minorHAnsi" w:cstheme="minorBidi"/>
          <w:noProof/>
          <w:sz w:val="22"/>
          <w:szCs w:val="22"/>
          <w:lang w:eastAsia="en-GB"/>
        </w:rPr>
        <w:tab/>
      </w:r>
      <w:r>
        <w:rPr>
          <w:noProof/>
        </w:rPr>
        <w:t>Type:</w:t>
      </w:r>
      <w:r w:rsidRPr="00C23B87">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_Toc106632592 \h </w:instrText>
      </w:r>
      <w:r>
        <w:rPr>
          <w:noProof/>
        </w:rPr>
      </w:r>
      <w:r>
        <w:rPr>
          <w:noProof/>
        </w:rPr>
        <w:fldChar w:fldCharType="separate"/>
      </w:r>
      <w:r>
        <w:rPr>
          <w:noProof/>
        </w:rPr>
        <w:t>180</w:t>
      </w:r>
      <w:r>
        <w:rPr>
          <w:noProof/>
        </w:rPr>
        <w:fldChar w:fldCharType="end"/>
      </w:r>
    </w:p>
    <w:p w14:paraId="4E0B3742" w14:textId="761A92E8" w:rsidR="00ED495F" w:rsidRDefault="00ED495F">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_Toc106632593 \h </w:instrText>
      </w:r>
      <w:r>
        <w:rPr>
          <w:noProof/>
        </w:rPr>
      </w:r>
      <w:r>
        <w:rPr>
          <w:noProof/>
        </w:rPr>
        <w:fldChar w:fldCharType="separate"/>
      </w:r>
      <w:r>
        <w:rPr>
          <w:noProof/>
        </w:rPr>
        <w:t>181</w:t>
      </w:r>
      <w:r>
        <w:rPr>
          <w:noProof/>
        </w:rPr>
        <w:fldChar w:fldCharType="end"/>
      </w:r>
    </w:p>
    <w:p w14:paraId="1F53AC15" w14:textId="349779FC" w:rsidR="00ED495F" w:rsidRDefault="00ED495F">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_Toc106632594 \h </w:instrText>
      </w:r>
      <w:r>
        <w:rPr>
          <w:noProof/>
        </w:rPr>
      </w:r>
      <w:r>
        <w:rPr>
          <w:noProof/>
        </w:rPr>
        <w:fldChar w:fldCharType="separate"/>
      </w:r>
      <w:r>
        <w:rPr>
          <w:noProof/>
        </w:rPr>
        <w:t>181</w:t>
      </w:r>
      <w:r>
        <w:rPr>
          <w:noProof/>
        </w:rPr>
        <w:fldChar w:fldCharType="end"/>
      </w:r>
    </w:p>
    <w:p w14:paraId="67FD5195" w14:textId="6A07A773" w:rsidR="00ED495F" w:rsidRDefault="00ED495F">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_Toc106632595 \h </w:instrText>
      </w:r>
      <w:r>
        <w:rPr>
          <w:noProof/>
        </w:rPr>
      </w:r>
      <w:r>
        <w:rPr>
          <w:noProof/>
        </w:rPr>
        <w:fldChar w:fldCharType="separate"/>
      </w:r>
      <w:r>
        <w:rPr>
          <w:noProof/>
        </w:rPr>
        <w:t>181</w:t>
      </w:r>
      <w:r>
        <w:rPr>
          <w:noProof/>
        </w:rPr>
        <w:fldChar w:fldCharType="end"/>
      </w:r>
    </w:p>
    <w:p w14:paraId="7C2FA48E" w14:textId="3023D533" w:rsidR="00ED495F" w:rsidRDefault="00ED495F">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Type: UpdpSubscriptionData</w:t>
      </w:r>
      <w:r>
        <w:rPr>
          <w:noProof/>
        </w:rPr>
        <w:tab/>
      </w:r>
      <w:r>
        <w:rPr>
          <w:noProof/>
        </w:rPr>
        <w:fldChar w:fldCharType="begin" w:fldLock="1"/>
      </w:r>
      <w:r>
        <w:rPr>
          <w:noProof/>
        </w:rPr>
        <w:instrText xml:space="preserve"> PAGEREF _Toc106632596 \h </w:instrText>
      </w:r>
      <w:r>
        <w:rPr>
          <w:noProof/>
        </w:rPr>
      </w:r>
      <w:r>
        <w:rPr>
          <w:noProof/>
        </w:rPr>
        <w:fldChar w:fldCharType="separate"/>
      </w:r>
      <w:r>
        <w:rPr>
          <w:noProof/>
        </w:rPr>
        <w:t>182</w:t>
      </w:r>
      <w:r>
        <w:rPr>
          <w:noProof/>
        </w:rPr>
        <w:fldChar w:fldCharType="end"/>
      </w:r>
    </w:p>
    <w:p w14:paraId="4AC8DD36" w14:textId="7619B7C4" w:rsidR="00ED495F" w:rsidRDefault="00ED495F">
      <w:pPr>
        <w:pStyle w:val="TOC5"/>
        <w:rPr>
          <w:rFonts w:asciiTheme="minorHAnsi" w:eastAsiaTheme="minorEastAsia" w:hAnsiTheme="minorHAnsi" w:cstheme="minorBidi"/>
          <w:noProof/>
          <w:sz w:val="22"/>
          <w:szCs w:val="22"/>
          <w:lang w:eastAsia="en-GB"/>
        </w:rPr>
      </w:pPr>
      <w:r>
        <w:rPr>
          <w:noProof/>
        </w:rPr>
        <w:t>6.1.6.2.76</w:t>
      </w:r>
      <w:r>
        <w:rPr>
          <w:rFonts w:asciiTheme="minorHAnsi" w:eastAsiaTheme="minorEastAsia" w:hAnsiTheme="minorHAnsi" w:cstheme="minorBidi"/>
          <w:noProof/>
          <w:sz w:val="22"/>
          <w:szCs w:val="22"/>
          <w:lang w:eastAsia="en-GB"/>
        </w:rPr>
        <w:tab/>
      </w:r>
      <w:r>
        <w:rPr>
          <w:noProof/>
        </w:rPr>
        <w:t xml:space="preserve">Type: </w:t>
      </w:r>
      <w:r w:rsidRPr="00C23B87">
        <w:rPr>
          <w:noProof/>
          <w:lang w:val="en-US" w:eastAsia="zh-CN"/>
        </w:rPr>
        <w:t>ProSe</w:t>
      </w:r>
      <w:r>
        <w:rPr>
          <w:noProof/>
          <w:lang w:eastAsia="zh-CN"/>
        </w:rPr>
        <w:t>Information</w:t>
      </w:r>
      <w:r>
        <w:rPr>
          <w:noProof/>
        </w:rPr>
        <w:tab/>
      </w:r>
      <w:r>
        <w:rPr>
          <w:noProof/>
        </w:rPr>
        <w:fldChar w:fldCharType="begin" w:fldLock="1"/>
      </w:r>
      <w:r>
        <w:rPr>
          <w:noProof/>
        </w:rPr>
        <w:instrText xml:space="preserve"> PAGEREF _Toc106632597 \h </w:instrText>
      </w:r>
      <w:r>
        <w:rPr>
          <w:noProof/>
        </w:rPr>
      </w:r>
      <w:r>
        <w:rPr>
          <w:noProof/>
        </w:rPr>
        <w:fldChar w:fldCharType="separate"/>
      </w:r>
      <w:r>
        <w:rPr>
          <w:noProof/>
        </w:rPr>
        <w:t>182</w:t>
      </w:r>
      <w:r>
        <w:rPr>
          <w:noProof/>
        </w:rPr>
        <w:fldChar w:fldCharType="end"/>
      </w:r>
    </w:p>
    <w:p w14:paraId="16DB43C0" w14:textId="4A0C2FB1" w:rsidR="00ED495F" w:rsidRDefault="00ED495F">
      <w:pPr>
        <w:pStyle w:val="TOC5"/>
        <w:rPr>
          <w:rFonts w:asciiTheme="minorHAnsi" w:eastAsiaTheme="minorEastAsia" w:hAnsiTheme="minorHAnsi" w:cstheme="minorBidi"/>
          <w:noProof/>
          <w:sz w:val="22"/>
          <w:szCs w:val="22"/>
          <w:lang w:eastAsia="en-GB"/>
        </w:rPr>
      </w:pPr>
      <w:r>
        <w:rPr>
          <w:noProof/>
        </w:rPr>
        <w:t>6.1.6.2.77</w:t>
      </w:r>
      <w:r>
        <w:rPr>
          <w:rFonts w:asciiTheme="minorHAnsi" w:eastAsiaTheme="minorEastAsia" w:hAnsiTheme="minorHAnsi" w:cstheme="minorBidi"/>
          <w:noProof/>
          <w:sz w:val="22"/>
          <w:szCs w:val="22"/>
          <w:lang w:eastAsia="en-GB"/>
        </w:rPr>
        <w:tab/>
      </w:r>
      <w:r>
        <w:rPr>
          <w:noProof/>
        </w:rPr>
        <w:t>Type: ReleaseSessionInfo</w:t>
      </w:r>
      <w:r>
        <w:rPr>
          <w:noProof/>
        </w:rPr>
        <w:tab/>
      </w:r>
      <w:r>
        <w:rPr>
          <w:noProof/>
        </w:rPr>
        <w:fldChar w:fldCharType="begin" w:fldLock="1"/>
      </w:r>
      <w:r>
        <w:rPr>
          <w:noProof/>
        </w:rPr>
        <w:instrText xml:space="preserve"> PAGEREF _Toc106632598 \h </w:instrText>
      </w:r>
      <w:r>
        <w:rPr>
          <w:noProof/>
        </w:rPr>
      </w:r>
      <w:r>
        <w:rPr>
          <w:noProof/>
        </w:rPr>
        <w:fldChar w:fldCharType="separate"/>
      </w:r>
      <w:r>
        <w:rPr>
          <w:noProof/>
        </w:rPr>
        <w:t>182</w:t>
      </w:r>
      <w:r>
        <w:rPr>
          <w:noProof/>
        </w:rPr>
        <w:fldChar w:fldCharType="end"/>
      </w:r>
    </w:p>
    <w:p w14:paraId="74C2DC23" w14:textId="460C4889" w:rsidR="00ED495F" w:rsidRDefault="00ED495F">
      <w:pPr>
        <w:pStyle w:val="TOC4"/>
        <w:rPr>
          <w:rFonts w:asciiTheme="minorHAnsi" w:eastAsiaTheme="minorEastAsia" w:hAnsiTheme="minorHAnsi" w:cstheme="minorBidi"/>
          <w:noProof/>
          <w:sz w:val="22"/>
          <w:szCs w:val="22"/>
          <w:lang w:eastAsia="en-GB"/>
        </w:rPr>
      </w:pPr>
      <w:r w:rsidRPr="00C23B87">
        <w:rPr>
          <w:noProof/>
          <w:lang w:val="en-US"/>
        </w:rPr>
        <w:t>6.1.6.3</w:t>
      </w:r>
      <w:r>
        <w:rPr>
          <w:rFonts w:asciiTheme="minorHAnsi" w:eastAsiaTheme="minorEastAsia" w:hAnsiTheme="minorHAnsi" w:cstheme="minorBidi"/>
          <w:noProof/>
          <w:sz w:val="22"/>
          <w:szCs w:val="22"/>
          <w:lang w:eastAsia="en-GB"/>
        </w:rPr>
        <w:tab/>
      </w:r>
      <w:r w:rsidRPr="00C23B87">
        <w:rPr>
          <w:noProof/>
          <w:lang w:val="en-US"/>
        </w:rPr>
        <w:t>Simple data types and enumerations</w:t>
      </w:r>
      <w:r>
        <w:rPr>
          <w:noProof/>
        </w:rPr>
        <w:tab/>
      </w:r>
      <w:r>
        <w:rPr>
          <w:noProof/>
        </w:rPr>
        <w:fldChar w:fldCharType="begin" w:fldLock="1"/>
      </w:r>
      <w:r>
        <w:rPr>
          <w:noProof/>
        </w:rPr>
        <w:instrText xml:space="preserve"> PAGEREF _Toc106632599 \h </w:instrText>
      </w:r>
      <w:r>
        <w:rPr>
          <w:noProof/>
        </w:rPr>
      </w:r>
      <w:r>
        <w:rPr>
          <w:noProof/>
        </w:rPr>
        <w:fldChar w:fldCharType="separate"/>
      </w:r>
      <w:r>
        <w:rPr>
          <w:noProof/>
        </w:rPr>
        <w:t>182</w:t>
      </w:r>
      <w:r>
        <w:rPr>
          <w:noProof/>
        </w:rPr>
        <w:fldChar w:fldCharType="end"/>
      </w:r>
    </w:p>
    <w:p w14:paraId="72841E2D" w14:textId="5FD8D496" w:rsidR="00ED495F" w:rsidRDefault="00ED495F">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_Toc106632600 \h </w:instrText>
      </w:r>
      <w:r>
        <w:rPr>
          <w:noProof/>
        </w:rPr>
      </w:r>
      <w:r>
        <w:rPr>
          <w:noProof/>
        </w:rPr>
        <w:fldChar w:fldCharType="separate"/>
      </w:r>
      <w:r>
        <w:rPr>
          <w:noProof/>
        </w:rPr>
        <w:t>182</w:t>
      </w:r>
      <w:r>
        <w:rPr>
          <w:noProof/>
        </w:rPr>
        <w:fldChar w:fldCharType="end"/>
      </w:r>
    </w:p>
    <w:p w14:paraId="5186A11A" w14:textId="02234CAB" w:rsidR="00ED495F" w:rsidRDefault="00ED495F">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_Toc106632601 \h </w:instrText>
      </w:r>
      <w:r>
        <w:rPr>
          <w:noProof/>
        </w:rPr>
      </w:r>
      <w:r>
        <w:rPr>
          <w:noProof/>
        </w:rPr>
        <w:fldChar w:fldCharType="separate"/>
      </w:r>
      <w:r>
        <w:rPr>
          <w:noProof/>
        </w:rPr>
        <w:t>182</w:t>
      </w:r>
      <w:r>
        <w:rPr>
          <w:noProof/>
        </w:rPr>
        <w:fldChar w:fldCharType="end"/>
      </w:r>
    </w:p>
    <w:p w14:paraId="34DF4CEB" w14:textId="3E8C072F" w:rsidR="00ED495F" w:rsidRDefault="00ED495F">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_Toc106632602 \h </w:instrText>
      </w:r>
      <w:r>
        <w:rPr>
          <w:noProof/>
        </w:rPr>
      </w:r>
      <w:r>
        <w:rPr>
          <w:noProof/>
        </w:rPr>
        <w:fldChar w:fldCharType="separate"/>
      </w:r>
      <w:r>
        <w:rPr>
          <w:noProof/>
        </w:rPr>
        <w:t>183</w:t>
      </w:r>
      <w:r>
        <w:rPr>
          <w:noProof/>
        </w:rPr>
        <w:fldChar w:fldCharType="end"/>
      </w:r>
    </w:p>
    <w:p w14:paraId="7596B17A" w14:textId="2F40E7BC" w:rsidR="00ED495F" w:rsidRDefault="00ED495F">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N2InformationClass</w:t>
      </w:r>
      <w:r>
        <w:rPr>
          <w:noProof/>
        </w:rPr>
        <w:tab/>
      </w:r>
      <w:r>
        <w:rPr>
          <w:noProof/>
        </w:rPr>
        <w:fldChar w:fldCharType="begin" w:fldLock="1"/>
      </w:r>
      <w:r>
        <w:rPr>
          <w:noProof/>
        </w:rPr>
        <w:instrText xml:space="preserve"> PAGEREF _Toc106632603 \h </w:instrText>
      </w:r>
      <w:r>
        <w:rPr>
          <w:noProof/>
        </w:rPr>
      </w:r>
      <w:r>
        <w:rPr>
          <w:noProof/>
        </w:rPr>
        <w:fldChar w:fldCharType="separate"/>
      </w:r>
      <w:r>
        <w:rPr>
          <w:noProof/>
        </w:rPr>
        <w:t>184</w:t>
      </w:r>
      <w:r>
        <w:rPr>
          <w:noProof/>
        </w:rPr>
        <w:fldChar w:fldCharType="end"/>
      </w:r>
    </w:p>
    <w:p w14:paraId="31239AEB" w14:textId="202FADEE" w:rsidR="00ED495F" w:rsidRDefault="00ED495F">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N1MessageClass</w:t>
      </w:r>
      <w:r>
        <w:rPr>
          <w:noProof/>
        </w:rPr>
        <w:tab/>
      </w:r>
      <w:r>
        <w:rPr>
          <w:noProof/>
        </w:rPr>
        <w:fldChar w:fldCharType="begin" w:fldLock="1"/>
      </w:r>
      <w:r>
        <w:rPr>
          <w:noProof/>
        </w:rPr>
        <w:instrText xml:space="preserve"> PAGEREF _Toc106632604 \h </w:instrText>
      </w:r>
      <w:r>
        <w:rPr>
          <w:noProof/>
        </w:rPr>
      </w:r>
      <w:r>
        <w:rPr>
          <w:noProof/>
        </w:rPr>
        <w:fldChar w:fldCharType="separate"/>
      </w:r>
      <w:r>
        <w:rPr>
          <w:noProof/>
        </w:rPr>
        <w:t>184</w:t>
      </w:r>
      <w:r>
        <w:rPr>
          <w:noProof/>
        </w:rPr>
        <w:fldChar w:fldCharType="end"/>
      </w:r>
    </w:p>
    <w:p w14:paraId="3DFAFE1E" w14:textId="4AB4F1EF" w:rsidR="00ED495F" w:rsidRDefault="00ED495F">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_Toc106632605 \h </w:instrText>
      </w:r>
      <w:r>
        <w:rPr>
          <w:noProof/>
        </w:rPr>
      </w:r>
      <w:r>
        <w:rPr>
          <w:noProof/>
        </w:rPr>
        <w:fldChar w:fldCharType="separate"/>
      </w:r>
      <w:r>
        <w:rPr>
          <w:noProof/>
        </w:rPr>
        <w:t>185</w:t>
      </w:r>
      <w:r>
        <w:rPr>
          <w:noProof/>
        </w:rPr>
        <w:fldChar w:fldCharType="end"/>
      </w:r>
    </w:p>
    <w:p w14:paraId="60F38915" w14:textId="4FE0CB70" w:rsidR="00ED495F" w:rsidRDefault="00ED495F">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_Toc106632606 \h </w:instrText>
      </w:r>
      <w:r>
        <w:rPr>
          <w:noProof/>
        </w:rPr>
      </w:r>
      <w:r>
        <w:rPr>
          <w:noProof/>
        </w:rPr>
        <w:fldChar w:fldCharType="separate"/>
      </w:r>
      <w:r>
        <w:rPr>
          <w:noProof/>
        </w:rPr>
        <w:t>186</w:t>
      </w:r>
      <w:r>
        <w:rPr>
          <w:noProof/>
        </w:rPr>
        <w:fldChar w:fldCharType="end"/>
      </w:r>
    </w:p>
    <w:p w14:paraId="79DECFB4" w14:textId="7B724636" w:rsidR="00ED495F" w:rsidRDefault="00ED495F">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_Toc106632607 \h </w:instrText>
      </w:r>
      <w:r>
        <w:rPr>
          <w:noProof/>
        </w:rPr>
      </w:r>
      <w:r>
        <w:rPr>
          <w:noProof/>
        </w:rPr>
        <w:fldChar w:fldCharType="separate"/>
      </w:r>
      <w:r>
        <w:rPr>
          <w:noProof/>
        </w:rPr>
        <w:t>186</w:t>
      </w:r>
      <w:r>
        <w:rPr>
          <w:noProof/>
        </w:rPr>
        <w:fldChar w:fldCharType="end"/>
      </w:r>
    </w:p>
    <w:p w14:paraId="73D32DDD" w14:textId="037B3E30" w:rsidR="00ED495F" w:rsidRDefault="00ED495F">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Ciphering</w:t>
      </w:r>
      <w:r>
        <w:rPr>
          <w:noProof/>
          <w:lang w:eastAsia="zh-CN"/>
        </w:rPr>
        <w:t>Algorithm</w:t>
      </w:r>
      <w:r>
        <w:rPr>
          <w:noProof/>
        </w:rPr>
        <w:tab/>
      </w:r>
      <w:r>
        <w:rPr>
          <w:noProof/>
        </w:rPr>
        <w:fldChar w:fldCharType="begin" w:fldLock="1"/>
      </w:r>
      <w:r>
        <w:rPr>
          <w:noProof/>
        </w:rPr>
        <w:instrText xml:space="preserve"> PAGEREF _Toc106632608 \h </w:instrText>
      </w:r>
      <w:r>
        <w:rPr>
          <w:noProof/>
        </w:rPr>
      </w:r>
      <w:r>
        <w:rPr>
          <w:noProof/>
        </w:rPr>
        <w:fldChar w:fldCharType="separate"/>
      </w:r>
      <w:r>
        <w:rPr>
          <w:noProof/>
        </w:rPr>
        <w:t>186</w:t>
      </w:r>
      <w:r>
        <w:rPr>
          <w:noProof/>
        </w:rPr>
        <w:fldChar w:fldCharType="end"/>
      </w:r>
    </w:p>
    <w:p w14:paraId="079372B2" w14:textId="2A3E7F64" w:rsidR="00ED495F" w:rsidRDefault="00ED495F">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_Toc106632609 \h </w:instrText>
      </w:r>
      <w:r>
        <w:rPr>
          <w:noProof/>
        </w:rPr>
      </w:r>
      <w:r>
        <w:rPr>
          <w:noProof/>
        </w:rPr>
        <w:fldChar w:fldCharType="separate"/>
      </w:r>
      <w:r>
        <w:rPr>
          <w:noProof/>
        </w:rPr>
        <w:t>186</w:t>
      </w:r>
      <w:r>
        <w:rPr>
          <w:noProof/>
        </w:rPr>
        <w:fldChar w:fldCharType="end"/>
      </w:r>
    </w:p>
    <w:p w14:paraId="3EA3D06F" w14:textId="18D67B7D" w:rsidR="00ED495F" w:rsidRDefault="00ED495F">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SmsSupport</w:t>
      </w:r>
      <w:r>
        <w:rPr>
          <w:noProof/>
        </w:rPr>
        <w:tab/>
      </w:r>
      <w:r>
        <w:rPr>
          <w:noProof/>
        </w:rPr>
        <w:fldChar w:fldCharType="begin" w:fldLock="1"/>
      </w:r>
      <w:r>
        <w:rPr>
          <w:noProof/>
        </w:rPr>
        <w:instrText xml:space="preserve"> PAGEREF _Toc106632610 \h </w:instrText>
      </w:r>
      <w:r>
        <w:rPr>
          <w:noProof/>
        </w:rPr>
      </w:r>
      <w:r>
        <w:rPr>
          <w:noProof/>
        </w:rPr>
        <w:fldChar w:fldCharType="separate"/>
      </w:r>
      <w:r>
        <w:rPr>
          <w:noProof/>
        </w:rPr>
        <w:t>186</w:t>
      </w:r>
      <w:r>
        <w:rPr>
          <w:noProof/>
        </w:rPr>
        <w:fldChar w:fldCharType="end"/>
      </w:r>
    </w:p>
    <w:p w14:paraId="2D800DE3" w14:textId="2A709685" w:rsidR="00ED495F" w:rsidRDefault="00ED495F">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sidRPr="00C23B87">
        <w:rPr>
          <w:rFonts w:cs="Arial"/>
          <w:noProof/>
        </w:rPr>
        <w:t xml:space="preserve">Enumeration: </w:t>
      </w:r>
      <w:r>
        <w:rPr>
          <w:noProof/>
        </w:rPr>
        <w:t>ScType</w:t>
      </w:r>
      <w:r>
        <w:rPr>
          <w:noProof/>
        </w:rPr>
        <w:tab/>
      </w:r>
      <w:r>
        <w:rPr>
          <w:noProof/>
        </w:rPr>
        <w:fldChar w:fldCharType="begin" w:fldLock="1"/>
      </w:r>
      <w:r>
        <w:rPr>
          <w:noProof/>
        </w:rPr>
        <w:instrText xml:space="preserve"> PAGEREF _Toc106632611 \h </w:instrText>
      </w:r>
      <w:r>
        <w:rPr>
          <w:noProof/>
        </w:rPr>
      </w:r>
      <w:r>
        <w:rPr>
          <w:noProof/>
        </w:rPr>
        <w:fldChar w:fldCharType="separate"/>
      </w:r>
      <w:r>
        <w:rPr>
          <w:noProof/>
        </w:rPr>
        <w:t>187</w:t>
      </w:r>
      <w:r>
        <w:rPr>
          <w:noProof/>
        </w:rPr>
        <w:fldChar w:fldCharType="end"/>
      </w:r>
    </w:p>
    <w:p w14:paraId="24A195F5" w14:textId="34E0C521" w:rsidR="00ED495F" w:rsidRDefault="00ED495F">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sidRPr="00C23B87">
        <w:rPr>
          <w:rFonts w:cs="Arial"/>
          <w:noProof/>
        </w:rPr>
        <w:t xml:space="preserve">Enumeration: </w:t>
      </w:r>
      <w:r>
        <w:rPr>
          <w:noProof/>
        </w:rPr>
        <w:t>KeyAmfType</w:t>
      </w:r>
      <w:r>
        <w:rPr>
          <w:noProof/>
        </w:rPr>
        <w:tab/>
      </w:r>
      <w:r>
        <w:rPr>
          <w:noProof/>
        </w:rPr>
        <w:fldChar w:fldCharType="begin" w:fldLock="1"/>
      </w:r>
      <w:r>
        <w:rPr>
          <w:noProof/>
        </w:rPr>
        <w:instrText xml:space="preserve"> PAGEREF _Toc106632612 \h </w:instrText>
      </w:r>
      <w:r>
        <w:rPr>
          <w:noProof/>
        </w:rPr>
      </w:r>
      <w:r>
        <w:rPr>
          <w:noProof/>
        </w:rPr>
        <w:fldChar w:fldCharType="separate"/>
      </w:r>
      <w:r>
        <w:rPr>
          <w:noProof/>
        </w:rPr>
        <w:t>187</w:t>
      </w:r>
      <w:r>
        <w:rPr>
          <w:noProof/>
        </w:rPr>
        <w:fldChar w:fldCharType="end"/>
      </w:r>
    </w:p>
    <w:p w14:paraId="66029F55" w14:textId="7F233490" w:rsidR="00ED495F" w:rsidRDefault="00ED495F">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TransferReason</w:t>
      </w:r>
      <w:r>
        <w:rPr>
          <w:noProof/>
        </w:rPr>
        <w:tab/>
      </w:r>
      <w:r>
        <w:rPr>
          <w:noProof/>
        </w:rPr>
        <w:fldChar w:fldCharType="begin" w:fldLock="1"/>
      </w:r>
      <w:r>
        <w:rPr>
          <w:noProof/>
        </w:rPr>
        <w:instrText xml:space="preserve"> PAGEREF _Toc106632613 \h </w:instrText>
      </w:r>
      <w:r>
        <w:rPr>
          <w:noProof/>
        </w:rPr>
      </w:r>
      <w:r>
        <w:rPr>
          <w:noProof/>
        </w:rPr>
        <w:fldChar w:fldCharType="separate"/>
      </w:r>
      <w:r>
        <w:rPr>
          <w:noProof/>
        </w:rPr>
        <w:t>187</w:t>
      </w:r>
      <w:r>
        <w:rPr>
          <w:noProof/>
        </w:rPr>
        <w:fldChar w:fldCharType="end"/>
      </w:r>
    </w:p>
    <w:p w14:paraId="0DA77D16" w14:textId="09A679E2" w:rsidR="00ED495F" w:rsidRDefault="00ED495F">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PolicyReqTrigger</w:t>
      </w:r>
      <w:r>
        <w:rPr>
          <w:noProof/>
        </w:rPr>
        <w:tab/>
      </w:r>
      <w:r>
        <w:rPr>
          <w:noProof/>
        </w:rPr>
        <w:fldChar w:fldCharType="begin" w:fldLock="1"/>
      </w:r>
      <w:r>
        <w:rPr>
          <w:noProof/>
        </w:rPr>
        <w:instrText xml:space="preserve"> PAGEREF _Toc106632614 \h </w:instrText>
      </w:r>
      <w:r>
        <w:rPr>
          <w:noProof/>
        </w:rPr>
      </w:r>
      <w:r>
        <w:rPr>
          <w:noProof/>
        </w:rPr>
        <w:fldChar w:fldCharType="separate"/>
      </w:r>
      <w:r>
        <w:rPr>
          <w:noProof/>
        </w:rPr>
        <w:t>187</w:t>
      </w:r>
      <w:r>
        <w:rPr>
          <w:noProof/>
        </w:rPr>
        <w:fldChar w:fldCharType="end"/>
      </w:r>
    </w:p>
    <w:p w14:paraId="6D767C79" w14:textId="09D540DE" w:rsidR="00ED495F" w:rsidRDefault="00ED495F">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RatSelector</w:t>
      </w:r>
      <w:r>
        <w:rPr>
          <w:noProof/>
        </w:rPr>
        <w:tab/>
      </w:r>
      <w:r>
        <w:rPr>
          <w:noProof/>
        </w:rPr>
        <w:fldChar w:fldCharType="begin" w:fldLock="1"/>
      </w:r>
      <w:r>
        <w:rPr>
          <w:noProof/>
        </w:rPr>
        <w:instrText xml:space="preserve"> PAGEREF _Toc106632615 \h </w:instrText>
      </w:r>
      <w:r>
        <w:rPr>
          <w:noProof/>
        </w:rPr>
      </w:r>
      <w:r>
        <w:rPr>
          <w:noProof/>
        </w:rPr>
        <w:fldChar w:fldCharType="separate"/>
      </w:r>
      <w:r>
        <w:rPr>
          <w:noProof/>
        </w:rPr>
        <w:t>188</w:t>
      </w:r>
      <w:r>
        <w:rPr>
          <w:noProof/>
        </w:rPr>
        <w:fldChar w:fldCharType="end"/>
      </w:r>
    </w:p>
    <w:p w14:paraId="759212BC" w14:textId="157935DC" w:rsidR="00ED495F" w:rsidRDefault="00ED495F">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_Toc106632616 \h </w:instrText>
      </w:r>
      <w:r>
        <w:rPr>
          <w:noProof/>
        </w:rPr>
      </w:r>
      <w:r>
        <w:rPr>
          <w:noProof/>
        </w:rPr>
        <w:fldChar w:fldCharType="separate"/>
      </w:r>
      <w:r>
        <w:rPr>
          <w:noProof/>
        </w:rPr>
        <w:t>188</w:t>
      </w:r>
      <w:r>
        <w:rPr>
          <w:noProof/>
        </w:rPr>
        <w:fldChar w:fldCharType="end"/>
      </w:r>
    </w:p>
    <w:p w14:paraId="7FE59BF9" w14:textId="39EAF939" w:rsidR="00ED495F" w:rsidRDefault="00ED495F">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Enumeration: N2InfoNotifyReason</w:t>
      </w:r>
      <w:r>
        <w:rPr>
          <w:noProof/>
        </w:rPr>
        <w:tab/>
      </w:r>
      <w:r>
        <w:rPr>
          <w:noProof/>
        </w:rPr>
        <w:fldChar w:fldCharType="begin" w:fldLock="1"/>
      </w:r>
      <w:r>
        <w:rPr>
          <w:noProof/>
        </w:rPr>
        <w:instrText xml:space="preserve"> PAGEREF _Toc106632617 \h </w:instrText>
      </w:r>
      <w:r>
        <w:rPr>
          <w:noProof/>
        </w:rPr>
      </w:r>
      <w:r>
        <w:rPr>
          <w:noProof/>
        </w:rPr>
        <w:fldChar w:fldCharType="separate"/>
      </w:r>
      <w:r>
        <w:rPr>
          <w:noProof/>
        </w:rPr>
        <w:t>188</w:t>
      </w:r>
      <w:r>
        <w:rPr>
          <w:noProof/>
        </w:rPr>
        <w:fldChar w:fldCharType="end"/>
      </w:r>
    </w:p>
    <w:p w14:paraId="269D8C08" w14:textId="7F63CDFC" w:rsidR="00ED495F" w:rsidRDefault="00ED495F">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 xml:space="preserve">Enumeration: </w:t>
      </w:r>
      <w:r w:rsidRPr="00C23B87">
        <w:rPr>
          <w:noProof/>
          <w:lang w:val="en-US" w:eastAsia="zh-CN"/>
        </w:rPr>
        <w:t>SmfChangeIndication</w:t>
      </w:r>
      <w:r>
        <w:rPr>
          <w:noProof/>
        </w:rPr>
        <w:tab/>
      </w:r>
      <w:r>
        <w:rPr>
          <w:noProof/>
        </w:rPr>
        <w:fldChar w:fldCharType="begin" w:fldLock="1"/>
      </w:r>
      <w:r>
        <w:rPr>
          <w:noProof/>
        </w:rPr>
        <w:instrText xml:space="preserve"> PAGEREF _Toc106632618 \h </w:instrText>
      </w:r>
      <w:r>
        <w:rPr>
          <w:noProof/>
        </w:rPr>
      </w:r>
      <w:r>
        <w:rPr>
          <w:noProof/>
        </w:rPr>
        <w:fldChar w:fldCharType="separate"/>
      </w:r>
      <w:r>
        <w:rPr>
          <w:noProof/>
        </w:rPr>
        <w:t>188</w:t>
      </w:r>
      <w:r>
        <w:rPr>
          <w:noProof/>
        </w:rPr>
        <w:fldChar w:fldCharType="end"/>
      </w:r>
    </w:p>
    <w:p w14:paraId="0511CA07" w14:textId="5C358974" w:rsidR="00ED495F" w:rsidRDefault="00ED495F">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 xml:space="preserve">Enumeration: </w:t>
      </w:r>
      <w:r w:rsidRPr="00C23B87">
        <w:rPr>
          <w:noProof/>
          <w:lang w:val="en-US" w:eastAsia="zh-CN"/>
        </w:rPr>
        <w:t>SbiBindingLevel</w:t>
      </w:r>
      <w:r>
        <w:rPr>
          <w:noProof/>
        </w:rPr>
        <w:tab/>
      </w:r>
      <w:r>
        <w:rPr>
          <w:noProof/>
        </w:rPr>
        <w:fldChar w:fldCharType="begin" w:fldLock="1"/>
      </w:r>
      <w:r>
        <w:rPr>
          <w:noProof/>
        </w:rPr>
        <w:instrText xml:space="preserve"> PAGEREF _Toc106632619 \h </w:instrText>
      </w:r>
      <w:r>
        <w:rPr>
          <w:noProof/>
        </w:rPr>
      </w:r>
      <w:r>
        <w:rPr>
          <w:noProof/>
        </w:rPr>
        <w:fldChar w:fldCharType="separate"/>
      </w:r>
      <w:r>
        <w:rPr>
          <w:noProof/>
        </w:rPr>
        <w:t>189</w:t>
      </w:r>
      <w:r>
        <w:rPr>
          <w:noProof/>
        </w:rPr>
        <w:fldChar w:fldCharType="end"/>
      </w:r>
    </w:p>
    <w:p w14:paraId="16802E16" w14:textId="31186DC3" w:rsidR="00ED495F" w:rsidRDefault="00ED495F">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_Toc106632620 \h </w:instrText>
      </w:r>
      <w:r>
        <w:rPr>
          <w:noProof/>
        </w:rPr>
      </w:r>
      <w:r>
        <w:rPr>
          <w:noProof/>
        </w:rPr>
        <w:fldChar w:fldCharType="separate"/>
      </w:r>
      <w:r>
        <w:rPr>
          <w:noProof/>
        </w:rPr>
        <w:t>189</w:t>
      </w:r>
      <w:r>
        <w:rPr>
          <w:noProof/>
        </w:rPr>
        <w:fldChar w:fldCharType="end"/>
      </w:r>
    </w:p>
    <w:p w14:paraId="4E74B6AB" w14:textId="67F6B17D" w:rsidR="00ED495F" w:rsidRDefault="00ED495F">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_Toc106632621 \h </w:instrText>
      </w:r>
      <w:r>
        <w:rPr>
          <w:noProof/>
        </w:rPr>
      </w:r>
      <w:r>
        <w:rPr>
          <w:noProof/>
        </w:rPr>
        <w:fldChar w:fldCharType="separate"/>
      </w:r>
      <w:r>
        <w:rPr>
          <w:noProof/>
        </w:rPr>
        <w:t>189</w:t>
      </w:r>
      <w:r>
        <w:rPr>
          <w:noProof/>
        </w:rPr>
        <w:fldChar w:fldCharType="end"/>
      </w:r>
    </w:p>
    <w:p w14:paraId="6E908C32" w14:textId="0071AB2E" w:rsidR="00ED495F" w:rsidRDefault="00ED495F">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 xml:space="preserve">Enumeration: </w:t>
      </w:r>
      <w:r w:rsidRPr="00C23B87">
        <w:rPr>
          <w:rFonts w:cs="Arial"/>
          <w:noProof/>
          <w:lang w:eastAsia="zh-CN"/>
        </w:rPr>
        <w:t>PeriodicCommunicationIndicator</w:t>
      </w:r>
      <w:r>
        <w:rPr>
          <w:noProof/>
        </w:rPr>
        <w:tab/>
      </w:r>
      <w:r>
        <w:rPr>
          <w:noProof/>
        </w:rPr>
        <w:fldChar w:fldCharType="begin" w:fldLock="1"/>
      </w:r>
      <w:r>
        <w:rPr>
          <w:noProof/>
        </w:rPr>
        <w:instrText xml:space="preserve"> PAGEREF _Toc106632622 \h </w:instrText>
      </w:r>
      <w:r>
        <w:rPr>
          <w:noProof/>
        </w:rPr>
      </w:r>
      <w:r>
        <w:rPr>
          <w:noProof/>
        </w:rPr>
        <w:fldChar w:fldCharType="separate"/>
      </w:r>
      <w:r>
        <w:rPr>
          <w:noProof/>
        </w:rPr>
        <w:t>189</w:t>
      </w:r>
      <w:r>
        <w:rPr>
          <w:noProof/>
        </w:rPr>
        <w:fldChar w:fldCharType="end"/>
      </w:r>
    </w:p>
    <w:p w14:paraId="3A5F3E58" w14:textId="3A986410" w:rsidR="00ED495F" w:rsidRDefault="00ED495F">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_Toc106632623 \h </w:instrText>
      </w:r>
      <w:r>
        <w:rPr>
          <w:noProof/>
        </w:rPr>
      </w:r>
      <w:r>
        <w:rPr>
          <w:noProof/>
        </w:rPr>
        <w:fldChar w:fldCharType="separate"/>
      </w:r>
      <w:r>
        <w:rPr>
          <w:noProof/>
        </w:rPr>
        <w:t>189</w:t>
      </w:r>
      <w:r>
        <w:rPr>
          <w:noProof/>
        </w:rPr>
        <w:fldChar w:fldCharType="end"/>
      </w:r>
    </w:p>
    <w:p w14:paraId="72E78A43" w14:textId="509CB99F" w:rsidR="00ED495F" w:rsidRDefault="00ED495F">
      <w:pPr>
        <w:pStyle w:val="TOC5"/>
        <w:rPr>
          <w:rFonts w:asciiTheme="minorHAnsi" w:eastAsiaTheme="minorEastAsia" w:hAnsiTheme="minorHAnsi" w:cstheme="minorBidi"/>
          <w:noProof/>
          <w:sz w:val="22"/>
          <w:szCs w:val="22"/>
          <w:lang w:eastAsia="en-GB"/>
        </w:rPr>
      </w:pPr>
      <w:r>
        <w:rPr>
          <w:noProof/>
        </w:rPr>
        <w:t>6.1.6.3.25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_Toc106632624 \h </w:instrText>
      </w:r>
      <w:r>
        <w:rPr>
          <w:noProof/>
        </w:rPr>
      </w:r>
      <w:r>
        <w:rPr>
          <w:noProof/>
        </w:rPr>
        <w:fldChar w:fldCharType="separate"/>
      </w:r>
      <w:r>
        <w:rPr>
          <w:noProof/>
        </w:rPr>
        <w:t>190</w:t>
      </w:r>
      <w:r>
        <w:rPr>
          <w:noProof/>
        </w:rPr>
        <w:fldChar w:fldCharType="end"/>
      </w:r>
    </w:p>
    <w:p w14:paraId="37B01371" w14:textId="7556CF02" w:rsidR="00ED495F" w:rsidRDefault="00ED495F">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_Toc106632625 \h </w:instrText>
      </w:r>
      <w:r>
        <w:rPr>
          <w:noProof/>
        </w:rPr>
      </w:r>
      <w:r>
        <w:rPr>
          <w:noProof/>
        </w:rPr>
        <w:fldChar w:fldCharType="separate"/>
      </w:r>
      <w:r>
        <w:rPr>
          <w:noProof/>
        </w:rPr>
        <w:t>190</w:t>
      </w:r>
      <w:r>
        <w:rPr>
          <w:noProof/>
        </w:rPr>
        <w:fldChar w:fldCharType="end"/>
      </w:r>
    </w:p>
    <w:p w14:paraId="78E6AD7D" w14:textId="50255389" w:rsidR="00ED495F" w:rsidRDefault="00ED495F">
      <w:pPr>
        <w:pStyle w:val="TOC5"/>
        <w:rPr>
          <w:rFonts w:asciiTheme="minorHAnsi" w:eastAsiaTheme="minorEastAsia" w:hAnsiTheme="minorHAnsi" w:cstheme="minorBidi"/>
          <w:noProof/>
          <w:sz w:val="22"/>
          <w:szCs w:val="22"/>
          <w:lang w:eastAsia="en-GB"/>
        </w:rPr>
      </w:pPr>
      <w:r w:rsidRPr="00C23B87">
        <w:rPr>
          <w:noProof/>
          <w:lang w:val="en-US"/>
        </w:rPr>
        <w:t>6.1.6.4.1</w:t>
      </w:r>
      <w:r>
        <w:rPr>
          <w:rFonts w:asciiTheme="minorHAnsi" w:eastAsiaTheme="minorEastAsia" w:hAnsiTheme="minorHAnsi" w:cstheme="minorBidi"/>
          <w:noProof/>
          <w:sz w:val="22"/>
          <w:szCs w:val="22"/>
          <w:lang w:eastAsia="en-GB"/>
        </w:rPr>
        <w:tab/>
      </w:r>
      <w:r w:rsidRPr="00C23B87">
        <w:rPr>
          <w:noProof/>
          <w:lang w:val="en-US"/>
        </w:rPr>
        <w:t>Introduction</w:t>
      </w:r>
      <w:r>
        <w:rPr>
          <w:noProof/>
        </w:rPr>
        <w:tab/>
      </w:r>
      <w:r>
        <w:rPr>
          <w:noProof/>
        </w:rPr>
        <w:fldChar w:fldCharType="begin" w:fldLock="1"/>
      </w:r>
      <w:r>
        <w:rPr>
          <w:noProof/>
        </w:rPr>
        <w:instrText xml:space="preserve"> PAGEREF _Toc106632626 \h </w:instrText>
      </w:r>
      <w:r>
        <w:rPr>
          <w:noProof/>
        </w:rPr>
      </w:r>
      <w:r>
        <w:rPr>
          <w:noProof/>
        </w:rPr>
        <w:fldChar w:fldCharType="separate"/>
      </w:r>
      <w:r>
        <w:rPr>
          <w:noProof/>
        </w:rPr>
        <w:t>190</w:t>
      </w:r>
      <w:r>
        <w:rPr>
          <w:noProof/>
        </w:rPr>
        <w:fldChar w:fldCharType="end"/>
      </w:r>
    </w:p>
    <w:p w14:paraId="449A93A3" w14:textId="4604F904" w:rsidR="00ED495F" w:rsidRDefault="00ED495F">
      <w:pPr>
        <w:pStyle w:val="TOC5"/>
        <w:rPr>
          <w:rFonts w:asciiTheme="minorHAnsi" w:eastAsiaTheme="minorEastAsia" w:hAnsiTheme="minorHAnsi" w:cstheme="minorBidi"/>
          <w:noProof/>
          <w:sz w:val="22"/>
          <w:szCs w:val="22"/>
          <w:lang w:eastAsia="en-GB"/>
        </w:rPr>
      </w:pPr>
      <w:r w:rsidRPr="00C23B87">
        <w:rPr>
          <w:noProof/>
          <w:lang w:val="en-US"/>
        </w:rPr>
        <w:t>6.1.6.4.2</w:t>
      </w:r>
      <w:r>
        <w:rPr>
          <w:rFonts w:asciiTheme="minorHAnsi" w:eastAsiaTheme="minorEastAsia" w:hAnsiTheme="minorHAnsi" w:cstheme="minorBidi"/>
          <w:noProof/>
          <w:sz w:val="22"/>
          <w:szCs w:val="22"/>
          <w:lang w:eastAsia="en-GB"/>
        </w:rPr>
        <w:tab/>
      </w:r>
      <w:r w:rsidRPr="00C23B87">
        <w:rPr>
          <w:noProof/>
          <w:lang w:val="en-US"/>
        </w:rPr>
        <w:t>N1 Message</w:t>
      </w:r>
      <w:r>
        <w:rPr>
          <w:noProof/>
        </w:rPr>
        <w:tab/>
      </w:r>
      <w:r>
        <w:rPr>
          <w:noProof/>
        </w:rPr>
        <w:fldChar w:fldCharType="begin" w:fldLock="1"/>
      </w:r>
      <w:r>
        <w:rPr>
          <w:noProof/>
        </w:rPr>
        <w:instrText xml:space="preserve"> PAGEREF _Toc106632627 \h </w:instrText>
      </w:r>
      <w:r>
        <w:rPr>
          <w:noProof/>
        </w:rPr>
      </w:r>
      <w:r>
        <w:rPr>
          <w:noProof/>
        </w:rPr>
        <w:fldChar w:fldCharType="separate"/>
      </w:r>
      <w:r>
        <w:rPr>
          <w:noProof/>
        </w:rPr>
        <w:t>190</w:t>
      </w:r>
      <w:r>
        <w:rPr>
          <w:noProof/>
        </w:rPr>
        <w:fldChar w:fldCharType="end"/>
      </w:r>
    </w:p>
    <w:p w14:paraId="791EBE89" w14:textId="203A2601" w:rsidR="00ED495F" w:rsidRDefault="00ED495F">
      <w:pPr>
        <w:pStyle w:val="TOC5"/>
        <w:rPr>
          <w:rFonts w:asciiTheme="minorHAnsi" w:eastAsiaTheme="minorEastAsia" w:hAnsiTheme="minorHAnsi" w:cstheme="minorBidi"/>
          <w:noProof/>
          <w:sz w:val="22"/>
          <w:szCs w:val="22"/>
          <w:lang w:eastAsia="en-GB"/>
        </w:rPr>
      </w:pPr>
      <w:r w:rsidRPr="00C23B87">
        <w:rPr>
          <w:noProof/>
          <w:lang w:val="en-US"/>
        </w:rPr>
        <w:t>6.1.6.4.3</w:t>
      </w:r>
      <w:r>
        <w:rPr>
          <w:rFonts w:asciiTheme="minorHAnsi" w:eastAsiaTheme="minorEastAsia" w:hAnsiTheme="minorHAnsi" w:cstheme="minorBidi"/>
          <w:noProof/>
          <w:sz w:val="22"/>
          <w:szCs w:val="22"/>
          <w:lang w:eastAsia="en-GB"/>
        </w:rPr>
        <w:tab/>
      </w:r>
      <w:r w:rsidRPr="00C23B87">
        <w:rPr>
          <w:noProof/>
          <w:lang w:val="en-US"/>
        </w:rPr>
        <w:t>N2 Information</w:t>
      </w:r>
      <w:r>
        <w:rPr>
          <w:noProof/>
        </w:rPr>
        <w:tab/>
      </w:r>
      <w:r>
        <w:rPr>
          <w:noProof/>
        </w:rPr>
        <w:fldChar w:fldCharType="begin" w:fldLock="1"/>
      </w:r>
      <w:r>
        <w:rPr>
          <w:noProof/>
        </w:rPr>
        <w:instrText xml:space="preserve"> PAGEREF _Toc106632628 \h </w:instrText>
      </w:r>
      <w:r>
        <w:rPr>
          <w:noProof/>
        </w:rPr>
      </w:r>
      <w:r>
        <w:rPr>
          <w:noProof/>
        </w:rPr>
        <w:fldChar w:fldCharType="separate"/>
      </w:r>
      <w:r>
        <w:rPr>
          <w:noProof/>
        </w:rPr>
        <w:t>191</w:t>
      </w:r>
      <w:r>
        <w:rPr>
          <w:noProof/>
        </w:rPr>
        <w:fldChar w:fldCharType="end"/>
      </w:r>
    </w:p>
    <w:p w14:paraId="2B80844F" w14:textId="1D2E5EF6" w:rsidR="00ED495F" w:rsidRDefault="00ED495F">
      <w:pPr>
        <w:pStyle w:val="TOC6"/>
        <w:rPr>
          <w:rFonts w:asciiTheme="minorHAnsi" w:eastAsiaTheme="minorEastAsia" w:hAnsiTheme="minorHAnsi" w:cstheme="minorBidi"/>
          <w:noProof/>
          <w:sz w:val="22"/>
          <w:szCs w:val="22"/>
          <w:lang w:eastAsia="en-GB"/>
        </w:rPr>
      </w:pPr>
      <w:r>
        <w:rPr>
          <w:noProof/>
        </w:rPr>
        <w:t>6.1.6.4.3.1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_Toc106632629 \h </w:instrText>
      </w:r>
      <w:r>
        <w:rPr>
          <w:noProof/>
        </w:rPr>
      </w:r>
      <w:r>
        <w:rPr>
          <w:noProof/>
        </w:rPr>
        <w:fldChar w:fldCharType="separate"/>
      </w:r>
      <w:r>
        <w:rPr>
          <w:noProof/>
        </w:rPr>
        <w:t>191</w:t>
      </w:r>
      <w:r>
        <w:rPr>
          <w:noProof/>
        </w:rPr>
        <w:fldChar w:fldCharType="end"/>
      </w:r>
    </w:p>
    <w:p w14:paraId="7C608BF5" w14:textId="59FC5C98" w:rsidR="00ED495F" w:rsidRDefault="00ED495F">
      <w:pPr>
        <w:pStyle w:val="TOC6"/>
        <w:rPr>
          <w:rFonts w:asciiTheme="minorHAnsi" w:eastAsiaTheme="minorEastAsia" w:hAnsiTheme="minorHAnsi" w:cstheme="minorBidi"/>
          <w:noProof/>
          <w:sz w:val="22"/>
          <w:szCs w:val="22"/>
          <w:lang w:eastAsia="en-GB"/>
        </w:rPr>
      </w:pPr>
      <w:r>
        <w:rPr>
          <w:noProof/>
        </w:rPr>
        <w:t>6.1.6.4.3.2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_Toc106632630 \h </w:instrText>
      </w:r>
      <w:r>
        <w:rPr>
          <w:noProof/>
        </w:rPr>
      </w:r>
      <w:r>
        <w:rPr>
          <w:noProof/>
        </w:rPr>
        <w:fldChar w:fldCharType="separate"/>
      </w:r>
      <w:r>
        <w:rPr>
          <w:noProof/>
        </w:rPr>
        <w:t>191</w:t>
      </w:r>
      <w:r>
        <w:rPr>
          <w:noProof/>
        </w:rPr>
        <w:fldChar w:fldCharType="end"/>
      </w:r>
    </w:p>
    <w:p w14:paraId="1EE63E3A" w14:textId="7417AC3C" w:rsidR="00ED495F" w:rsidRDefault="00ED495F">
      <w:pPr>
        <w:pStyle w:val="TOC6"/>
        <w:rPr>
          <w:rFonts w:asciiTheme="minorHAnsi" w:eastAsiaTheme="minorEastAsia" w:hAnsiTheme="minorHAnsi" w:cstheme="minorBidi"/>
          <w:noProof/>
          <w:sz w:val="22"/>
          <w:szCs w:val="22"/>
          <w:lang w:eastAsia="en-GB"/>
        </w:rPr>
      </w:pPr>
      <w:r>
        <w:rPr>
          <w:noProof/>
        </w:rPr>
        <w:t>6.1.6.4.3.3</w:t>
      </w:r>
      <w:r>
        <w:rPr>
          <w:rFonts w:asciiTheme="minorHAnsi" w:eastAsiaTheme="minorEastAsia" w:hAnsiTheme="minorHAnsi" w:cstheme="minorBidi"/>
          <w:noProof/>
          <w:sz w:val="22"/>
          <w:szCs w:val="22"/>
          <w:lang w:eastAsia="en-GB"/>
        </w:rPr>
        <w:tab/>
      </w:r>
      <w:r>
        <w:rPr>
          <w:noProof/>
        </w:rPr>
        <w:t>NGAP Messages</w:t>
      </w:r>
      <w:r>
        <w:rPr>
          <w:noProof/>
        </w:rPr>
        <w:tab/>
      </w:r>
      <w:r>
        <w:rPr>
          <w:noProof/>
        </w:rPr>
        <w:fldChar w:fldCharType="begin" w:fldLock="1"/>
      </w:r>
      <w:r>
        <w:rPr>
          <w:noProof/>
        </w:rPr>
        <w:instrText xml:space="preserve"> PAGEREF _Toc106632631 \h </w:instrText>
      </w:r>
      <w:r>
        <w:rPr>
          <w:noProof/>
        </w:rPr>
      </w:r>
      <w:r>
        <w:rPr>
          <w:noProof/>
        </w:rPr>
        <w:fldChar w:fldCharType="separate"/>
      </w:r>
      <w:r>
        <w:rPr>
          <w:noProof/>
        </w:rPr>
        <w:t>192</w:t>
      </w:r>
      <w:r>
        <w:rPr>
          <w:noProof/>
        </w:rPr>
        <w:fldChar w:fldCharType="end"/>
      </w:r>
    </w:p>
    <w:p w14:paraId="01EDF33E" w14:textId="091C8396" w:rsidR="00ED495F" w:rsidRDefault="00ED495F">
      <w:pPr>
        <w:pStyle w:val="TOC5"/>
        <w:rPr>
          <w:rFonts w:asciiTheme="minorHAnsi" w:eastAsiaTheme="minorEastAsia" w:hAnsiTheme="minorHAnsi" w:cstheme="minorBidi"/>
          <w:noProof/>
          <w:sz w:val="22"/>
          <w:szCs w:val="22"/>
          <w:lang w:eastAsia="en-GB"/>
        </w:rPr>
      </w:pPr>
      <w:r w:rsidRPr="00C23B87">
        <w:rPr>
          <w:noProof/>
          <w:lang w:val="en-US"/>
        </w:rPr>
        <w:t>6.1.6.4.4</w:t>
      </w:r>
      <w:r>
        <w:rPr>
          <w:rFonts w:asciiTheme="minorHAnsi" w:eastAsiaTheme="minorEastAsia" w:hAnsiTheme="minorHAnsi" w:cstheme="minorBidi"/>
          <w:noProof/>
          <w:sz w:val="22"/>
          <w:szCs w:val="22"/>
          <w:lang w:eastAsia="en-GB"/>
        </w:rPr>
        <w:tab/>
      </w:r>
      <w:r w:rsidRPr="00C23B87">
        <w:rPr>
          <w:noProof/>
          <w:lang w:val="en-US"/>
        </w:rPr>
        <w:t>Mobile Terminated Data</w:t>
      </w:r>
      <w:r>
        <w:rPr>
          <w:noProof/>
        </w:rPr>
        <w:tab/>
      </w:r>
      <w:r>
        <w:rPr>
          <w:noProof/>
        </w:rPr>
        <w:fldChar w:fldCharType="begin" w:fldLock="1"/>
      </w:r>
      <w:r>
        <w:rPr>
          <w:noProof/>
        </w:rPr>
        <w:instrText xml:space="preserve"> PAGEREF _Toc106632632 \h </w:instrText>
      </w:r>
      <w:r>
        <w:rPr>
          <w:noProof/>
        </w:rPr>
      </w:r>
      <w:r>
        <w:rPr>
          <w:noProof/>
        </w:rPr>
        <w:fldChar w:fldCharType="separate"/>
      </w:r>
      <w:r>
        <w:rPr>
          <w:noProof/>
        </w:rPr>
        <w:t>194</w:t>
      </w:r>
      <w:r>
        <w:rPr>
          <w:noProof/>
        </w:rPr>
        <w:fldChar w:fldCharType="end"/>
      </w:r>
    </w:p>
    <w:p w14:paraId="20993F88" w14:textId="226C7EC9" w:rsidR="00ED495F" w:rsidRDefault="00ED495F">
      <w:pPr>
        <w:pStyle w:val="TOC5"/>
        <w:rPr>
          <w:rFonts w:asciiTheme="minorHAnsi" w:eastAsiaTheme="minorEastAsia" w:hAnsiTheme="minorHAnsi" w:cstheme="minorBidi"/>
          <w:noProof/>
          <w:sz w:val="22"/>
          <w:szCs w:val="22"/>
          <w:lang w:eastAsia="en-GB"/>
        </w:rPr>
      </w:pPr>
      <w:r w:rsidRPr="00C23B87">
        <w:rPr>
          <w:noProof/>
          <w:lang w:val="en-US"/>
        </w:rPr>
        <w:t>6.1.6.4.5</w:t>
      </w:r>
      <w:r>
        <w:rPr>
          <w:rFonts w:asciiTheme="minorHAnsi" w:eastAsiaTheme="minorEastAsia" w:hAnsiTheme="minorHAnsi" w:cstheme="minorBidi"/>
          <w:noProof/>
          <w:sz w:val="22"/>
          <w:szCs w:val="22"/>
          <w:lang w:eastAsia="en-GB"/>
        </w:rPr>
        <w:tab/>
      </w:r>
      <w:r w:rsidRPr="00C23B87">
        <w:rPr>
          <w:noProof/>
          <w:lang w:val="en-US"/>
        </w:rPr>
        <w:t>GTP-C Message</w:t>
      </w:r>
      <w:r>
        <w:rPr>
          <w:noProof/>
        </w:rPr>
        <w:tab/>
      </w:r>
      <w:r>
        <w:rPr>
          <w:noProof/>
        </w:rPr>
        <w:fldChar w:fldCharType="begin" w:fldLock="1"/>
      </w:r>
      <w:r>
        <w:rPr>
          <w:noProof/>
        </w:rPr>
        <w:instrText xml:space="preserve"> PAGEREF _Toc106632633 \h </w:instrText>
      </w:r>
      <w:r>
        <w:rPr>
          <w:noProof/>
        </w:rPr>
      </w:r>
      <w:r>
        <w:rPr>
          <w:noProof/>
        </w:rPr>
        <w:fldChar w:fldCharType="separate"/>
      </w:r>
      <w:r>
        <w:rPr>
          <w:noProof/>
        </w:rPr>
        <w:t>194</w:t>
      </w:r>
      <w:r>
        <w:rPr>
          <w:noProof/>
        </w:rPr>
        <w:fldChar w:fldCharType="end"/>
      </w:r>
    </w:p>
    <w:p w14:paraId="32270C1E" w14:textId="180BEE7C" w:rsidR="00ED495F" w:rsidRDefault="00ED495F">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_Toc106632634 \h </w:instrText>
      </w:r>
      <w:r>
        <w:rPr>
          <w:noProof/>
        </w:rPr>
      </w:r>
      <w:r>
        <w:rPr>
          <w:noProof/>
        </w:rPr>
        <w:fldChar w:fldCharType="separate"/>
      </w:r>
      <w:r>
        <w:rPr>
          <w:noProof/>
        </w:rPr>
        <w:t>194</w:t>
      </w:r>
      <w:r>
        <w:rPr>
          <w:noProof/>
        </w:rPr>
        <w:fldChar w:fldCharType="end"/>
      </w:r>
    </w:p>
    <w:p w14:paraId="1F089EDC" w14:textId="7F643746" w:rsidR="00ED495F" w:rsidRDefault="00ED495F">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_Toc106632635 \h </w:instrText>
      </w:r>
      <w:r>
        <w:rPr>
          <w:noProof/>
        </w:rPr>
      </w:r>
      <w:r>
        <w:rPr>
          <w:noProof/>
        </w:rPr>
        <w:fldChar w:fldCharType="separate"/>
      </w:r>
      <w:r>
        <w:rPr>
          <w:noProof/>
        </w:rPr>
        <w:t>194</w:t>
      </w:r>
      <w:r>
        <w:rPr>
          <w:noProof/>
        </w:rPr>
        <w:fldChar w:fldCharType="end"/>
      </w:r>
    </w:p>
    <w:p w14:paraId="28C32E19" w14:textId="18E7B2F8" w:rsidR="00ED495F" w:rsidRDefault="00ED495F">
      <w:pPr>
        <w:pStyle w:val="TOC4"/>
        <w:rPr>
          <w:rFonts w:asciiTheme="minorHAnsi" w:eastAsiaTheme="minorEastAsia" w:hAnsiTheme="minorHAnsi" w:cstheme="minorBidi"/>
          <w:noProof/>
          <w:sz w:val="22"/>
          <w:szCs w:val="22"/>
          <w:lang w:eastAsia="en-GB"/>
        </w:rPr>
      </w:pPr>
      <w:r>
        <w:rPr>
          <w:noProof/>
        </w:rPr>
        <w:lastRenderedPageBreak/>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_Toc106632636 \h </w:instrText>
      </w:r>
      <w:r>
        <w:rPr>
          <w:noProof/>
        </w:rPr>
      </w:r>
      <w:r>
        <w:rPr>
          <w:noProof/>
        </w:rPr>
        <w:fldChar w:fldCharType="separate"/>
      </w:r>
      <w:r>
        <w:rPr>
          <w:noProof/>
        </w:rPr>
        <w:t>194</w:t>
      </w:r>
      <w:r>
        <w:rPr>
          <w:noProof/>
        </w:rPr>
        <w:fldChar w:fldCharType="end"/>
      </w:r>
    </w:p>
    <w:p w14:paraId="62CC3631" w14:textId="1A98DFB5" w:rsidR="00ED495F" w:rsidRDefault="00ED495F">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_Toc106632637 \h </w:instrText>
      </w:r>
      <w:r>
        <w:rPr>
          <w:noProof/>
        </w:rPr>
      </w:r>
      <w:r>
        <w:rPr>
          <w:noProof/>
        </w:rPr>
        <w:fldChar w:fldCharType="separate"/>
      </w:r>
      <w:r>
        <w:rPr>
          <w:noProof/>
        </w:rPr>
        <w:t>194</w:t>
      </w:r>
      <w:r>
        <w:rPr>
          <w:noProof/>
        </w:rPr>
        <w:fldChar w:fldCharType="end"/>
      </w:r>
    </w:p>
    <w:p w14:paraId="4F47F015" w14:textId="5590172D" w:rsidR="00ED495F" w:rsidRDefault="00ED495F">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_Toc106632638 \h </w:instrText>
      </w:r>
      <w:r>
        <w:rPr>
          <w:noProof/>
        </w:rPr>
      </w:r>
      <w:r>
        <w:rPr>
          <w:noProof/>
        </w:rPr>
        <w:fldChar w:fldCharType="separate"/>
      </w:r>
      <w:r>
        <w:rPr>
          <w:noProof/>
        </w:rPr>
        <w:t>197</w:t>
      </w:r>
      <w:r>
        <w:rPr>
          <w:noProof/>
        </w:rPr>
        <w:fldChar w:fldCharType="end"/>
      </w:r>
    </w:p>
    <w:p w14:paraId="15D24041" w14:textId="4217D2CC" w:rsidR="00ED495F" w:rsidRDefault="00ED495F">
      <w:pPr>
        <w:pStyle w:val="TOC3"/>
        <w:rPr>
          <w:rFonts w:asciiTheme="minorHAnsi" w:eastAsiaTheme="minorEastAsia" w:hAnsiTheme="minorHAnsi" w:cstheme="minorBidi"/>
          <w:noProof/>
          <w:sz w:val="22"/>
          <w:szCs w:val="22"/>
          <w:lang w:eastAsia="en-GB"/>
        </w:rPr>
      </w:pPr>
      <w:r w:rsidRPr="00C23B87">
        <w:rPr>
          <w:noProof/>
          <w:lang w:val="en-US"/>
        </w:rPr>
        <w:t>6.1.9</w:t>
      </w:r>
      <w:r>
        <w:rPr>
          <w:rFonts w:asciiTheme="minorHAnsi" w:eastAsiaTheme="minorEastAsia" w:hAnsiTheme="minorHAnsi" w:cstheme="minorBidi"/>
          <w:noProof/>
          <w:sz w:val="22"/>
          <w:szCs w:val="22"/>
          <w:lang w:eastAsia="en-GB"/>
        </w:rPr>
        <w:tab/>
      </w:r>
      <w:r w:rsidRPr="00C23B87">
        <w:rPr>
          <w:noProof/>
          <w:lang w:val="en-US"/>
        </w:rPr>
        <w:t>Security</w:t>
      </w:r>
      <w:r>
        <w:rPr>
          <w:noProof/>
        </w:rPr>
        <w:tab/>
      </w:r>
      <w:r>
        <w:rPr>
          <w:noProof/>
        </w:rPr>
        <w:fldChar w:fldCharType="begin" w:fldLock="1"/>
      </w:r>
      <w:r>
        <w:rPr>
          <w:noProof/>
        </w:rPr>
        <w:instrText xml:space="preserve"> PAGEREF _Toc106632639 \h </w:instrText>
      </w:r>
      <w:r>
        <w:rPr>
          <w:noProof/>
        </w:rPr>
      </w:r>
      <w:r>
        <w:rPr>
          <w:noProof/>
        </w:rPr>
        <w:fldChar w:fldCharType="separate"/>
      </w:r>
      <w:r>
        <w:rPr>
          <w:noProof/>
        </w:rPr>
        <w:t>200</w:t>
      </w:r>
      <w:r>
        <w:rPr>
          <w:noProof/>
        </w:rPr>
        <w:fldChar w:fldCharType="end"/>
      </w:r>
    </w:p>
    <w:p w14:paraId="3DF7C34C" w14:textId="4E712CC9" w:rsidR="00ED495F" w:rsidRDefault="00ED495F">
      <w:pPr>
        <w:pStyle w:val="TOC3"/>
        <w:rPr>
          <w:rFonts w:asciiTheme="minorHAnsi" w:eastAsiaTheme="minorEastAsia" w:hAnsiTheme="minorHAnsi" w:cstheme="minorBidi"/>
          <w:noProof/>
          <w:sz w:val="22"/>
          <w:szCs w:val="22"/>
          <w:lang w:eastAsia="en-GB"/>
        </w:rPr>
      </w:pPr>
      <w:r>
        <w:rPr>
          <w:noProof/>
        </w:rPr>
        <w:t>6.1.10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_Toc106632640 \h </w:instrText>
      </w:r>
      <w:r>
        <w:rPr>
          <w:noProof/>
        </w:rPr>
      </w:r>
      <w:r>
        <w:rPr>
          <w:noProof/>
        </w:rPr>
        <w:fldChar w:fldCharType="separate"/>
      </w:r>
      <w:r>
        <w:rPr>
          <w:noProof/>
        </w:rPr>
        <w:t>200</w:t>
      </w:r>
      <w:r>
        <w:rPr>
          <w:noProof/>
        </w:rPr>
        <w:fldChar w:fldCharType="end"/>
      </w:r>
    </w:p>
    <w:p w14:paraId="650C1199" w14:textId="73037E32" w:rsidR="00ED495F" w:rsidRDefault="00ED495F">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Namf_EventExposure Service API</w:t>
      </w:r>
      <w:r>
        <w:rPr>
          <w:noProof/>
        </w:rPr>
        <w:tab/>
      </w:r>
      <w:r>
        <w:rPr>
          <w:noProof/>
        </w:rPr>
        <w:fldChar w:fldCharType="begin" w:fldLock="1"/>
      </w:r>
      <w:r>
        <w:rPr>
          <w:noProof/>
        </w:rPr>
        <w:instrText xml:space="preserve"> PAGEREF _Toc106632641 \h </w:instrText>
      </w:r>
      <w:r>
        <w:rPr>
          <w:noProof/>
        </w:rPr>
      </w:r>
      <w:r>
        <w:rPr>
          <w:noProof/>
        </w:rPr>
        <w:fldChar w:fldCharType="separate"/>
      </w:r>
      <w:r>
        <w:rPr>
          <w:noProof/>
        </w:rPr>
        <w:t>200</w:t>
      </w:r>
      <w:r>
        <w:rPr>
          <w:noProof/>
        </w:rPr>
        <w:fldChar w:fldCharType="end"/>
      </w:r>
    </w:p>
    <w:p w14:paraId="1B0C165E" w14:textId="20B26262" w:rsidR="00ED495F" w:rsidRDefault="00ED495F">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_Toc106632642 \h </w:instrText>
      </w:r>
      <w:r>
        <w:rPr>
          <w:noProof/>
        </w:rPr>
      </w:r>
      <w:r>
        <w:rPr>
          <w:noProof/>
        </w:rPr>
        <w:fldChar w:fldCharType="separate"/>
      </w:r>
      <w:r>
        <w:rPr>
          <w:noProof/>
        </w:rPr>
        <w:t>200</w:t>
      </w:r>
      <w:r>
        <w:rPr>
          <w:noProof/>
        </w:rPr>
        <w:fldChar w:fldCharType="end"/>
      </w:r>
    </w:p>
    <w:p w14:paraId="39C2CA53" w14:textId="7227B1EA" w:rsidR="00ED495F" w:rsidRDefault="00ED495F">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_Toc106632643 \h </w:instrText>
      </w:r>
      <w:r>
        <w:rPr>
          <w:noProof/>
        </w:rPr>
      </w:r>
      <w:r>
        <w:rPr>
          <w:noProof/>
        </w:rPr>
        <w:fldChar w:fldCharType="separate"/>
      </w:r>
      <w:r>
        <w:rPr>
          <w:noProof/>
        </w:rPr>
        <w:t>201</w:t>
      </w:r>
      <w:r>
        <w:rPr>
          <w:noProof/>
        </w:rPr>
        <w:fldChar w:fldCharType="end"/>
      </w:r>
    </w:p>
    <w:p w14:paraId="00D89225" w14:textId="1E4F2311" w:rsidR="00ED495F" w:rsidRDefault="00ED495F">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_Toc106632644 \h </w:instrText>
      </w:r>
      <w:r>
        <w:rPr>
          <w:noProof/>
        </w:rPr>
      </w:r>
      <w:r>
        <w:rPr>
          <w:noProof/>
        </w:rPr>
        <w:fldChar w:fldCharType="separate"/>
      </w:r>
      <w:r>
        <w:rPr>
          <w:noProof/>
        </w:rPr>
        <w:t>201</w:t>
      </w:r>
      <w:r>
        <w:rPr>
          <w:noProof/>
        </w:rPr>
        <w:fldChar w:fldCharType="end"/>
      </w:r>
    </w:p>
    <w:p w14:paraId="0F6B4D91" w14:textId="4544AE55" w:rsidR="00ED495F" w:rsidRDefault="00ED495F">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_Toc106632645 \h </w:instrText>
      </w:r>
      <w:r>
        <w:rPr>
          <w:noProof/>
        </w:rPr>
      </w:r>
      <w:r>
        <w:rPr>
          <w:noProof/>
        </w:rPr>
        <w:fldChar w:fldCharType="separate"/>
      </w:r>
      <w:r>
        <w:rPr>
          <w:noProof/>
        </w:rPr>
        <w:t>201</w:t>
      </w:r>
      <w:r>
        <w:rPr>
          <w:noProof/>
        </w:rPr>
        <w:fldChar w:fldCharType="end"/>
      </w:r>
    </w:p>
    <w:p w14:paraId="228B6907" w14:textId="2C6456EE" w:rsidR="00ED495F" w:rsidRDefault="00ED495F">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_Toc106632646 \h </w:instrText>
      </w:r>
      <w:r>
        <w:rPr>
          <w:noProof/>
        </w:rPr>
      </w:r>
      <w:r>
        <w:rPr>
          <w:noProof/>
        </w:rPr>
        <w:fldChar w:fldCharType="separate"/>
      </w:r>
      <w:r>
        <w:rPr>
          <w:noProof/>
        </w:rPr>
        <w:t>201</w:t>
      </w:r>
      <w:r>
        <w:rPr>
          <w:noProof/>
        </w:rPr>
        <w:fldChar w:fldCharType="end"/>
      </w:r>
    </w:p>
    <w:p w14:paraId="5948FD1B" w14:textId="3167733E" w:rsidR="00ED495F" w:rsidRDefault="00ED495F">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_Toc106632647 \h </w:instrText>
      </w:r>
      <w:r>
        <w:rPr>
          <w:noProof/>
        </w:rPr>
      </w:r>
      <w:r>
        <w:rPr>
          <w:noProof/>
        </w:rPr>
        <w:fldChar w:fldCharType="separate"/>
      </w:r>
      <w:r>
        <w:rPr>
          <w:noProof/>
        </w:rPr>
        <w:t>201</w:t>
      </w:r>
      <w:r>
        <w:rPr>
          <w:noProof/>
        </w:rPr>
        <w:fldChar w:fldCharType="end"/>
      </w:r>
    </w:p>
    <w:p w14:paraId="6022E8E9" w14:textId="0D34B774" w:rsidR="00ED495F" w:rsidRDefault="00ED495F">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_Toc106632648 \h </w:instrText>
      </w:r>
      <w:r>
        <w:rPr>
          <w:noProof/>
        </w:rPr>
      </w:r>
      <w:r>
        <w:rPr>
          <w:noProof/>
        </w:rPr>
        <w:fldChar w:fldCharType="separate"/>
      </w:r>
      <w:r>
        <w:rPr>
          <w:noProof/>
        </w:rPr>
        <w:t>202</w:t>
      </w:r>
      <w:r>
        <w:rPr>
          <w:noProof/>
        </w:rPr>
        <w:fldChar w:fldCharType="end"/>
      </w:r>
    </w:p>
    <w:p w14:paraId="364E0A9C" w14:textId="15C7BDB5" w:rsidR="00ED495F" w:rsidRDefault="00ED495F">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_Toc106632649 \h </w:instrText>
      </w:r>
      <w:r>
        <w:rPr>
          <w:noProof/>
        </w:rPr>
      </w:r>
      <w:r>
        <w:rPr>
          <w:noProof/>
        </w:rPr>
        <w:fldChar w:fldCharType="separate"/>
      </w:r>
      <w:r>
        <w:rPr>
          <w:noProof/>
        </w:rPr>
        <w:t>202</w:t>
      </w:r>
      <w:r>
        <w:rPr>
          <w:noProof/>
        </w:rPr>
        <w:fldChar w:fldCharType="end"/>
      </w:r>
    </w:p>
    <w:p w14:paraId="6AF9E5F3" w14:textId="7CC6F2FA" w:rsidR="00ED495F" w:rsidRDefault="00ED495F">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_Toc106632650 \h </w:instrText>
      </w:r>
      <w:r>
        <w:rPr>
          <w:noProof/>
        </w:rPr>
      </w:r>
      <w:r>
        <w:rPr>
          <w:noProof/>
        </w:rPr>
        <w:fldChar w:fldCharType="separate"/>
      </w:r>
      <w:r>
        <w:rPr>
          <w:noProof/>
        </w:rPr>
        <w:t>202</w:t>
      </w:r>
      <w:r>
        <w:rPr>
          <w:noProof/>
        </w:rPr>
        <w:fldChar w:fldCharType="end"/>
      </w:r>
    </w:p>
    <w:p w14:paraId="0FF78EF8" w14:textId="012BD54B" w:rsidR="00ED495F" w:rsidRDefault="00ED495F">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_Toc106632651 \h </w:instrText>
      </w:r>
      <w:r>
        <w:rPr>
          <w:noProof/>
        </w:rPr>
      </w:r>
      <w:r>
        <w:rPr>
          <w:noProof/>
        </w:rPr>
        <w:fldChar w:fldCharType="separate"/>
      </w:r>
      <w:r>
        <w:rPr>
          <w:noProof/>
        </w:rPr>
        <w:t>202</w:t>
      </w:r>
      <w:r>
        <w:rPr>
          <w:noProof/>
        </w:rPr>
        <w:fldChar w:fldCharType="end"/>
      </w:r>
    </w:p>
    <w:p w14:paraId="273484F4" w14:textId="64D9622A" w:rsidR="00ED495F" w:rsidRDefault="00ED495F">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_Toc106632652 \h </w:instrText>
      </w:r>
      <w:r>
        <w:rPr>
          <w:noProof/>
        </w:rPr>
      </w:r>
      <w:r>
        <w:rPr>
          <w:noProof/>
        </w:rPr>
        <w:fldChar w:fldCharType="separate"/>
      </w:r>
      <w:r>
        <w:rPr>
          <w:noProof/>
        </w:rPr>
        <w:t>202</w:t>
      </w:r>
      <w:r>
        <w:rPr>
          <w:noProof/>
        </w:rPr>
        <w:fldChar w:fldCharType="end"/>
      </w:r>
    </w:p>
    <w:p w14:paraId="24DD5BB6" w14:textId="6B64C9C1" w:rsidR="00ED495F" w:rsidRDefault="00ED495F">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_Toc106632653 \h </w:instrText>
      </w:r>
      <w:r>
        <w:rPr>
          <w:noProof/>
        </w:rPr>
      </w:r>
      <w:r>
        <w:rPr>
          <w:noProof/>
        </w:rPr>
        <w:fldChar w:fldCharType="separate"/>
      </w:r>
      <w:r>
        <w:rPr>
          <w:noProof/>
        </w:rPr>
        <w:t>202</w:t>
      </w:r>
      <w:r>
        <w:rPr>
          <w:noProof/>
        </w:rPr>
        <w:fldChar w:fldCharType="end"/>
      </w:r>
    </w:p>
    <w:p w14:paraId="5B140B24" w14:textId="7A64783C" w:rsidR="00ED495F" w:rsidRDefault="00ED495F">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_Toc106632654 \h </w:instrText>
      </w:r>
      <w:r>
        <w:rPr>
          <w:noProof/>
        </w:rPr>
      </w:r>
      <w:r>
        <w:rPr>
          <w:noProof/>
        </w:rPr>
        <w:fldChar w:fldCharType="separate"/>
      </w:r>
      <w:r>
        <w:rPr>
          <w:noProof/>
        </w:rPr>
        <w:t>202</w:t>
      </w:r>
      <w:r>
        <w:rPr>
          <w:noProof/>
        </w:rPr>
        <w:fldChar w:fldCharType="end"/>
      </w:r>
    </w:p>
    <w:p w14:paraId="2AFC3C7F" w14:textId="24BB8B50" w:rsidR="00ED495F" w:rsidRDefault="00ED495F">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_Toc106632655 \h </w:instrText>
      </w:r>
      <w:r>
        <w:rPr>
          <w:noProof/>
        </w:rPr>
      </w:r>
      <w:r>
        <w:rPr>
          <w:noProof/>
        </w:rPr>
        <w:fldChar w:fldCharType="separate"/>
      </w:r>
      <w:r>
        <w:rPr>
          <w:noProof/>
        </w:rPr>
        <w:t>203</w:t>
      </w:r>
      <w:r>
        <w:rPr>
          <w:noProof/>
        </w:rPr>
        <w:fldChar w:fldCharType="end"/>
      </w:r>
    </w:p>
    <w:p w14:paraId="29A99480" w14:textId="5ABBABB8" w:rsidR="00ED495F" w:rsidRDefault="00ED495F">
      <w:pPr>
        <w:pStyle w:val="TOC6"/>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_Toc106632656 \h </w:instrText>
      </w:r>
      <w:r>
        <w:rPr>
          <w:noProof/>
        </w:rPr>
      </w:r>
      <w:r>
        <w:rPr>
          <w:noProof/>
        </w:rPr>
        <w:fldChar w:fldCharType="separate"/>
      </w:r>
      <w:r>
        <w:rPr>
          <w:noProof/>
        </w:rPr>
        <w:t>203</w:t>
      </w:r>
      <w:r>
        <w:rPr>
          <w:noProof/>
        </w:rPr>
        <w:fldChar w:fldCharType="end"/>
      </w:r>
    </w:p>
    <w:p w14:paraId="69B2CD76" w14:textId="1570C02F" w:rsidR="00ED495F" w:rsidRDefault="00ED495F">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_Toc106632657 \h </w:instrText>
      </w:r>
      <w:r>
        <w:rPr>
          <w:noProof/>
        </w:rPr>
      </w:r>
      <w:r>
        <w:rPr>
          <w:noProof/>
        </w:rPr>
        <w:fldChar w:fldCharType="separate"/>
      </w:r>
      <w:r>
        <w:rPr>
          <w:noProof/>
        </w:rPr>
        <w:t>204</w:t>
      </w:r>
      <w:r>
        <w:rPr>
          <w:noProof/>
        </w:rPr>
        <w:fldChar w:fldCharType="end"/>
      </w:r>
    </w:p>
    <w:p w14:paraId="0B811557" w14:textId="6124AFF1" w:rsidR="00ED495F" w:rsidRDefault="00ED495F">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_Toc106632658 \h </w:instrText>
      </w:r>
      <w:r>
        <w:rPr>
          <w:noProof/>
        </w:rPr>
      </w:r>
      <w:r>
        <w:rPr>
          <w:noProof/>
        </w:rPr>
        <w:fldChar w:fldCharType="separate"/>
      </w:r>
      <w:r>
        <w:rPr>
          <w:noProof/>
        </w:rPr>
        <w:t>204</w:t>
      </w:r>
      <w:r>
        <w:rPr>
          <w:noProof/>
        </w:rPr>
        <w:fldChar w:fldCharType="end"/>
      </w:r>
    </w:p>
    <w:p w14:paraId="721C6C8A" w14:textId="0AFA4F27" w:rsidR="00ED495F" w:rsidRDefault="00ED495F">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_Toc106632659 \h </w:instrText>
      </w:r>
      <w:r>
        <w:rPr>
          <w:noProof/>
        </w:rPr>
      </w:r>
      <w:r>
        <w:rPr>
          <w:noProof/>
        </w:rPr>
        <w:fldChar w:fldCharType="separate"/>
      </w:r>
      <w:r>
        <w:rPr>
          <w:noProof/>
        </w:rPr>
        <w:t>204</w:t>
      </w:r>
      <w:r>
        <w:rPr>
          <w:noProof/>
        </w:rPr>
        <w:fldChar w:fldCharType="end"/>
      </w:r>
    </w:p>
    <w:p w14:paraId="477CE457" w14:textId="1EFA3D22" w:rsidR="00ED495F" w:rsidRDefault="00ED495F">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_Toc106632660 \h </w:instrText>
      </w:r>
      <w:r>
        <w:rPr>
          <w:noProof/>
        </w:rPr>
      </w:r>
      <w:r>
        <w:rPr>
          <w:noProof/>
        </w:rPr>
        <w:fldChar w:fldCharType="separate"/>
      </w:r>
      <w:r>
        <w:rPr>
          <w:noProof/>
        </w:rPr>
        <w:t>204</w:t>
      </w:r>
      <w:r>
        <w:rPr>
          <w:noProof/>
        </w:rPr>
        <w:fldChar w:fldCharType="end"/>
      </w:r>
    </w:p>
    <w:p w14:paraId="1D50C156" w14:textId="493F9CCB" w:rsidR="00ED495F" w:rsidRDefault="00ED495F">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_Toc106632661 \h </w:instrText>
      </w:r>
      <w:r>
        <w:rPr>
          <w:noProof/>
        </w:rPr>
      </w:r>
      <w:r>
        <w:rPr>
          <w:noProof/>
        </w:rPr>
        <w:fldChar w:fldCharType="separate"/>
      </w:r>
      <w:r>
        <w:rPr>
          <w:noProof/>
        </w:rPr>
        <w:t>204</w:t>
      </w:r>
      <w:r>
        <w:rPr>
          <w:noProof/>
        </w:rPr>
        <w:fldChar w:fldCharType="end"/>
      </w:r>
    </w:p>
    <w:p w14:paraId="3E15D104" w14:textId="60DB4A3A" w:rsidR="00ED495F" w:rsidRDefault="00ED495F">
      <w:pPr>
        <w:pStyle w:val="TOC6"/>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_Toc106632662 \h </w:instrText>
      </w:r>
      <w:r>
        <w:rPr>
          <w:noProof/>
        </w:rPr>
      </w:r>
      <w:r>
        <w:rPr>
          <w:noProof/>
        </w:rPr>
        <w:fldChar w:fldCharType="separate"/>
      </w:r>
      <w:r>
        <w:rPr>
          <w:noProof/>
        </w:rPr>
        <w:t>204</w:t>
      </w:r>
      <w:r>
        <w:rPr>
          <w:noProof/>
        </w:rPr>
        <w:fldChar w:fldCharType="end"/>
      </w:r>
    </w:p>
    <w:p w14:paraId="660058F2" w14:textId="382E6E51" w:rsidR="00ED495F" w:rsidRDefault="00ED495F">
      <w:pPr>
        <w:pStyle w:val="TOC6"/>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_Toc106632663 \h </w:instrText>
      </w:r>
      <w:r>
        <w:rPr>
          <w:noProof/>
        </w:rPr>
      </w:r>
      <w:r>
        <w:rPr>
          <w:noProof/>
        </w:rPr>
        <w:fldChar w:fldCharType="separate"/>
      </w:r>
      <w:r>
        <w:rPr>
          <w:noProof/>
        </w:rPr>
        <w:t>206</w:t>
      </w:r>
      <w:r>
        <w:rPr>
          <w:noProof/>
        </w:rPr>
        <w:fldChar w:fldCharType="end"/>
      </w:r>
    </w:p>
    <w:p w14:paraId="36613B98" w14:textId="03CD43A3" w:rsidR="00ED495F" w:rsidRDefault="00ED495F">
      <w:pPr>
        <w:pStyle w:val="TOC5"/>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_Toc106632664 \h </w:instrText>
      </w:r>
      <w:r>
        <w:rPr>
          <w:noProof/>
        </w:rPr>
      </w:r>
      <w:r>
        <w:rPr>
          <w:noProof/>
        </w:rPr>
        <w:fldChar w:fldCharType="separate"/>
      </w:r>
      <w:r>
        <w:rPr>
          <w:noProof/>
        </w:rPr>
        <w:t>207</w:t>
      </w:r>
      <w:r>
        <w:rPr>
          <w:noProof/>
        </w:rPr>
        <w:fldChar w:fldCharType="end"/>
      </w:r>
    </w:p>
    <w:p w14:paraId="4B37FD7A" w14:textId="0E8132C1" w:rsidR="00ED495F" w:rsidRDefault="00ED495F">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_Toc106632665 \h </w:instrText>
      </w:r>
      <w:r>
        <w:rPr>
          <w:noProof/>
        </w:rPr>
      </w:r>
      <w:r>
        <w:rPr>
          <w:noProof/>
        </w:rPr>
        <w:fldChar w:fldCharType="separate"/>
      </w:r>
      <w:r>
        <w:rPr>
          <w:noProof/>
        </w:rPr>
        <w:t>207</w:t>
      </w:r>
      <w:r>
        <w:rPr>
          <w:noProof/>
        </w:rPr>
        <w:fldChar w:fldCharType="end"/>
      </w:r>
    </w:p>
    <w:p w14:paraId="3E040132" w14:textId="05AF0E41" w:rsidR="00ED495F" w:rsidRDefault="00ED495F">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_Toc106632666 \h </w:instrText>
      </w:r>
      <w:r>
        <w:rPr>
          <w:noProof/>
        </w:rPr>
      </w:r>
      <w:r>
        <w:rPr>
          <w:noProof/>
        </w:rPr>
        <w:fldChar w:fldCharType="separate"/>
      </w:r>
      <w:r>
        <w:rPr>
          <w:noProof/>
        </w:rPr>
        <w:t>207</w:t>
      </w:r>
      <w:r>
        <w:rPr>
          <w:noProof/>
        </w:rPr>
        <w:fldChar w:fldCharType="end"/>
      </w:r>
    </w:p>
    <w:p w14:paraId="3AAEA6C4" w14:textId="02856DF1" w:rsidR="00ED495F" w:rsidRDefault="00ED495F">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_Toc106632667 \h </w:instrText>
      </w:r>
      <w:r>
        <w:rPr>
          <w:noProof/>
        </w:rPr>
      </w:r>
      <w:r>
        <w:rPr>
          <w:noProof/>
        </w:rPr>
        <w:fldChar w:fldCharType="separate"/>
      </w:r>
      <w:r>
        <w:rPr>
          <w:noProof/>
        </w:rPr>
        <w:t>207</w:t>
      </w:r>
      <w:r>
        <w:rPr>
          <w:noProof/>
        </w:rPr>
        <w:fldChar w:fldCharType="end"/>
      </w:r>
    </w:p>
    <w:p w14:paraId="5940919B" w14:textId="559F7269" w:rsidR="00ED495F" w:rsidRDefault="00ED495F">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AMF Event Notification</w:t>
      </w:r>
      <w:r>
        <w:rPr>
          <w:noProof/>
        </w:rPr>
        <w:tab/>
      </w:r>
      <w:r>
        <w:rPr>
          <w:noProof/>
        </w:rPr>
        <w:fldChar w:fldCharType="begin" w:fldLock="1"/>
      </w:r>
      <w:r>
        <w:rPr>
          <w:noProof/>
        </w:rPr>
        <w:instrText xml:space="preserve"> PAGEREF _Toc106632668 \h </w:instrText>
      </w:r>
      <w:r>
        <w:rPr>
          <w:noProof/>
        </w:rPr>
      </w:r>
      <w:r>
        <w:rPr>
          <w:noProof/>
        </w:rPr>
        <w:fldChar w:fldCharType="separate"/>
      </w:r>
      <w:r>
        <w:rPr>
          <w:noProof/>
        </w:rPr>
        <w:t>207</w:t>
      </w:r>
      <w:r>
        <w:rPr>
          <w:noProof/>
        </w:rPr>
        <w:fldChar w:fldCharType="end"/>
      </w:r>
    </w:p>
    <w:p w14:paraId="1D1ED06F" w14:textId="443E9813" w:rsidR="00ED495F" w:rsidRDefault="00ED495F">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_Toc106632669 \h </w:instrText>
      </w:r>
      <w:r>
        <w:rPr>
          <w:noProof/>
        </w:rPr>
      </w:r>
      <w:r>
        <w:rPr>
          <w:noProof/>
        </w:rPr>
        <w:fldChar w:fldCharType="separate"/>
      </w:r>
      <w:r>
        <w:rPr>
          <w:noProof/>
        </w:rPr>
        <w:t>207</w:t>
      </w:r>
      <w:r>
        <w:rPr>
          <w:noProof/>
        </w:rPr>
        <w:fldChar w:fldCharType="end"/>
      </w:r>
    </w:p>
    <w:p w14:paraId="422F0618" w14:textId="1E46D8BB" w:rsidR="00ED495F" w:rsidRDefault="00ED495F">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_Toc106632670 \h </w:instrText>
      </w:r>
      <w:r>
        <w:rPr>
          <w:noProof/>
        </w:rPr>
      </w:r>
      <w:r>
        <w:rPr>
          <w:noProof/>
        </w:rPr>
        <w:fldChar w:fldCharType="separate"/>
      </w:r>
      <w:r>
        <w:rPr>
          <w:noProof/>
        </w:rPr>
        <w:t>208</w:t>
      </w:r>
      <w:r>
        <w:rPr>
          <w:noProof/>
        </w:rPr>
        <w:fldChar w:fldCharType="end"/>
      </w:r>
    </w:p>
    <w:p w14:paraId="2109A368" w14:textId="1DAC51A3" w:rsidR="00ED495F" w:rsidRDefault="00ED495F">
      <w:pPr>
        <w:pStyle w:val="TOC6"/>
        <w:rPr>
          <w:rFonts w:asciiTheme="minorHAnsi" w:eastAsiaTheme="minorEastAsia" w:hAnsiTheme="minorHAnsi" w:cstheme="minorBidi"/>
          <w:noProof/>
          <w:sz w:val="22"/>
          <w:szCs w:val="22"/>
          <w:lang w:eastAsia="en-GB"/>
        </w:rPr>
      </w:pPr>
      <w:r>
        <w:rPr>
          <w:noProof/>
        </w:rPr>
        <w:t>6.2.5.2.3.1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_Toc106632671 \h </w:instrText>
      </w:r>
      <w:r>
        <w:rPr>
          <w:noProof/>
        </w:rPr>
      </w:r>
      <w:r>
        <w:rPr>
          <w:noProof/>
        </w:rPr>
        <w:fldChar w:fldCharType="separate"/>
      </w:r>
      <w:r>
        <w:rPr>
          <w:noProof/>
        </w:rPr>
        <w:t>208</w:t>
      </w:r>
      <w:r>
        <w:rPr>
          <w:noProof/>
        </w:rPr>
        <w:fldChar w:fldCharType="end"/>
      </w:r>
    </w:p>
    <w:p w14:paraId="09CE9AB6" w14:textId="3CE8DA72" w:rsidR="00ED495F" w:rsidRDefault="00ED495F">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_Toc106632672 \h </w:instrText>
      </w:r>
      <w:r>
        <w:rPr>
          <w:noProof/>
        </w:rPr>
      </w:r>
      <w:r>
        <w:rPr>
          <w:noProof/>
        </w:rPr>
        <w:fldChar w:fldCharType="separate"/>
      </w:r>
      <w:r>
        <w:rPr>
          <w:noProof/>
        </w:rPr>
        <w:t>209</w:t>
      </w:r>
      <w:r>
        <w:rPr>
          <w:noProof/>
        </w:rPr>
        <w:fldChar w:fldCharType="end"/>
      </w:r>
    </w:p>
    <w:p w14:paraId="5611E7FF" w14:textId="3F54BD2A" w:rsidR="00ED495F" w:rsidRDefault="00ED495F">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_Toc106632673 \h </w:instrText>
      </w:r>
      <w:r>
        <w:rPr>
          <w:noProof/>
        </w:rPr>
      </w:r>
      <w:r>
        <w:rPr>
          <w:noProof/>
        </w:rPr>
        <w:fldChar w:fldCharType="separate"/>
      </w:r>
      <w:r>
        <w:rPr>
          <w:noProof/>
        </w:rPr>
        <w:t>209</w:t>
      </w:r>
      <w:r>
        <w:rPr>
          <w:noProof/>
        </w:rPr>
        <w:fldChar w:fldCharType="end"/>
      </w:r>
    </w:p>
    <w:p w14:paraId="07FDFE1A" w14:textId="18C662B3" w:rsidR="00ED495F" w:rsidRDefault="00ED495F">
      <w:pPr>
        <w:pStyle w:val="TOC4"/>
        <w:rPr>
          <w:rFonts w:asciiTheme="minorHAnsi" w:eastAsiaTheme="minorEastAsia" w:hAnsiTheme="minorHAnsi" w:cstheme="minorBidi"/>
          <w:noProof/>
          <w:sz w:val="22"/>
          <w:szCs w:val="22"/>
          <w:lang w:eastAsia="en-GB"/>
        </w:rPr>
      </w:pPr>
      <w:r w:rsidRPr="00C23B87">
        <w:rPr>
          <w:noProof/>
          <w:lang w:val="en-US"/>
        </w:rPr>
        <w:t>6.2.6.2</w:t>
      </w:r>
      <w:r>
        <w:rPr>
          <w:rFonts w:asciiTheme="minorHAnsi" w:eastAsiaTheme="minorEastAsia" w:hAnsiTheme="minorHAnsi" w:cstheme="minorBidi"/>
          <w:noProof/>
          <w:sz w:val="22"/>
          <w:szCs w:val="22"/>
          <w:lang w:eastAsia="en-GB"/>
        </w:rPr>
        <w:tab/>
      </w:r>
      <w:r w:rsidRPr="00C23B87">
        <w:rPr>
          <w:noProof/>
          <w:lang w:val="en-US"/>
        </w:rPr>
        <w:t>Structured data types</w:t>
      </w:r>
      <w:r>
        <w:rPr>
          <w:noProof/>
        </w:rPr>
        <w:tab/>
      </w:r>
      <w:r>
        <w:rPr>
          <w:noProof/>
        </w:rPr>
        <w:fldChar w:fldCharType="begin" w:fldLock="1"/>
      </w:r>
      <w:r>
        <w:rPr>
          <w:noProof/>
        </w:rPr>
        <w:instrText xml:space="preserve"> PAGEREF _Toc106632674 \h </w:instrText>
      </w:r>
      <w:r>
        <w:rPr>
          <w:noProof/>
        </w:rPr>
      </w:r>
      <w:r>
        <w:rPr>
          <w:noProof/>
        </w:rPr>
        <w:fldChar w:fldCharType="separate"/>
      </w:r>
      <w:r>
        <w:rPr>
          <w:noProof/>
        </w:rPr>
        <w:t>211</w:t>
      </w:r>
      <w:r>
        <w:rPr>
          <w:noProof/>
        </w:rPr>
        <w:fldChar w:fldCharType="end"/>
      </w:r>
    </w:p>
    <w:p w14:paraId="3609E477" w14:textId="44805621" w:rsidR="00ED495F" w:rsidRDefault="00ED495F">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_Toc106632675 \h </w:instrText>
      </w:r>
      <w:r>
        <w:rPr>
          <w:noProof/>
        </w:rPr>
      </w:r>
      <w:r>
        <w:rPr>
          <w:noProof/>
        </w:rPr>
        <w:fldChar w:fldCharType="separate"/>
      </w:r>
      <w:r>
        <w:rPr>
          <w:noProof/>
        </w:rPr>
        <w:t>211</w:t>
      </w:r>
      <w:r>
        <w:rPr>
          <w:noProof/>
        </w:rPr>
        <w:fldChar w:fldCharType="end"/>
      </w:r>
    </w:p>
    <w:p w14:paraId="348E8BD6" w14:textId="3BC7CE21" w:rsidR="00ED495F" w:rsidRDefault="00ED495F">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AmfEventSubscription</w:t>
      </w:r>
      <w:r>
        <w:rPr>
          <w:noProof/>
        </w:rPr>
        <w:tab/>
      </w:r>
      <w:r>
        <w:rPr>
          <w:noProof/>
        </w:rPr>
        <w:fldChar w:fldCharType="begin" w:fldLock="1"/>
      </w:r>
      <w:r>
        <w:rPr>
          <w:noProof/>
        </w:rPr>
        <w:instrText xml:space="preserve"> PAGEREF _Toc106632676 \h </w:instrText>
      </w:r>
      <w:r>
        <w:rPr>
          <w:noProof/>
        </w:rPr>
      </w:r>
      <w:r>
        <w:rPr>
          <w:noProof/>
        </w:rPr>
        <w:fldChar w:fldCharType="separate"/>
      </w:r>
      <w:r>
        <w:rPr>
          <w:noProof/>
        </w:rPr>
        <w:t>212</w:t>
      </w:r>
      <w:r>
        <w:rPr>
          <w:noProof/>
        </w:rPr>
        <w:fldChar w:fldCharType="end"/>
      </w:r>
    </w:p>
    <w:p w14:paraId="5B976C14" w14:textId="36FB5867" w:rsidR="00ED495F" w:rsidRDefault="00ED495F">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AmfEvent</w:t>
      </w:r>
      <w:r>
        <w:rPr>
          <w:noProof/>
        </w:rPr>
        <w:tab/>
      </w:r>
      <w:r>
        <w:rPr>
          <w:noProof/>
        </w:rPr>
        <w:fldChar w:fldCharType="begin" w:fldLock="1"/>
      </w:r>
      <w:r>
        <w:rPr>
          <w:noProof/>
        </w:rPr>
        <w:instrText xml:space="preserve"> PAGEREF _Toc106632677 \h </w:instrText>
      </w:r>
      <w:r>
        <w:rPr>
          <w:noProof/>
        </w:rPr>
      </w:r>
      <w:r>
        <w:rPr>
          <w:noProof/>
        </w:rPr>
        <w:fldChar w:fldCharType="separate"/>
      </w:r>
      <w:r>
        <w:rPr>
          <w:noProof/>
        </w:rPr>
        <w:t>215</w:t>
      </w:r>
      <w:r>
        <w:rPr>
          <w:noProof/>
        </w:rPr>
        <w:fldChar w:fldCharType="end"/>
      </w:r>
    </w:p>
    <w:p w14:paraId="5B1A2537" w14:textId="0274C600" w:rsidR="00ED495F" w:rsidRDefault="00ED495F">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AmfEventNotification</w:t>
      </w:r>
      <w:r>
        <w:rPr>
          <w:noProof/>
        </w:rPr>
        <w:tab/>
      </w:r>
      <w:r>
        <w:rPr>
          <w:noProof/>
        </w:rPr>
        <w:fldChar w:fldCharType="begin" w:fldLock="1"/>
      </w:r>
      <w:r>
        <w:rPr>
          <w:noProof/>
        </w:rPr>
        <w:instrText xml:space="preserve"> PAGEREF _Toc106632678 \h </w:instrText>
      </w:r>
      <w:r>
        <w:rPr>
          <w:noProof/>
        </w:rPr>
      </w:r>
      <w:r>
        <w:rPr>
          <w:noProof/>
        </w:rPr>
        <w:fldChar w:fldCharType="separate"/>
      </w:r>
      <w:r>
        <w:rPr>
          <w:noProof/>
        </w:rPr>
        <w:t>220</w:t>
      </w:r>
      <w:r>
        <w:rPr>
          <w:noProof/>
        </w:rPr>
        <w:fldChar w:fldCharType="end"/>
      </w:r>
    </w:p>
    <w:p w14:paraId="151282AE" w14:textId="59FDE519" w:rsidR="00ED495F" w:rsidRDefault="00ED495F">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AmfEventReport</w:t>
      </w:r>
      <w:r>
        <w:rPr>
          <w:noProof/>
        </w:rPr>
        <w:tab/>
      </w:r>
      <w:r>
        <w:rPr>
          <w:noProof/>
        </w:rPr>
        <w:fldChar w:fldCharType="begin" w:fldLock="1"/>
      </w:r>
      <w:r>
        <w:rPr>
          <w:noProof/>
        </w:rPr>
        <w:instrText xml:space="preserve"> PAGEREF _Toc106632679 \h </w:instrText>
      </w:r>
      <w:r>
        <w:rPr>
          <w:noProof/>
        </w:rPr>
      </w:r>
      <w:r>
        <w:rPr>
          <w:noProof/>
        </w:rPr>
        <w:fldChar w:fldCharType="separate"/>
      </w:r>
      <w:r>
        <w:rPr>
          <w:noProof/>
        </w:rPr>
        <w:t>221</w:t>
      </w:r>
      <w:r>
        <w:rPr>
          <w:noProof/>
        </w:rPr>
        <w:fldChar w:fldCharType="end"/>
      </w:r>
    </w:p>
    <w:p w14:paraId="022BFC92" w14:textId="4EE8B9B3" w:rsidR="00ED495F" w:rsidRDefault="00ED495F">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AmfEventMode</w:t>
      </w:r>
      <w:r>
        <w:rPr>
          <w:noProof/>
        </w:rPr>
        <w:tab/>
      </w:r>
      <w:r>
        <w:rPr>
          <w:noProof/>
        </w:rPr>
        <w:fldChar w:fldCharType="begin" w:fldLock="1"/>
      </w:r>
      <w:r>
        <w:rPr>
          <w:noProof/>
        </w:rPr>
        <w:instrText xml:space="preserve"> PAGEREF _Toc106632680 \h </w:instrText>
      </w:r>
      <w:r>
        <w:rPr>
          <w:noProof/>
        </w:rPr>
      </w:r>
      <w:r>
        <w:rPr>
          <w:noProof/>
        </w:rPr>
        <w:fldChar w:fldCharType="separate"/>
      </w:r>
      <w:r>
        <w:rPr>
          <w:noProof/>
        </w:rPr>
        <w:t>225</w:t>
      </w:r>
      <w:r>
        <w:rPr>
          <w:noProof/>
        </w:rPr>
        <w:fldChar w:fldCharType="end"/>
      </w:r>
    </w:p>
    <w:p w14:paraId="6C8518B8" w14:textId="6F09D4A9" w:rsidR="00ED495F" w:rsidRDefault="00ED495F">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AmfEventState</w:t>
      </w:r>
      <w:r>
        <w:rPr>
          <w:noProof/>
        </w:rPr>
        <w:tab/>
      </w:r>
      <w:r>
        <w:rPr>
          <w:noProof/>
        </w:rPr>
        <w:fldChar w:fldCharType="begin" w:fldLock="1"/>
      </w:r>
      <w:r>
        <w:rPr>
          <w:noProof/>
        </w:rPr>
        <w:instrText xml:space="preserve"> PAGEREF _Toc106632681 \h </w:instrText>
      </w:r>
      <w:r>
        <w:rPr>
          <w:noProof/>
        </w:rPr>
      </w:r>
      <w:r>
        <w:rPr>
          <w:noProof/>
        </w:rPr>
        <w:fldChar w:fldCharType="separate"/>
      </w:r>
      <w:r>
        <w:rPr>
          <w:noProof/>
        </w:rPr>
        <w:t>227</w:t>
      </w:r>
      <w:r>
        <w:rPr>
          <w:noProof/>
        </w:rPr>
        <w:fldChar w:fldCharType="end"/>
      </w:r>
    </w:p>
    <w:p w14:paraId="49124714" w14:textId="509A403C" w:rsidR="00ED495F" w:rsidRDefault="00ED495F">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RmInfo</w:t>
      </w:r>
      <w:r>
        <w:rPr>
          <w:noProof/>
        </w:rPr>
        <w:tab/>
      </w:r>
      <w:r>
        <w:rPr>
          <w:noProof/>
        </w:rPr>
        <w:fldChar w:fldCharType="begin" w:fldLock="1"/>
      </w:r>
      <w:r>
        <w:rPr>
          <w:noProof/>
        </w:rPr>
        <w:instrText xml:space="preserve"> PAGEREF _Toc106632682 \h </w:instrText>
      </w:r>
      <w:r>
        <w:rPr>
          <w:noProof/>
        </w:rPr>
      </w:r>
      <w:r>
        <w:rPr>
          <w:noProof/>
        </w:rPr>
        <w:fldChar w:fldCharType="separate"/>
      </w:r>
      <w:r>
        <w:rPr>
          <w:noProof/>
        </w:rPr>
        <w:t>227</w:t>
      </w:r>
      <w:r>
        <w:rPr>
          <w:noProof/>
        </w:rPr>
        <w:fldChar w:fldCharType="end"/>
      </w:r>
    </w:p>
    <w:p w14:paraId="5D3D9AF6" w14:textId="7F422AB2" w:rsidR="00ED495F" w:rsidRDefault="00ED495F">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CmInfo</w:t>
      </w:r>
      <w:r>
        <w:rPr>
          <w:noProof/>
        </w:rPr>
        <w:tab/>
      </w:r>
      <w:r>
        <w:rPr>
          <w:noProof/>
        </w:rPr>
        <w:fldChar w:fldCharType="begin" w:fldLock="1"/>
      </w:r>
      <w:r>
        <w:rPr>
          <w:noProof/>
        </w:rPr>
        <w:instrText xml:space="preserve"> PAGEREF _Toc106632683 \h </w:instrText>
      </w:r>
      <w:r>
        <w:rPr>
          <w:noProof/>
        </w:rPr>
      </w:r>
      <w:r>
        <w:rPr>
          <w:noProof/>
        </w:rPr>
        <w:fldChar w:fldCharType="separate"/>
      </w:r>
      <w:r>
        <w:rPr>
          <w:noProof/>
        </w:rPr>
        <w:t>227</w:t>
      </w:r>
      <w:r>
        <w:rPr>
          <w:noProof/>
        </w:rPr>
        <w:fldChar w:fldCharType="end"/>
      </w:r>
    </w:p>
    <w:p w14:paraId="1F6EC143" w14:textId="20FE3918" w:rsidR="00ED495F" w:rsidRDefault="00ED495F">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_Toc106632684 \h </w:instrText>
      </w:r>
      <w:r>
        <w:rPr>
          <w:noProof/>
        </w:rPr>
      </w:r>
      <w:r>
        <w:rPr>
          <w:noProof/>
        </w:rPr>
        <w:fldChar w:fldCharType="separate"/>
      </w:r>
      <w:r>
        <w:rPr>
          <w:noProof/>
        </w:rPr>
        <w:t>227</w:t>
      </w:r>
      <w:r>
        <w:rPr>
          <w:noProof/>
        </w:rPr>
        <w:fldChar w:fldCharType="end"/>
      </w:r>
    </w:p>
    <w:p w14:paraId="76F8DE69" w14:textId="524DC8C6" w:rsidR="00ED495F" w:rsidRDefault="00ED495F">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CommunicationFailure</w:t>
      </w:r>
      <w:r>
        <w:rPr>
          <w:noProof/>
        </w:rPr>
        <w:tab/>
      </w:r>
      <w:r>
        <w:rPr>
          <w:noProof/>
        </w:rPr>
        <w:fldChar w:fldCharType="begin" w:fldLock="1"/>
      </w:r>
      <w:r>
        <w:rPr>
          <w:noProof/>
        </w:rPr>
        <w:instrText xml:space="preserve"> PAGEREF _Toc106632685 \h </w:instrText>
      </w:r>
      <w:r>
        <w:rPr>
          <w:noProof/>
        </w:rPr>
      </w:r>
      <w:r>
        <w:rPr>
          <w:noProof/>
        </w:rPr>
        <w:fldChar w:fldCharType="separate"/>
      </w:r>
      <w:r>
        <w:rPr>
          <w:noProof/>
        </w:rPr>
        <w:t>228</w:t>
      </w:r>
      <w:r>
        <w:rPr>
          <w:noProof/>
        </w:rPr>
        <w:fldChar w:fldCharType="end"/>
      </w:r>
    </w:p>
    <w:p w14:paraId="44794F64" w14:textId="1B2C0285" w:rsidR="00ED495F" w:rsidRDefault="00ED495F">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_Toc106632686 \h </w:instrText>
      </w:r>
      <w:r>
        <w:rPr>
          <w:noProof/>
        </w:rPr>
      </w:r>
      <w:r>
        <w:rPr>
          <w:noProof/>
        </w:rPr>
        <w:fldChar w:fldCharType="separate"/>
      </w:r>
      <w:r>
        <w:rPr>
          <w:noProof/>
        </w:rPr>
        <w:t>228</w:t>
      </w:r>
      <w:r>
        <w:rPr>
          <w:noProof/>
        </w:rPr>
        <w:fldChar w:fldCharType="end"/>
      </w:r>
    </w:p>
    <w:p w14:paraId="7CE782DF" w14:textId="2233920F" w:rsidR="00ED495F" w:rsidRDefault="00ED495F">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_Toc106632687 \h </w:instrText>
      </w:r>
      <w:r>
        <w:rPr>
          <w:noProof/>
        </w:rPr>
      </w:r>
      <w:r>
        <w:rPr>
          <w:noProof/>
        </w:rPr>
        <w:fldChar w:fldCharType="separate"/>
      </w:r>
      <w:r>
        <w:rPr>
          <w:noProof/>
        </w:rPr>
        <w:t>228</w:t>
      </w:r>
      <w:r>
        <w:rPr>
          <w:noProof/>
        </w:rPr>
        <w:fldChar w:fldCharType="end"/>
      </w:r>
    </w:p>
    <w:p w14:paraId="58949328" w14:textId="288E2655" w:rsidR="00ED495F" w:rsidRDefault="00ED495F">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_Toc106632688 \h </w:instrText>
      </w:r>
      <w:r>
        <w:rPr>
          <w:noProof/>
        </w:rPr>
      </w:r>
      <w:r>
        <w:rPr>
          <w:noProof/>
        </w:rPr>
        <w:fldChar w:fldCharType="separate"/>
      </w:r>
      <w:r>
        <w:rPr>
          <w:noProof/>
        </w:rPr>
        <w:t>229</w:t>
      </w:r>
      <w:r>
        <w:rPr>
          <w:noProof/>
        </w:rPr>
        <w:fldChar w:fldCharType="end"/>
      </w:r>
    </w:p>
    <w:p w14:paraId="56DE3FF8" w14:textId="1DBA703D" w:rsidR="00ED495F" w:rsidRDefault="00ED495F">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_Toc106632689 \h </w:instrText>
      </w:r>
      <w:r>
        <w:rPr>
          <w:noProof/>
        </w:rPr>
      </w:r>
      <w:r>
        <w:rPr>
          <w:noProof/>
        </w:rPr>
        <w:fldChar w:fldCharType="separate"/>
      </w:r>
      <w:r>
        <w:rPr>
          <w:noProof/>
        </w:rPr>
        <w:t>232</w:t>
      </w:r>
      <w:r>
        <w:rPr>
          <w:noProof/>
        </w:rPr>
        <w:fldChar w:fldCharType="end"/>
      </w:r>
    </w:p>
    <w:p w14:paraId="2748F027" w14:textId="4E0F9737" w:rsidR="00ED495F" w:rsidRDefault="00ED495F">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_Toc106632690 \h </w:instrText>
      </w:r>
      <w:r>
        <w:rPr>
          <w:noProof/>
        </w:rPr>
      </w:r>
      <w:r>
        <w:rPr>
          <w:noProof/>
        </w:rPr>
        <w:fldChar w:fldCharType="separate"/>
      </w:r>
      <w:r>
        <w:rPr>
          <w:noProof/>
        </w:rPr>
        <w:t>232</w:t>
      </w:r>
      <w:r>
        <w:rPr>
          <w:noProof/>
        </w:rPr>
        <w:fldChar w:fldCharType="end"/>
      </w:r>
    </w:p>
    <w:p w14:paraId="3431C097" w14:textId="3EED2681" w:rsidR="00ED495F" w:rsidRDefault="00ED495F">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LadnInfo</w:t>
      </w:r>
      <w:r>
        <w:rPr>
          <w:noProof/>
        </w:rPr>
        <w:tab/>
      </w:r>
      <w:r>
        <w:rPr>
          <w:noProof/>
        </w:rPr>
        <w:fldChar w:fldCharType="begin" w:fldLock="1"/>
      </w:r>
      <w:r>
        <w:rPr>
          <w:noProof/>
        </w:rPr>
        <w:instrText xml:space="preserve"> PAGEREF _Toc106632691 \h </w:instrText>
      </w:r>
      <w:r>
        <w:rPr>
          <w:noProof/>
        </w:rPr>
      </w:r>
      <w:r>
        <w:rPr>
          <w:noProof/>
        </w:rPr>
        <w:fldChar w:fldCharType="separate"/>
      </w:r>
      <w:r>
        <w:rPr>
          <w:noProof/>
        </w:rPr>
        <w:t>232</w:t>
      </w:r>
      <w:r>
        <w:rPr>
          <w:noProof/>
        </w:rPr>
        <w:fldChar w:fldCharType="end"/>
      </w:r>
    </w:p>
    <w:p w14:paraId="73B63213" w14:textId="0D5E10E8" w:rsidR="00ED495F" w:rsidRDefault="00ED495F">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_Toc106632692 \h </w:instrText>
      </w:r>
      <w:r>
        <w:rPr>
          <w:noProof/>
        </w:rPr>
      </w:r>
      <w:r>
        <w:rPr>
          <w:noProof/>
        </w:rPr>
        <w:fldChar w:fldCharType="separate"/>
      </w:r>
      <w:r>
        <w:rPr>
          <w:noProof/>
        </w:rPr>
        <w:t>233</w:t>
      </w:r>
      <w:r>
        <w:rPr>
          <w:noProof/>
        </w:rPr>
        <w:fldChar w:fldCharType="end"/>
      </w:r>
    </w:p>
    <w:p w14:paraId="2FABFF36" w14:textId="77A6DAAA" w:rsidR="00ED495F" w:rsidRDefault="00ED495F">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5GsUserStateInfo</w:t>
      </w:r>
      <w:r>
        <w:rPr>
          <w:noProof/>
        </w:rPr>
        <w:tab/>
      </w:r>
      <w:r>
        <w:rPr>
          <w:noProof/>
        </w:rPr>
        <w:fldChar w:fldCharType="begin" w:fldLock="1"/>
      </w:r>
      <w:r>
        <w:rPr>
          <w:noProof/>
        </w:rPr>
        <w:instrText xml:space="preserve"> PAGEREF _Toc106632693 \h </w:instrText>
      </w:r>
      <w:r>
        <w:rPr>
          <w:noProof/>
        </w:rPr>
      </w:r>
      <w:r>
        <w:rPr>
          <w:noProof/>
        </w:rPr>
        <w:fldChar w:fldCharType="separate"/>
      </w:r>
      <w:r>
        <w:rPr>
          <w:noProof/>
        </w:rPr>
        <w:t>233</w:t>
      </w:r>
      <w:r>
        <w:rPr>
          <w:noProof/>
        </w:rPr>
        <w:fldChar w:fldCharType="end"/>
      </w:r>
    </w:p>
    <w:p w14:paraId="746A7B47" w14:textId="400AB810" w:rsidR="00ED495F" w:rsidRDefault="00ED495F">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TrafficDescriptor</w:t>
      </w:r>
      <w:r>
        <w:rPr>
          <w:noProof/>
        </w:rPr>
        <w:tab/>
      </w:r>
      <w:r>
        <w:rPr>
          <w:noProof/>
        </w:rPr>
        <w:fldChar w:fldCharType="begin" w:fldLock="1"/>
      </w:r>
      <w:r>
        <w:rPr>
          <w:noProof/>
        </w:rPr>
        <w:instrText xml:space="preserve"> PAGEREF _Toc106632694 \h </w:instrText>
      </w:r>
      <w:r>
        <w:rPr>
          <w:noProof/>
        </w:rPr>
      </w:r>
      <w:r>
        <w:rPr>
          <w:noProof/>
        </w:rPr>
        <w:fldChar w:fldCharType="separate"/>
      </w:r>
      <w:r>
        <w:rPr>
          <w:noProof/>
        </w:rPr>
        <w:t>233</w:t>
      </w:r>
      <w:r>
        <w:rPr>
          <w:noProof/>
        </w:rPr>
        <w:fldChar w:fldCharType="end"/>
      </w:r>
    </w:p>
    <w:p w14:paraId="340849A1" w14:textId="32268F65" w:rsidR="00ED495F" w:rsidRDefault="00ED495F">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Type: UEIdExt</w:t>
      </w:r>
      <w:r>
        <w:rPr>
          <w:noProof/>
        </w:rPr>
        <w:tab/>
      </w:r>
      <w:r>
        <w:rPr>
          <w:noProof/>
        </w:rPr>
        <w:fldChar w:fldCharType="begin" w:fldLock="1"/>
      </w:r>
      <w:r>
        <w:rPr>
          <w:noProof/>
        </w:rPr>
        <w:instrText xml:space="preserve"> PAGEREF _Toc106632695 \h </w:instrText>
      </w:r>
      <w:r>
        <w:rPr>
          <w:noProof/>
        </w:rPr>
      </w:r>
      <w:r>
        <w:rPr>
          <w:noProof/>
        </w:rPr>
        <w:fldChar w:fldCharType="separate"/>
      </w:r>
      <w:r>
        <w:rPr>
          <w:noProof/>
        </w:rPr>
        <w:t>234</w:t>
      </w:r>
      <w:r>
        <w:rPr>
          <w:noProof/>
        </w:rPr>
        <w:fldChar w:fldCharType="end"/>
      </w:r>
    </w:p>
    <w:p w14:paraId="3CFD82A0" w14:textId="49B29382" w:rsidR="00ED495F" w:rsidRDefault="00ED495F">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Type: AmfEventSubsSyncInfo</w:t>
      </w:r>
      <w:r>
        <w:rPr>
          <w:noProof/>
        </w:rPr>
        <w:tab/>
      </w:r>
      <w:r>
        <w:rPr>
          <w:noProof/>
        </w:rPr>
        <w:fldChar w:fldCharType="begin" w:fldLock="1"/>
      </w:r>
      <w:r>
        <w:rPr>
          <w:noProof/>
        </w:rPr>
        <w:instrText xml:space="preserve"> PAGEREF _Toc106632696 \h </w:instrText>
      </w:r>
      <w:r>
        <w:rPr>
          <w:noProof/>
        </w:rPr>
      </w:r>
      <w:r>
        <w:rPr>
          <w:noProof/>
        </w:rPr>
        <w:fldChar w:fldCharType="separate"/>
      </w:r>
      <w:r>
        <w:rPr>
          <w:noProof/>
        </w:rPr>
        <w:t>234</w:t>
      </w:r>
      <w:r>
        <w:rPr>
          <w:noProof/>
        </w:rPr>
        <w:fldChar w:fldCharType="end"/>
      </w:r>
    </w:p>
    <w:p w14:paraId="6489057F" w14:textId="199FF678" w:rsidR="00ED495F" w:rsidRDefault="00ED495F">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AmfEventSubscriptionInfo</w:t>
      </w:r>
      <w:r>
        <w:rPr>
          <w:noProof/>
        </w:rPr>
        <w:tab/>
      </w:r>
      <w:r>
        <w:rPr>
          <w:noProof/>
        </w:rPr>
        <w:fldChar w:fldCharType="begin" w:fldLock="1"/>
      </w:r>
      <w:r>
        <w:rPr>
          <w:noProof/>
        </w:rPr>
        <w:instrText xml:space="preserve"> PAGEREF _Toc106632697 \h </w:instrText>
      </w:r>
      <w:r>
        <w:rPr>
          <w:noProof/>
        </w:rPr>
      </w:r>
      <w:r>
        <w:rPr>
          <w:noProof/>
        </w:rPr>
        <w:fldChar w:fldCharType="separate"/>
      </w:r>
      <w:r>
        <w:rPr>
          <w:noProof/>
        </w:rPr>
        <w:t>234</w:t>
      </w:r>
      <w:r>
        <w:rPr>
          <w:noProof/>
        </w:rPr>
        <w:fldChar w:fldCharType="end"/>
      </w:r>
    </w:p>
    <w:p w14:paraId="77A4BD03" w14:textId="3DE38D36" w:rsidR="00ED495F" w:rsidRDefault="00ED495F">
      <w:pPr>
        <w:pStyle w:val="TOC5"/>
        <w:rPr>
          <w:rFonts w:asciiTheme="minorHAnsi" w:eastAsiaTheme="minorEastAsia" w:hAnsiTheme="minorHAnsi" w:cstheme="minorBidi"/>
          <w:noProof/>
          <w:sz w:val="22"/>
          <w:szCs w:val="22"/>
          <w:lang w:eastAsia="en-GB"/>
        </w:rPr>
      </w:pPr>
      <w:r>
        <w:rPr>
          <w:noProof/>
        </w:rPr>
        <w:lastRenderedPageBreak/>
        <w:t>6.2.6.2.24</w:t>
      </w:r>
      <w:r>
        <w:rPr>
          <w:rFonts w:asciiTheme="minorHAnsi" w:eastAsiaTheme="minorEastAsia" w:hAnsiTheme="minorHAnsi" w:cstheme="minorBidi"/>
          <w:noProof/>
          <w:sz w:val="22"/>
          <w:szCs w:val="22"/>
          <w:lang w:eastAsia="en-GB"/>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_Toc106632698 \h </w:instrText>
      </w:r>
      <w:r>
        <w:rPr>
          <w:noProof/>
        </w:rPr>
      </w:r>
      <w:r>
        <w:rPr>
          <w:noProof/>
        </w:rPr>
        <w:fldChar w:fldCharType="separate"/>
      </w:r>
      <w:r>
        <w:rPr>
          <w:noProof/>
        </w:rPr>
        <w:t>234</w:t>
      </w:r>
      <w:r>
        <w:rPr>
          <w:noProof/>
        </w:rPr>
        <w:fldChar w:fldCharType="end"/>
      </w:r>
    </w:p>
    <w:p w14:paraId="05F4212B" w14:textId="3BAB66B3" w:rsidR="00ED495F" w:rsidRDefault="00ED495F">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_Toc106632699 \h </w:instrText>
      </w:r>
      <w:r>
        <w:rPr>
          <w:noProof/>
        </w:rPr>
      </w:r>
      <w:r>
        <w:rPr>
          <w:noProof/>
        </w:rPr>
        <w:fldChar w:fldCharType="separate"/>
      </w:r>
      <w:r>
        <w:rPr>
          <w:noProof/>
        </w:rPr>
        <w:t>235</w:t>
      </w:r>
      <w:r>
        <w:rPr>
          <w:noProof/>
        </w:rPr>
        <w:fldChar w:fldCharType="end"/>
      </w:r>
    </w:p>
    <w:p w14:paraId="01A91284" w14:textId="6E7D4CF7" w:rsidR="00ED495F" w:rsidRDefault="00ED495F">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Type: Supported</w:t>
      </w:r>
      <w:r>
        <w:rPr>
          <w:noProof/>
          <w:lang w:eastAsia="zh-CN"/>
        </w:rPr>
        <w:t>Snssai</w:t>
      </w:r>
      <w:r>
        <w:rPr>
          <w:noProof/>
        </w:rPr>
        <w:tab/>
      </w:r>
      <w:r>
        <w:rPr>
          <w:noProof/>
        </w:rPr>
        <w:fldChar w:fldCharType="begin" w:fldLock="1"/>
      </w:r>
      <w:r>
        <w:rPr>
          <w:noProof/>
        </w:rPr>
        <w:instrText xml:space="preserve"> PAGEREF _Toc106632700 \h </w:instrText>
      </w:r>
      <w:r>
        <w:rPr>
          <w:noProof/>
        </w:rPr>
      </w:r>
      <w:r>
        <w:rPr>
          <w:noProof/>
        </w:rPr>
        <w:fldChar w:fldCharType="separate"/>
      </w:r>
      <w:r>
        <w:rPr>
          <w:noProof/>
        </w:rPr>
        <w:t>235</w:t>
      </w:r>
      <w:r>
        <w:rPr>
          <w:noProof/>
        </w:rPr>
        <w:fldChar w:fldCharType="end"/>
      </w:r>
    </w:p>
    <w:p w14:paraId="4E3805A7" w14:textId="65408E55" w:rsidR="00ED495F" w:rsidRDefault="00ED495F">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_Toc106632701 \h </w:instrText>
      </w:r>
      <w:r>
        <w:rPr>
          <w:noProof/>
        </w:rPr>
      </w:r>
      <w:r>
        <w:rPr>
          <w:noProof/>
        </w:rPr>
        <w:fldChar w:fldCharType="separate"/>
      </w:r>
      <w:r>
        <w:rPr>
          <w:noProof/>
        </w:rPr>
        <w:t>235</w:t>
      </w:r>
      <w:r>
        <w:rPr>
          <w:noProof/>
        </w:rPr>
        <w:fldChar w:fldCharType="end"/>
      </w:r>
    </w:p>
    <w:p w14:paraId="563DBE3F" w14:textId="0D3AF802" w:rsidR="00ED495F" w:rsidRDefault="00ED495F">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IdleStatusIndication</w:t>
      </w:r>
      <w:r>
        <w:rPr>
          <w:noProof/>
        </w:rPr>
        <w:tab/>
      </w:r>
      <w:r>
        <w:rPr>
          <w:noProof/>
        </w:rPr>
        <w:fldChar w:fldCharType="begin" w:fldLock="1"/>
      </w:r>
      <w:r>
        <w:rPr>
          <w:noProof/>
        </w:rPr>
        <w:instrText xml:space="preserve"> PAGEREF _Toc106632702 \h </w:instrText>
      </w:r>
      <w:r>
        <w:rPr>
          <w:noProof/>
        </w:rPr>
      </w:r>
      <w:r>
        <w:rPr>
          <w:noProof/>
        </w:rPr>
        <w:fldChar w:fldCharType="separate"/>
      </w:r>
      <w:r>
        <w:rPr>
          <w:noProof/>
        </w:rPr>
        <w:t>236</w:t>
      </w:r>
      <w:r>
        <w:rPr>
          <w:noProof/>
        </w:rPr>
        <w:fldChar w:fldCharType="end"/>
      </w:r>
    </w:p>
    <w:p w14:paraId="19B84F61" w14:textId="05355DF0" w:rsidR="00ED495F" w:rsidRDefault="00ED495F">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UeAccessBehaviorReportItem</w:t>
      </w:r>
      <w:r>
        <w:rPr>
          <w:noProof/>
        </w:rPr>
        <w:tab/>
      </w:r>
      <w:r>
        <w:rPr>
          <w:noProof/>
        </w:rPr>
        <w:fldChar w:fldCharType="begin" w:fldLock="1"/>
      </w:r>
      <w:r>
        <w:rPr>
          <w:noProof/>
        </w:rPr>
        <w:instrText xml:space="preserve"> PAGEREF _Toc106632703 \h </w:instrText>
      </w:r>
      <w:r>
        <w:rPr>
          <w:noProof/>
        </w:rPr>
      </w:r>
      <w:r>
        <w:rPr>
          <w:noProof/>
        </w:rPr>
        <w:fldChar w:fldCharType="separate"/>
      </w:r>
      <w:r>
        <w:rPr>
          <w:noProof/>
        </w:rPr>
        <w:t>236</w:t>
      </w:r>
      <w:r>
        <w:rPr>
          <w:noProof/>
        </w:rPr>
        <w:fldChar w:fldCharType="end"/>
      </w:r>
    </w:p>
    <w:p w14:paraId="4ECA0392" w14:textId="3960A7A1" w:rsidR="00ED495F" w:rsidRDefault="00ED495F">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Type: UeLocationTrendsReportItem</w:t>
      </w:r>
      <w:r>
        <w:rPr>
          <w:noProof/>
        </w:rPr>
        <w:tab/>
      </w:r>
      <w:r>
        <w:rPr>
          <w:noProof/>
        </w:rPr>
        <w:fldChar w:fldCharType="begin" w:fldLock="1"/>
      </w:r>
      <w:r>
        <w:rPr>
          <w:noProof/>
        </w:rPr>
        <w:instrText xml:space="preserve"> PAGEREF _Toc106632704 \h </w:instrText>
      </w:r>
      <w:r>
        <w:rPr>
          <w:noProof/>
        </w:rPr>
      </w:r>
      <w:r>
        <w:rPr>
          <w:noProof/>
        </w:rPr>
        <w:fldChar w:fldCharType="separate"/>
      </w:r>
      <w:r>
        <w:rPr>
          <w:noProof/>
        </w:rPr>
        <w:t>237</w:t>
      </w:r>
      <w:r>
        <w:rPr>
          <w:noProof/>
        </w:rPr>
        <w:fldChar w:fldCharType="end"/>
      </w:r>
    </w:p>
    <w:p w14:paraId="36F7CEE2" w14:textId="026C5310" w:rsidR="00ED495F" w:rsidRDefault="00ED495F">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DispersionArea</w:t>
      </w:r>
      <w:r>
        <w:rPr>
          <w:noProof/>
        </w:rPr>
        <w:tab/>
      </w:r>
      <w:r>
        <w:rPr>
          <w:noProof/>
        </w:rPr>
        <w:fldChar w:fldCharType="begin" w:fldLock="1"/>
      </w:r>
      <w:r>
        <w:rPr>
          <w:noProof/>
        </w:rPr>
        <w:instrText xml:space="preserve"> PAGEREF _Toc106632705 \h </w:instrText>
      </w:r>
      <w:r>
        <w:rPr>
          <w:noProof/>
        </w:rPr>
      </w:r>
      <w:r>
        <w:rPr>
          <w:noProof/>
        </w:rPr>
        <w:fldChar w:fldCharType="separate"/>
      </w:r>
      <w:r>
        <w:rPr>
          <w:noProof/>
        </w:rPr>
        <w:t>237</w:t>
      </w:r>
      <w:r>
        <w:rPr>
          <w:noProof/>
        </w:rPr>
        <w:fldChar w:fldCharType="end"/>
      </w:r>
    </w:p>
    <w:p w14:paraId="5BC87B95" w14:textId="4C502B18" w:rsidR="00ED495F" w:rsidRDefault="00ED495F">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MmTransactionLocationReportItem</w:t>
      </w:r>
      <w:r>
        <w:rPr>
          <w:noProof/>
        </w:rPr>
        <w:tab/>
      </w:r>
      <w:r>
        <w:rPr>
          <w:noProof/>
        </w:rPr>
        <w:fldChar w:fldCharType="begin" w:fldLock="1"/>
      </w:r>
      <w:r>
        <w:rPr>
          <w:noProof/>
        </w:rPr>
        <w:instrText xml:space="preserve"> PAGEREF _Toc106632706 \h </w:instrText>
      </w:r>
      <w:r>
        <w:rPr>
          <w:noProof/>
        </w:rPr>
      </w:r>
      <w:r>
        <w:rPr>
          <w:noProof/>
        </w:rPr>
        <w:fldChar w:fldCharType="separate"/>
      </w:r>
      <w:r>
        <w:rPr>
          <w:noProof/>
        </w:rPr>
        <w:t>238</w:t>
      </w:r>
      <w:r>
        <w:rPr>
          <w:noProof/>
        </w:rPr>
        <w:fldChar w:fldCharType="end"/>
      </w:r>
    </w:p>
    <w:p w14:paraId="3539E7E9" w14:textId="2BAC2EF7" w:rsidR="00ED495F" w:rsidRDefault="00ED495F">
      <w:pPr>
        <w:pStyle w:val="TOC5"/>
        <w:rPr>
          <w:rFonts w:asciiTheme="minorHAnsi" w:eastAsiaTheme="minorEastAsia" w:hAnsiTheme="minorHAnsi" w:cstheme="minorBidi"/>
          <w:noProof/>
          <w:sz w:val="22"/>
          <w:szCs w:val="22"/>
          <w:lang w:eastAsia="en-GB"/>
        </w:rPr>
      </w:pPr>
      <w:r>
        <w:rPr>
          <w:noProof/>
        </w:rPr>
        <w:t>6.2.6.2.33</w:t>
      </w:r>
      <w:r>
        <w:rPr>
          <w:rFonts w:asciiTheme="minorHAnsi" w:eastAsiaTheme="minorEastAsia" w:hAnsiTheme="minorHAnsi" w:cstheme="minorBidi"/>
          <w:noProof/>
          <w:sz w:val="22"/>
          <w:szCs w:val="22"/>
          <w:lang w:eastAsia="en-GB"/>
        </w:rPr>
        <w:tab/>
      </w:r>
      <w:r>
        <w:rPr>
          <w:noProof/>
        </w:rPr>
        <w:t>Type: MmTransactionSliceReportItem</w:t>
      </w:r>
      <w:r>
        <w:rPr>
          <w:noProof/>
        </w:rPr>
        <w:tab/>
      </w:r>
      <w:r>
        <w:rPr>
          <w:noProof/>
        </w:rPr>
        <w:fldChar w:fldCharType="begin" w:fldLock="1"/>
      </w:r>
      <w:r>
        <w:rPr>
          <w:noProof/>
        </w:rPr>
        <w:instrText xml:space="preserve"> PAGEREF _Toc106632707 \h </w:instrText>
      </w:r>
      <w:r>
        <w:rPr>
          <w:noProof/>
        </w:rPr>
      </w:r>
      <w:r>
        <w:rPr>
          <w:noProof/>
        </w:rPr>
        <w:fldChar w:fldCharType="separate"/>
      </w:r>
      <w:r>
        <w:rPr>
          <w:noProof/>
        </w:rPr>
        <w:t>238</w:t>
      </w:r>
      <w:r>
        <w:rPr>
          <w:noProof/>
        </w:rPr>
        <w:fldChar w:fldCharType="end"/>
      </w:r>
    </w:p>
    <w:p w14:paraId="098294E3" w14:textId="41AA7485" w:rsidR="00ED495F" w:rsidRDefault="00ED495F">
      <w:pPr>
        <w:pStyle w:val="TOC4"/>
        <w:rPr>
          <w:rFonts w:asciiTheme="minorHAnsi" w:eastAsiaTheme="minorEastAsia" w:hAnsiTheme="minorHAnsi" w:cstheme="minorBidi"/>
          <w:noProof/>
          <w:sz w:val="22"/>
          <w:szCs w:val="22"/>
          <w:lang w:eastAsia="en-GB"/>
        </w:rPr>
      </w:pPr>
      <w:r w:rsidRPr="00C23B87">
        <w:rPr>
          <w:noProof/>
          <w:lang w:val="en-US"/>
        </w:rPr>
        <w:t>6.2.6.3</w:t>
      </w:r>
      <w:r>
        <w:rPr>
          <w:rFonts w:asciiTheme="minorHAnsi" w:eastAsiaTheme="minorEastAsia" w:hAnsiTheme="minorHAnsi" w:cstheme="minorBidi"/>
          <w:noProof/>
          <w:sz w:val="22"/>
          <w:szCs w:val="22"/>
          <w:lang w:eastAsia="en-GB"/>
        </w:rPr>
        <w:tab/>
      </w:r>
      <w:r w:rsidRPr="00C23B87">
        <w:rPr>
          <w:noProof/>
          <w:lang w:val="en-US"/>
        </w:rPr>
        <w:t>Simple data types and enumerations</w:t>
      </w:r>
      <w:r>
        <w:rPr>
          <w:noProof/>
        </w:rPr>
        <w:tab/>
      </w:r>
      <w:r>
        <w:rPr>
          <w:noProof/>
        </w:rPr>
        <w:fldChar w:fldCharType="begin" w:fldLock="1"/>
      </w:r>
      <w:r>
        <w:rPr>
          <w:noProof/>
        </w:rPr>
        <w:instrText xml:space="preserve"> PAGEREF _Toc106632708 \h </w:instrText>
      </w:r>
      <w:r>
        <w:rPr>
          <w:noProof/>
        </w:rPr>
      </w:r>
      <w:r>
        <w:rPr>
          <w:noProof/>
        </w:rPr>
        <w:fldChar w:fldCharType="separate"/>
      </w:r>
      <w:r>
        <w:rPr>
          <w:noProof/>
        </w:rPr>
        <w:t>238</w:t>
      </w:r>
      <w:r>
        <w:rPr>
          <w:noProof/>
        </w:rPr>
        <w:fldChar w:fldCharType="end"/>
      </w:r>
    </w:p>
    <w:p w14:paraId="719687A0" w14:textId="55B16B50" w:rsidR="00ED495F" w:rsidRDefault="00ED495F">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_Toc106632709 \h </w:instrText>
      </w:r>
      <w:r>
        <w:rPr>
          <w:noProof/>
        </w:rPr>
      </w:r>
      <w:r>
        <w:rPr>
          <w:noProof/>
        </w:rPr>
        <w:fldChar w:fldCharType="separate"/>
      </w:r>
      <w:r>
        <w:rPr>
          <w:noProof/>
        </w:rPr>
        <w:t>238</w:t>
      </w:r>
      <w:r>
        <w:rPr>
          <w:noProof/>
        </w:rPr>
        <w:fldChar w:fldCharType="end"/>
      </w:r>
    </w:p>
    <w:p w14:paraId="36DE0A0C" w14:textId="1D89645E" w:rsidR="00ED495F" w:rsidRDefault="00ED495F">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_Toc106632710 \h </w:instrText>
      </w:r>
      <w:r>
        <w:rPr>
          <w:noProof/>
        </w:rPr>
      </w:r>
      <w:r>
        <w:rPr>
          <w:noProof/>
        </w:rPr>
        <w:fldChar w:fldCharType="separate"/>
      </w:r>
      <w:r>
        <w:rPr>
          <w:noProof/>
        </w:rPr>
        <w:t>238</w:t>
      </w:r>
      <w:r>
        <w:rPr>
          <w:noProof/>
        </w:rPr>
        <w:fldChar w:fldCharType="end"/>
      </w:r>
    </w:p>
    <w:p w14:paraId="7F345130" w14:textId="234EA501" w:rsidR="00ED495F" w:rsidRDefault="00ED495F">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AmfEventType</w:t>
      </w:r>
      <w:r>
        <w:rPr>
          <w:noProof/>
        </w:rPr>
        <w:tab/>
      </w:r>
      <w:r>
        <w:rPr>
          <w:noProof/>
        </w:rPr>
        <w:fldChar w:fldCharType="begin" w:fldLock="1"/>
      </w:r>
      <w:r>
        <w:rPr>
          <w:noProof/>
        </w:rPr>
        <w:instrText xml:space="preserve"> PAGEREF _Toc106632711 \h </w:instrText>
      </w:r>
      <w:r>
        <w:rPr>
          <w:noProof/>
        </w:rPr>
      </w:r>
      <w:r>
        <w:rPr>
          <w:noProof/>
        </w:rPr>
        <w:fldChar w:fldCharType="separate"/>
      </w:r>
      <w:r>
        <w:rPr>
          <w:noProof/>
        </w:rPr>
        <w:t>239</w:t>
      </w:r>
      <w:r>
        <w:rPr>
          <w:noProof/>
        </w:rPr>
        <w:fldChar w:fldCharType="end"/>
      </w:r>
    </w:p>
    <w:p w14:paraId="151B8EAF" w14:textId="69FDF925" w:rsidR="00ED495F" w:rsidRDefault="00ED495F">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AmfEventTrigger</w:t>
      </w:r>
      <w:r>
        <w:rPr>
          <w:noProof/>
        </w:rPr>
        <w:tab/>
      </w:r>
      <w:r>
        <w:rPr>
          <w:noProof/>
        </w:rPr>
        <w:fldChar w:fldCharType="begin" w:fldLock="1"/>
      </w:r>
      <w:r>
        <w:rPr>
          <w:noProof/>
        </w:rPr>
        <w:instrText xml:space="preserve"> PAGEREF _Toc106632712 \h </w:instrText>
      </w:r>
      <w:r>
        <w:rPr>
          <w:noProof/>
        </w:rPr>
      </w:r>
      <w:r>
        <w:rPr>
          <w:noProof/>
        </w:rPr>
        <w:fldChar w:fldCharType="separate"/>
      </w:r>
      <w:r>
        <w:rPr>
          <w:noProof/>
        </w:rPr>
        <w:t>241</w:t>
      </w:r>
      <w:r>
        <w:rPr>
          <w:noProof/>
        </w:rPr>
        <w:fldChar w:fldCharType="end"/>
      </w:r>
    </w:p>
    <w:p w14:paraId="5D3D86F2" w14:textId="7AEE92A3" w:rsidR="00ED495F" w:rsidRDefault="00ED495F">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LocationFilter</w:t>
      </w:r>
      <w:r>
        <w:rPr>
          <w:noProof/>
        </w:rPr>
        <w:tab/>
      </w:r>
      <w:r>
        <w:rPr>
          <w:noProof/>
        </w:rPr>
        <w:fldChar w:fldCharType="begin" w:fldLock="1"/>
      </w:r>
      <w:r>
        <w:rPr>
          <w:noProof/>
        </w:rPr>
        <w:instrText xml:space="preserve"> PAGEREF _Toc106632713 \h </w:instrText>
      </w:r>
      <w:r>
        <w:rPr>
          <w:noProof/>
        </w:rPr>
      </w:r>
      <w:r>
        <w:rPr>
          <w:noProof/>
        </w:rPr>
        <w:fldChar w:fldCharType="separate"/>
      </w:r>
      <w:r>
        <w:rPr>
          <w:noProof/>
        </w:rPr>
        <w:t>242</w:t>
      </w:r>
      <w:r>
        <w:rPr>
          <w:noProof/>
        </w:rPr>
        <w:fldChar w:fldCharType="end"/>
      </w:r>
    </w:p>
    <w:p w14:paraId="1C6ED4AC" w14:textId="420039AD" w:rsidR="00ED495F" w:rsidRDefault="00ED495F">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_Toc106632714 \h </w:instrText>
      </w:r>
      <w:r>
        <w:rPr>
          <w:noProof/>
        </w:rPr>
      </w:r>
      <w:r>
        <w:rPr>
          <w:noProof/>
        </w:rPr>
        <w:fldChar w:fldCharType="separate"/>
      </w:r>
      <w:r>
        <w:rPr>
          <w:noProof/>
        </w:rPr>
        <w:t>242</w:t>
      </w:r>
      <w:r>
        <w:rPr>
          <w:noProof/>
        </w:rPr>
        <w:fldChar w:fldCharType="end"/>
      </w:r>
    </w:p>
    <w:p w14:paraId="62E18D65" w14:textId="670DD446" w:rsidR="00ED495F" w:rsidRDefault="00ED495F">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UeReachability</w:t>
      </w:r>
      <w:r>
        <w:rPr>
          <w:noProof/>
        </w:rPr>
        <w:tab/>
      </w:r>
      <w:r>
        <w:rPr>
          <w:noProof/>
        </w:rPr>
        <w:fldChar w:fldCharType="begin" w:fldLock="1"/>
      </w:r>
      <w:r>
        <w:rPr>
          <w:noProof/>
        </w:rPr>
        <w:instrText xml:space="preserve"> PAGEREF _Toc106632715 \h </w:instrText>
      </w:r>
      <w:r>
        <w:rPr>
          <w:noProof/>
        </w:rPr>
      </w:r>
      <w:r>
        <w:rPr>
          <w:noProof/>
        </w:rPr>
        <w:fldChar w:fldCharType="separate"/>
      </w:r>
      <w:r>
        <w:rPr>
          <w:noProof/>
        </w:rPr>
        <w:t>242</w:t>
      </w:r>
      <w:r>
        <w:rPr>
          <w:noProof/>
        </w:rPr>
        <w:fldChar w:fldCharType="end"/>
      </w:r>
    </w:p>
    <w:p w14:paraId="01FA3D67" w14:textId="2F32BD1B" w:rsidR="00ED495F" w:rsidRDefault="00ED495F">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_Toc106632716 \h </w:instrText>
      </w:r>
      <w:r>
        <w:rPr>
          <w:noProof/>
        </w:rPr>
      </w:r>
      <w:r>
        <w:rPr>
          <w:noProof/>
        </w:rPr>
        <w:fldChar w:fldCharType="separate"/>
      </w:r>
      <w:r>
        <w:rPr>
          <w:noProof/>
        </w:rPr>
        <w:t>242</w:t>
      </w:r>
      <w:r>
        <w:rPr>
          <w:noProof/>
        </w:rPr>
        <w:fldChar w:fldCharType="end"/>
      </w:r>
    </w:p>
    <w:p w14:paraId="7812467F" w14:textId="4C095C65" w:rsidR="00ED495F" w:rsidRDefault="00ED495F">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RmState</w:t>
      </w:r>
      <w:r>
        <w:rPr>
          <w:noProof/>
        </w:rPr>
        <w:tab/>
      </w:r>
      <w:r>
        <w:rPr>
          <w:noProof/>
        </w:rPr>
        <w:fldChar w:fldCharType="begin" w:fldLock="1"/>
      </w:r>
      <w:r>
        <w:rPr>
          <w:noProof/>
        </w:rPr>
        <w:instrText xml:space="preserve"> PAGEREF _Toc106632717 \h </w:instrText>
      </w:r>
      <w:r>
        <w:rPr>
          <w:noProof/>
        </w:rPr>
      </w:r>
      <w:r>
        <w:rPr>
          <w:noProof/>
        </w:rPr>
        <w:fldChar w:fldCharType="separate"/>
      </w:r>
      <w:r>
        <w:rPr>
          <w:noProof/>
        </w:rPr>
        <w:t>242</w:t>
      </w:r>
      <w:r>
        <w:rPr>
          <w:noProof/>
        </w:rPr>
        <w:fldChar w:fldCharType="end"/>
      </w:r>
    </w:p>
    <w:p w14:paraId="70276B2D" w14:textId="44B7626F" w:rsidR="00ED495F" w:rsidRDefault="00ED495F">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CmState</w:t>
      </w:r>
      <w:r>
        <w:rPr>
          <w:noProof/>
        </w:rPr>
        <w:tab/>
      </w:r>
      <w:r>
        <w:rPr>
          <w:noProof/>
        </w:rPr>
        <w:fldChar w:fldCharType="begin" w:fldLock="1"/>
      </w:r>
      <w:r>
        <w:rPr>
          <w:noProof/>
        </w:rPr>
        <w:instrText xml:space="preserve"> PAGEREF _Toc106632718 \h </w:instrText>
      </w:r>
      <w:r>
        <w:rPr>
          <w:noProof/>
        </w:rPr>
      </w:r>
      <w:r>
        <w:rPr>
          <w:noProof/>
        </w:rPr>
        <w:fldChar w:fldCharType="separate"/>
      </w:r>
      <w:r>
        <w:rPr>
          <w:noProof/>
        </w:rPr>
        <w:t>242</w:t>
      </w:r>
      <w:r>
        <w:rPr>
          <w:noProof/>
        </w:rPr>
        <w:fldChar w:fldCharType="end"/>
      </w:r>
    </w:p>
    <w:p w14:paraId="334783A0" w14:textId="7B0E66B5" w:rsidR="00ED495F" w:rsidRDefault="00ED495F">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5GsUserState</w:t>
      </w:r>
      <w:r>
        <w:rPr>
          <w:noProof/>
        </w:rPr>
        <w:tab/>
      </w:r>
      <w:r>
        <w:rPr>
          <w:noProof/>
        </w:rPr>
        <w:fldChar w:fldCharType="begin" w:fldLock="1"/>
      </w:r>
      <w:r>
        <w:rPr>
          <w:noProof/>
        </w:rPr>
        <w:instrText xml:space="preserve"> PAGEREF _Toc106632719 \h </w:instrText>
      </w:r>
      <w:r>
        <w:rPr>
          <w:noProof/>
        </w:rPr>
      </w:r>
      <w:r>
        <w:rPr>
          <w:noProof/>
        </w:rPr>
        <w:fldChar w:fldCharType="separate"/>
      </w:r>
      <w:r>
        <w:rPr>
          <w:noProof/>
        </w:rPr>
        <w:t>243</w:t>
      </w:r>
      <w:r>
        <w:rPr>
          <w:noProof/>
        </w:rPr>
        <w:fldChar w:fldCharType="end"/>
      </w:r>
    </w:p>
    <w:p w14:paraId="599168B7" w14:textId="17B47A70" w:rsidR="00ED495F" w:rsidRDefault="00ED495F">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LossOfConnectivityReason</w:t>
      </w:r>
      <w:r>
        <w:rPr>
          <w:noProof/>
        </w:rPr>
        <w:tab/>
      </w:r>
      <w:r>
        <w:rPr>
          <w:noProof/>
        </w:rPr>
        <w:fldChar w:fldCharType="begin" w:fldLock="1"/>
      </w:r>
      <w:r>
        <w:rPr>
          <w:noProof/>
        </w:rPr>
        <w:instrText xml:space="preserve"> PAGEREF _Toc106632720 \h </w:instrText>
      </w:r>
      <w:r>
        <w:rPr>
          <w:noProof/>
        </w:rPr>
      </w:r>
      <w:r>
        <w:rPr>
          <w:noProof/>
        </w:rPr>
        <w:fldChar w:fldCharType="separate"/>
      </w:r>
      <w:r>
        <w:rPr>
          <w:noProof/>
        </w:rPr>
        <w:t>243</w:t>
      </w:r>
      <w:r>
        <w:rPr>
          <w:noProof/>
        </w:rPr>
        <w:fldChar w:fldCharType="end"/>
      </w:r>
    </w:p>
    <w:p w14:paraId="3A6B1B48" w14:textId="45A97CE9" w:rsidR="00ED495F" w:rsidRDefault="00ED495F">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ReachabilityFilter</w:t>
      </w:r>
      <w:r>
        <w:rPr>
          <w:noProof/>
        </w:rPr>
        <w:tab/>
      </w:r>
      <w:r>
        <w:rPr>
          <w:noProof/>
        </w:rPr>
        <w:fldChar w:fldCharType="begin" w:fldLock="1"/>
      </w:r>
      <w:r>
        <w:rPr>
          <w:noProof/>
        </w:rPr>
        <w:instrText xml:space="preserve"> PAGEREF _Toc106632721 \h </w:instrText>
      </w:r>
      <w:r>
        <w:rPr>
          <w:noProof/>
        </w:rPr>
      </w:r>
      <w:r>
        <w:rPr>
          <w:noProof/>
        </w:rPr>
        <w:fldChar w:fldCharType="separate"/>
      </w:r>
      <w:r>
        <w:rPr>
          <w:noProof/>
        </w:rPr>
        <w:t>243</w:t>
      </w:r>
      <w:r>
        <w:rPr>
          <w:noProof/>
        </w:rPr>
        <w:fldChar w:fldCharType="end"/>
      </w:r>
    </w:p>
    <w:p w14:paraId="3A027B17" w14:textId="4A9F9CD8" w:rsidR="00ED495F" w:rsidRDefault="00ED495F">
      <w:pPr>
        <w:pStyle w:val="TOC5"/>
        <w:rPr>
          <w:rFonts w:asciiTheme="minorHAnsi" w:eastAsiaTheme="minorEastAsia" w:hAnsiTheme="minorHAnsi" w:cstheme="minorBidi"/>
          <w:noProof/>
          <w:sz w:val="22"/>
          <w:szCs w:val="22"/>
          <w:lang w:eastAsia="en-GB"/>
        </w:rPr>
      </w:pPr>
      <w:r>
        <w:rPr>
          <w:noProof/>
        </w:rPr>
        <w:t>6.2.6.3.14</w:t>
      </w:r>
      <w:r>
        <w:rPr>
          <w:rFonts w:asciiTheme="minorHAnsi" w:eastAsiaTheme="minorEastAsia" w:hAnsiTheme="minorHAnsi" w:cstheme="minorBidi"/>
          <w:noProof/>
          <w:sz w:val="22"/>
          <w:szCs w:val="22"/>
          <w:lang w:eastAsia="en-GB"/>
        </w:rPr>
        <w:tab/>
      </w:r>
      <w:r>
        <w:rPr>
          <w:noProof/>
        </w:rPr>
        <w:t>Enumeration: UeType</w:t>
      </w:r>
      <w:r>
        <w:rPr>
          <w:noProof/>
        </w:rPr>
        <w:tab/>
      </w:r>
      <w:r>
        <w:rPr>
          <w:noProof/>
        </w:rPr>
        <w:fldChar w:fldCharType="begin" w:fldLock="1"/>
      </w:r>
      <w:r>
        <w:rPr>
          <w:noProof/>
        </w:rPr>
        <w:instrText xml:space="preserve"> PAGEREF _Toc106632722 \h </w:instrText>
      </w:r>
      <w:r>
        <w:rPr>
          <w:noProof/>
        </w:rPr>
      </w:r>
      <w:r>
        <w:rPr>
          <w:noProof/>
        </w:rPr>
        <w:fldChar w:fldCharType="separate"/>
      </w:r>
      <w:r>
        <w:rPr>
          <w:noProof/>
        </w:rPr>
        <w:t>243</w:t>
      </w:r>
      <w:r>
        <w:rPr>
          <w:noProof/>
        </w:rPr>
        <w:fldChar w:fldCharType="end"/>
      </w:r>
    </w:p>
    <w:p w14:paraId="0C38E458" w14:textId="57D721E6" w:rsidR="00ED495F" w:rsidRDefault="00ED495F">
      <w:pPr>
        <w:pStyle w:val="TOC5"/>
        <w:rPr>
          <w:rFonts w:asciiTheme="minorHAnsi" w:eastAsiaTheme="minorEastAsia" w:hAnsiTheme="minorHAnsi" w:cstheme="minorBidi"/>
          <w:noProof/>
          <w:sz w:val="22"/>
          <w:szCs w:val="22"/>
          <w:lang w:eastAsia="en-GB"/>
        </w:rPr>
      </w:pPr>
      <w:r>
        <w:rPr>
          <w:noProof/>
        </w:rPr>
        <w:t>6.2.6.3.15</w:t>
      </w:r>
      <w:r>
        <w:rPr>
          <w:rFonts w:asciiTheme="minorHAnsi" w:eastAsiaTheme="minorEastAsia" w:hAnsiTheme="minorHAnsi" w:cstheme="minorBidi"/>
          <w:noProof/>
          <w:sz w:val="22"/>
          <w:szCs w:val="22"/>
          <w:lang w:eastAsia="en-GB"/>
        </w:rPr>
        <w:tab/>
      </w:r>
      <w:r>
        <w:rPr>
          <w:noProof/>
        </w:rPr>
        <w:t>Enumeration: AccessStateTransitionType</w:t>
      </w:r>
      <w:r>
        <w:rPr>
          <w:noProof/>
        </w:rPr>
        <w:tab/>
      </w:r>
      <w:r>
        <w:rPr>
          <w:noProof/>
        </w:rPr>
        <w:fldChar w:fldCharType="begin" w:fldLock="1"/>
      </w:r>
      <w:r>
        <w:rPr>
          <w:noProof/>
        </w:rPr>
        <w:instrText xml:space="preserve"> PAGEREF _Toc106632723 \h </w:instrText>
      </w:r>
      <w:r>
        <w:rPr>
          <w:noProof/>
        </w:rPr>
      </w:r>
      <w:r>
        <w:rPr>
          <w:noProof/>
        </w:rPr>
        <w:fldChar w:fldCharType="separate"/>
      </w:r>
      <w:r>
        <w:rPr>
          <w:noProof/>
        </w:rPr>
        <w:t>244</w:t>
      </w:r>
      <w:r>
        <w:rPr>
          <w:noProof/>
        </w:rPr>
        <w:fldChar w:fldCharType="end"/>
      </w:r>
    </w:p>
    <w:p w14:paraId="7D9CC647" w14:textId="180DCE97" w:rsidR="00ED495F" w:rsidRDefault="00ED495F">
      <w:pPr>
        <w:pStyle w:val="TOC4"/>
        <w:rPr>
          <w:rFonts w:asciiTheme="minorHAnsi" w:eastAsiaTheme="minorEastAsia" w:hAnsiTheme="minorHAnsi" w:cstheme="minorBidi"/>
          <w:noProof/>
          <w:sz w:val="22"/>
          <w:szCs w:val="22"/>
          <w:lang w:eastAsia="en-GB"/>
        </w:rPr>
      </w:pPr>
      <w:r>
        <w:rPr>
          <w:noProof/>
        </w:rPr>
        <w:t>6.2.6.4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_Toc106632724 \h </w:instrText>
      </w:r>
      <w:r>
        <w:rPr>
          <w:noProof/>
        </w:rPr>
      </w:r>
      <w:r>
        <w:rPr>
          <w:noProof/>
        </w:rPr>
        <w:fldChar w:fldCharType="separate"/>
      </w:r>
      <w:r>
        <w:rPr>
          <w:noProof/>
        </w:rPr>
        <w:t>244</w:t>
      </w:r>
      <w:r>
        <w:rPr>
          <w:noProof/>
        </w:rPr>
        <w:fldChar w:fldCharType="end"/>
      </w:r>
    </w:p>
    <w:p w14:paraId="026F887C" w14:textId="21C552B0" w:rsidR="00ED495F" w:rsidRDefault="00ED495F">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_Toc106632725 \h </w:instrText>
      </w:r>
      <w:r>
        <w:rPr>
          <w:noProof/>
        </w:rPr>
      </w:r>
      <w:r>
        <w:rPr>
          <w:noProof/>
        </w:rPr>
        <w:fldChar w:fldCharType="separate"/>
      </w:r>
      <w:r>
        <w:rPr>
          <w:noProof/>
        </w:rPr>
        <w:t>244</w:t>
      </w:r>
      <w:r>
        <w:rPr>
          <w:noProof/>
        </w:rPr>
        <w:fldChar w:fldCharType="end"/>
      </w:r>
    </w:p>
    <w:p w14:paraId="0BD3A5BD" w14:textId="6F694C44" w:rsidR="00ED495F" w:rsidRDefault="00ED495F">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_Toc106632726 \h </w:instrText>
      </w:r>
      <w:r>
        <w:rPr>
          <w:noProof/>
        </w:rPr>
      </w:r>
      <w:r>
        <w:rPr>
          <w:noProof/>
        </w:rPr>
        <w:fldChar w:fldCharType="separate"/>
      </w:r>
      <w:r>
        <w:rPr>
          <w:noProof/>
        </w:rPr>
        <w:t>244</w:t>
      </w:r>
      <w:r>
        <w:rPr>
          <w:noProof/>
        </w:rPr>
        <w:fldChar w:fldCharType="end"/>
      </w:r>
    </w:p>
    <w:p w14:paraId="5189E8FA" w14:textId="48673B7F" w:rsidR="00ED495F" w:rsidRDefault="00ED495F">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_Toc106632727 \h </w:instrText>
      </w:r>
      <w:r>
        <w:rPr>
          <w:noProof/>
        </w:rPr>
      </w:r>
      <w:r>
        <w:rPr>
          <w:noProof/>
        </w:rPr>
        <w:fldChar w:fldCharType="separate"/>
      </w:r>
      <w:r>
        <w:rPr>
          <w:noProof/>
        </w:rPr>
        <w:t>244</w:t>
      </w:r>
      <w:r>
        <w:rPr>
          <w:noProof/>
        </w:rPr>
        <w:fldChar w:fldCharType="end"/>
      </w:r>
    </w:p>
    <w:p w14:paraId="32BB9AD3" w14:textId="1F7945D1" w:rsidR="00ED495F" w:rsidRDefault="00ED495F">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_Toc106632728 \h </w:instrText>
      </w:r>
      <w:r>
        <w:rPr>
          <w:noProof/>
        </w:rPr>
      </w:r>
      <w:r>
        <w:rPr>
          <w:noProof/>
        </w:rPr>
        <w:fldChar w:fldCharType="separate"/>
      </w:r>
      <w:r>
        <w:rPr>
          <w:noProof/>
        </w:rPr>
        <w:t>244</w:t>
      </w:r>
      <w:r>
        <w:rPr>
          <w:noProof/>
        </w:rPr>
        <w:fldChar w:fldCharType="end"/>
      </w:r>
    </w:p>
    <w:p w14:paraId="622F5D4D" w14:textId="293D7EFD" w:rsidR="00ED495F" w:rsidRDefault="00ED495F">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_Toc106632729 \h </w:instrText>
      </w:r>
      <w:r>
        <w:rPr>
          <w:noProof/>
        </w:rPr>
      </w:r>
      <w:r>
        <w:rPr>
          <w:noProof/>
        </w:rPr>
        <w:fldChar w:fldCharType="separate"/>
      </w:r>
      <w:r>
        <w:rPr>
          <w:noProof/>
        </w:rPr>
        <w:t>244</w:t>
      </w:r>
      <w:r>
        <w:rPr>
          <w:noProof/>
        </w:rPr>
        <w:fldChar w:fldCharType="end"/>
      </w:r>
    </w:p>
    <w:p w14:paraId="4E1B4C35" w14:textId="677C58BD" w:rsidR="00ED495F" w:rsidRDefault="00ED495F">
      <w:pPr>
        <w:pStyle w:val="TOC3"/>
        <w:rPr>
          <w:rFonts w:asciiTheme="minorHAnsi" w:eastAsiaTheme="minorEastAsia" w:hAnsiTheme="minorHAnsi" w:cstheme="minorBidi"/>
          <w:noProof/>
          <w:sz w:val="22"/>
          <w:szCs w:val="22"/>
          <w:lang w:eastAsia="en-GB"/>
        </w:rPr>
      </w:pPr>
      <w:r w:rsidRPr="00C23B87">
        <w:rPr>
          <w:noProof/>
          <w:lang w:val="en-US"/>
        </w:rPr>
        <w:t>6.2.9</w:t>
      </w:r>
      <w:r>
        <w:rPr>
          <w:rFonts w:asciiTheme="minorHAnsi" w:eastAsiaTheme="minorEastAsia" w:hAnsiTheme="minorHAnsi" w:cstheme="minorBidi"/>
          <w:noProof/>
          <w:sz w:val="22"/>
          <w:szCs w:val="22"/>
          <w:lang w:eastAsia="en-GB"/>
        </w:rPr>
        <w:tab/>
      </w:r>
      <w:r w:rsidRPr="00C23B87">
        <w:rPr>
          <w:noProof/>
          <w:lang w:val="en-US"/>
        </w:rPr>
        <w:t>Security</w:t>
      </w:r>
      <w:r>
        <w:rPr>
          <w:noProof/>
        </w:rPr>
        <w:tab/>
      </w:r>
      <w:r>
        <w:rPr>
          <w:noProof/>
        </w:rPr>
        <w:fldChar w:fldCharType="begin" w:fldLock="1"/>
      </w:r>
      <w:r>
        <w:rPr>
          <w:noProof/>
        </w:rPr>
        <w:instrText xml:space="preserve"> PAGEREF _Toc106632730 \h </w:instrText>
      </w:r>
      <w:r>
        <w:rPr>
          <w:noProof/>
        </w:rPr>
      </w:r>
      <w:r>
        <w:rPr>
          <w:noProof/>
        </w:rPr>
        <w:fldChar w:fldCharType="separate"/>
      </w:r>
      <w:r>
        <w:rPr>
          <w:noProof/>
        </w:rPr>
        <w:t>246</w:t>
      </w:r>
      <w:r>
        <w:rPr>
          <w:noProof/>
        </w:rPr>
        <w:fldChar w:fldCharType="end"/>
      </w:r>
    </w:p>
    <w:p w14:paraId="0847630D" w14:textId="097D64F9" w:rsidR="00ED495F" w:rsidRDefault="00ED495F">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_Toc106632731 \h </w:instrText>
      </w:r>
      <w:r>
        <w:rPr>
          <w:noProof/>
        </w:rPr>
      </w:r>
      <w:r>
        <w:rPr>
          <w:noProof/>
        </w:rPr>
        <w:fldChar w:fldCharType="separate"/>
      </w:r>
      <w:r>
        <w:rPr>
          <w:noProof/>
        </w:rPr>
        <w:t>247</w:t>
      </w:r>
      <w:r>
        <w:rPr>
          <w:noProof/>
        </w:rPr>
        <w:fldChar w:fldCharType="end"/>
      </w:r>
    </w:p>
    <w:p w14:paraId="35AF9C60" w14:textId="38F33B60" w:rsidR="00ED495F" w:rsidRDefault="00ED495F">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Namf_MT Service API</w:t>
      </w:r>
      <w:r>
        <w:rPr>
          <w:noProof/>
        </w:rPr>
        <w:tab/>
      </w:r>
      <w:r>
        <w:rPr>
          <w:noProof/>
        </w:rPr>
        <w:fldChar w:fldCharType="begin" w:fldLock="1"/>
      </w:r>
      <w:r>
        <w:rPr>
          <w:noProof/>
        </w:rPr>
        <w:instrText xml:space="preserve"> PAGEREF _Toc106632732 \h </w:instrText>
      </w:r>
      <w:r>
        <w:rPr>
          <w:noProof/>
        </w:rPr>
      </w:r>
      <w:r>
        <w:rPr>
          <w:noProof/>
        </w:rPr>
        <w:fldChar w:fldCharType="separate"/>
      </w:r>
      <w:r>
        <w:rPr>
          <w:noProof/>
        </w:rPr>
        <w:t>247</w:t>
      </w:r>
      <w:r>
        <w:rPr>
          <w:noProof/>
        </w:rPr>
        <w:fldChar w:fldCharType="end"/>
      </w:r>
    </w:p>
    <w:p w14:paraId="2D0EE0A0" w14:textId="3C3C89B9" w:rsidR="00ED495F" w:rsidRDefault="00ED495F">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_Toc106632733 \h </w:instrText>
      </w:r>
      <w:r>
        <w:rPr>
          <w:noProof/>
        </w:rPr>
      </w:r>
      <w:r>
        <w:rPr>
          <w:noProof/>
        </w:rPr>
        <w:fldChar w:fldCharType="separate"/>
      </w:r>
      <w:r>
        <w:rPr>
          <w:noProof/>
        </w:rPr>
        <w:t>247</w:t>
      </w:r>
      <w:r>
        <w:rPr>
          <w:noProof/>
        </w:rPr>
        <w:fldChar w:fldCharType="end"/>
      </w:r>
    </w:p>
    <w:p w14:paraId="2ECC141F" w14:textId="21854943" w:rsidR="00ED495F" w:rsidRDefault="00ED495F">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_Toc106632734 \h </w:instrText>
      </w:r>
      <w:r>
        <w:rPr>
          <w:noProof/>
        </w:rPr>
      </w:r>
      <w:r>
        <w:rPr>
          <w:noProof/>
        </w:rPr>
        <w:fldChar w:fldCharType="separate"/>
      </w:r>
      <w:r>
        <w:rPr>
          <w:noProof/>
        </w:rPr>
        <w:t>248</w:t>
      </w:r>
      <w:r>
        <w:rPr>
          <w:noProof/>
        </w:rPr>
        <w:fldChar w:fldCharType="end"/>
      </w:r>
    </w:p>
    <w:p w14:paraId="662CB35D" w14:textId="5270DCA9" w:rsidR="00ED495F" w:rsidRDefault="00ED495F">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_Toc106632735 \h </w:instrText>
      </w:r>
      <w:r>
        <w:rPr>
          <w:noProof/>
        </w:rPr>
      </w:r>
      <w:r>
        <w:rPr>
          <w:noProof/>
        </w:rPr>
        <w:fldChar w:fldCharType="separate"/>
      </w:r>
      <w:r>
        <w:rPr>
          <w:noProof/>
        </w:rPr>
        <w:t>248</w:t>
      </w:r>
      <w:r>
        <w:rPr>
          <w:noProof/>
        </w:rPr>
        <w:fldChar w:fldCharType="end"/>
      </w:r>
    </w:p>
    <w:p w14:paraId="5BE9E946" w14:textId="44592B4C" w:rsidR="00ED495F" w:rsidRDefault="00ED495F">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_Toc106632736 \h </w:instrText>
      </w:r>
      <w:r>
        <w:rPr>
          <w:noProof/>
        </w:rPr>
      </w:r>
      <w:r>
        <w:rPr>
          <w:noProof/>
        </w:rPr>
        <w:fldChar w:fldCharType="separate"/>
      </w:r>
      <w:r>
        <w:rPr>
          <w:noProof/>
        </w:rPr>
        <w:t>248</w:t>
      </w:r>
      <w:r>
        <w:rPr>
          <w:noProof/>
        </w:rPr>
        <w:fldChar w:fldCharType="end"/>
      </w:r>
    </w:p>
    <w:p w14:paraId="37A71140" w14:textId="443EF8B0" w:rsidR="00ED495F" w:rsidRDefault="00ED495F">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_Toc106632737 \h </w:instrText>
      </w:r>
      <w:r>
        <w:rPr>
          <w:noProof/>
        </w:rPr>
      </w:r>
      <w:r>
        <w:rPr>
          <w:noProof/>
        </w:rPr>
        <w:fldChar w:fldCharType="separate"/>
      </w:r>
      <w:r>
        <w:rPr>
          <w:noProof/>
        </w:rPr>
        <w:t>248</w:t>
      </w:r>
      <w:r>
        <w:rPr>
          <w:noProof/>
        </w:rPr>
        <w:fldChar w:fldCharType="end"/>
      </w:r>
    </w:p>
    <w:p w14:paraId="1F4D9088" w14:textId="5FADF0A5" w:rsidR="00ED495F" w:rsidRDefault="00ED495F">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_Toc106632738 \h </w:instrText>
      </w:r>
      <w:r>
        <w:rPr>
          <w:noProof/>
        </w:rPr>
      </w:r>
      <w:r>
        <w:rPr>
          <w:noProof/>
        </w:rPr>
        <w:fldChar w:fldCharType="separate"/>
      </w:r>
      <w:r>
        <w:rPr>
          <w:noProof/>
        </w:rPr>
        <w:t>248</w:t>
      </w:r>
      <w:r>
        <w:rPr>
          <w:noProof/>
        </w:rPr>
        <w:fldChar w:fldCharType="end"/>
      </w:r>
    </w:p>
    <w:p w14:paraId="7DAE616F" w14:textId="1E49B186" w:rsidR="00ED495F" w:rsidRDefault="00ED495F">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_Toc106632739 \h </w:instrText>
      </w:r>
      <w:r>
        <w:rPr>
          <w:noProof/>
        </w:rPr>
      </w:r>
      <w:r>
        <w:rPr>
          <w:noProof/>
        </w:rPr>
        <w:fldChar w:fldCharType="separate"/>
      </w:r>
      <w:r>
        <w:rPr>
          <w:noProof/>
        </w:rPr>
        <w:t>248</w:t>
      </w:r>
      <w:r>
        <w:rPr>
          <w:noProof/>
        </w:rPr>
        <w:fldChar w:fldCharType="end"/>
      </w:r>
    </w:p>
    <w:p w14:paraId="25DCC9B9" w14:textId="241CA349" w:rsidR="00ED495F" w:rsidRDefault="00ED495F">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_Toc106632740 \h </w:instrText>
      </w:r>
      <w:r>
        <w:rPr>
          <w:noProof/>
        </w:rPr>
      </w:r>
      <w:r>
        <w:rPr>
          <w:noProof/>
        </w:rPr>
        <w:fldChar w:fldCharType="separate"/>
      </w:r>
      <w:r>
        <w:rPr>
          <w:noProof/>
        </w:rPr>
        <w:t>248</w:t>
      </w:r>
      <w:r>
        <w:rPr>
          <w:noProof/>
        </w:rPr>
        <w:fldChar w:fldCharType="end"/>
      </w:r>
    </w:p>
    <w:p w14:paraId="2233955A" w14:textId="3E065F23" w:rsidR="00ED495F" w:rsidRDefault="00ED495F">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_Toc106632741 \h </w:instrText>
      </w:r>
      <w:r>
        <w:rPr>
          <w:noProof/>
        </w:rPr>
      </w:r>
      <w:r>
        <w:rPr>
          <w:noProof/>
        </w:rPr>
        <w:fldChar w:fldCharType="separate"/>
      </w:r>
      <w:r>
        <w:rPr>
          <w:noProof/>
        </w:rPr>
        <w:t>249</w:t>
      </w:r>
      <w:r>
        <w:rPr>
          <w:noProof/>
        </w:rPr>
        <w:fldChar w:fldCharType="end"/>
      </w:r>
    </w:p>
    <w:p w14:paraId="2FF55AB0" w14:textId="2C4508E8" w:rsidR="00ED495F" w:rsidRDefault="00ED495F">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_Toc106632742 \h </w:instrText>
      </w:r>
      <w:r>
        <w:rPr>
          <w:noProof/>
        </w:rPr>
      </w:r>
      <w:r>
        <w:rPr>
          <w:noProof/>
        </w:rPr>
        <w:fldChar w:fldCharType="separate"/>
      </w:r>
      <w:r>
        <w:rPr>
          <w:noProof/>
        </w:rPr>
        <w:t>249</w:t>
      </w:r>
      <w:r>
        <w:rPr>
          <w:noProof/>
        </w:rPr>
        <w:fldChar w:fldCharType="end"/>
      </w:r>
    </w:p>
    <w:p w14:paraId="72A4E63B" w14:textId="55C6C30C" w:rsidR="00ED495F" w:rsidRDefault="00ED495F">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_Toc106632743 \h </w:instrText>
      </w:r>
      <w:r>
        <w:rPr>
          <w:noProof/>
        </w:rPr>
      </w:r>
      <w:r>
        <w:rPr>
          <w:noProof/>
        </w:rPr>
        <w:fldChar w:fldCharType="separate"/>
      </w:r>
      <w:r>
        <w:rPr>
          <w:noProof/>
        </w:rPr>
        <w:t>249</w:t>
      </w:r>
      <w:r>
        <w:rPr>
          <w:noProof/>
        </w:rPr>
        <w:fldChar w:fldCharType="end"/>
      </w:r>
    </w:p>
    <w:p w14:paraId="3B214C89" w14:textId="222232F7" w:rsidR="00ED495F" w:rsidRDefault="00ED495F">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_Toc106632744 \h </w:instrText>
      </w:r>
      <w:r>
        <w:rPr>
          <w:noProof/>
        </w:rPr>
      </w:r>
      <w:r>
        <w:rPr>
          <w:noProof/>
        </w:rPr>
        <w:fldChar w:fldCharType="separate"/>
      </w:r>
      <w:r>
        <w:rPr>
          <w:noProof/>
        </w:rPr>
        <w:t>249</w:t>
      </w:r>
      <w:r>
        <w:rPr>
          <w:noProof/>
        </w:rPr>
        <w:fldChar w:fldCharType="end"/>
      </w:r>
    </w:p>
    <w:p w14:paraId="0781FB37" w14:textId="4CB4A5AE" w:rsidR="00ED495F" w:rsidRDefault="00ED495F">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_Toc106632745 \h </w:instrText>
      </w:r>
      <w:r>
        <w:rPr>
          <w:noProof/>
        </w:rPr>
      </w:r>
      <w:r>
        <w:rPr>
          <w:noProof/>
        </w:rPr>
        <w:fldChar w:fldCharType="separate"/>
      </w:r>
      <w:r>
        <w:rPr>
          <w:noProof/>
        </w:rPr>
        <w:t>249</w:t>
      </w:r>
      <w:r>
        <w:rPr>
          <w:noProof/>
        </w:rPr>
        <w:fldChar w:fldCharType="end"/>
      </w:r>
    </w:p>
    <w:p w14:paraId="208F1F7C" w14:textId="449F52FB" w:rsidR="00ED495F" w:rsidRDefault="00ED495F">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_Toc106632746 \h </w:instrText>
      </w:r>
      <w:r>
        <w:rPr>
          <w:noProof/>
        </w:rPr>
      </w:r>
      <w:r>
        <w:rPr>
          <w:noProof/>
        </w:rPr>
        <w:fldChar w:fldCharType="separate"/>
      </w:r>
      <w:r>
        <w:rPr>
          <w:noProof/>
        </w:rPr>
        <w:t>250</w:t>
      </w:r>
      <w:r>
        <w:rPr>
          <w:noProof/>
        </w:rPr>
        <w:fldChar w:fldCharType="end"/>
      </w:r>
    </w:p>
    <w:p w14:paraId="2DB79BDC" w14:textId="70AA57C3" w:rsidR="00ED495F" w:rsidRDefault="00ED495F">
      <w:pPr>
        <w:pStyle w:val="TOC6"/>
        <w:rPr>
          <w:rFonts w:asciiTheme="minorHAnsi" w:eastAsiaTheme="minorEastAsia" w:hAnsiTheme="minorHAnsi" w:cstheme="minorBidi"/>
          <w:noProof/>
          <w:sz w:val="22"/>
          <w:szCs w:val="22"/>
          <w:lang w:eastAsia="en-GB"/>
        </w:rPr>
      </w:pPr>
      <w:r>
        <w:rPr>
          <w:noProof/>
        </w:rPr>
        <w:t>6.3.3.2.3.1</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_Toc106632747 \h </w:instrText>
      </w:r>
      <w:r>
        <w:rPr>
          <w:noProof/>
        </w:rPr>
      </w:r>
      <w:r>
        <w:rPr>
          <w:noProof/>
        </w:rPr>
        <w:fldChar w:fldCharType="separate"/>
      </w:r>
      <w:r>
        <w:rPr>
          <w:noProof/>
        </w:rPr>
        <w:t>250</w:t>
      </w:r>
      <w:r>
        <w:rPr>
          <w:noProof/>
        </w:rPr>
        <w:fldChar w:fldCharType="end"/>
      </w:r>
    </w:p>
    <w:p w14:paraId="77E30928" w14:textId="52102765" w:rsidR="00ED495F" w:rsidRDefault="00ED495F">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_Toc106632748 \h </w:instrText>
      </w:r>
      <w:r>
        <w:rPr>
          <w:noProof/>
        </w:rPr>
      </w:r>
      <w:r>
        <w:rPr>
          <w:noProof/>
        </w:rPr>
        <w:fldChar w:fldCharType="separate"/>
      </w:r>
      <w:r>
        <w:rPr>
          <w:noProof/>
        </w:rPr>
        <w:t>252</w:t>
      </w:r>
      <w:r>
        <w:rPr>
          <w:noProof/>
        </w:rPr>
        <w:fldChar w:fldCharType="end"/>
      </w:r>
    </w:p>
    <w:p w14:paraId="5BE3333F" w14:textId="2BD76C0F" w:rsidR="00ED495F" w:rsidRDefault="00ED495F">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_Toc106632749 \h </w:instrText>
      </w:r>
      <w:r>
        <w:rPr>
          <w:noProof/>
        </w:rPr>
      </w:r>
      <w:r>
        <w:rPr>
          <w:noProof/>
        </w:rPr>
        <w:fldChar w:fldCharType="separate"/>
      </w:r>
      <w:r>
        <w:rPr>
          <w:noProof/>
        </w:rPr>
        <w:t>252</w:t>
      </w:r>
      <w:r>
        <w:rPr>
          <w:noProof/>
        </w:rPr>
        <w:fldChar w:fldCharType="end"/>
      </w:r>
    </w:p>
    <w:p w14:paraId="3631F17F" w14:textId="4411F3F6" w:rsidR="00ED495F" w:rsidRDefault="00ED495F">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_Toc106632750 \h </w:instrText>
      </w:r>
      <w:r>
        <w:rPr>
          <w:noProof/>
        </w:rPr>
      </w:r>
      <w:r>
        <w:rPr>
          <w:noProof/>
        </w:rPr>
        <w:fldChar w:fldCharType="separate"/>
      </w:r>
      <w:r>
        <w:rPr>
          <w:noProof/>
        </w:rPr>
        <w:t>252</w:t>
      </w:r>
      <w:r>
        <w:rPr>
          <w:noProof/>
        </w:rPr>
        <w:fldChar w:fldCharType="end"/>
      </w:r>
    </w:p>
    <w:p w14:paraId="350A6769" w14:textId="00462ADB" w:rsidR="00ED495F" w:rsidRDefault="00ED495F">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_Toc106632751 \h </w:instrText>
      </w:r>
      <w:r>
        <w:rPr>
          <w:noProof/>
        </w:rPr>
      </w:r>
      <w:r>
        <w:rPr>
          <w:noProof/>
        </w:rPr>
        <w:fldChar w:fldCharType="separate"/>
      </w:r>
      <w:r>
        <w:rPr>
          <w:noProof/>
        </w:rPr>
        <w:t>252</w:t>
      </w:r>
      <w:r>
        <w:rPr>
          <w:noProof/>
        </w:rPr>
        <w:fldChar w:fldCharType="end"/>
      </w:r>
    </w:p>
    <w:p w14:paraId="6B2DEB8D" w14:textId="485AEB97" w:rsidR="00ED495F" w:rsidRDefault="00ED495F">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_Toc106632752 \h </w:instrText>
      </w:r>
      <w:r>
        <w:rPr>
          <w:noProof/>
        </w:rPr>
      </w:r>
      <w:r>
        <w:rPr>
          <w:noProof/>
        </w:rPr>
        <w:fldChar w:fldCharType="separate"/>
      </w:r>
      <w:r>
        <w:rPr>
          <w:noProof/>
        </w:rPr>
        <w:t>252</w:t>
      </w:r>
      <w:r>
        <w:rPr>
          <w:noProof/>
        </w:rPr>
        <w:fldChar w:fldCharType="end"/>
      </w:r>
    </w:p>
    <w:p w14:paraId="5BB27A34" w14:textId="5C620FE7" w:rsidR="00ED495F" w:rsidRDefault="00ED495F">
      <w:pPr>
        <w:pStyle w:val="TOC6"/>
        <w:rPr>
          <w:rFonts w:asciiTheme="minorHAnsi" w:eastAsiaTheme="minorEastAsia" w:hAnsiTheme="minorHAnsi" w:cstheme="minorBidi"/>
          <w:noProof/>
          <w:sz w:val="22"/>
          <w:szCs w:val="22"/>
          <w:lang w:eastAsia="en-GB"/>
        </w:rPr>
      </w:pPr>
      <w:r>
        <w:rPr>
          <w:noProof/>
        </w:rPr>
        <w:t>6.3.3.3.3.1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_Toc106632753 \h </w:instrText>
      </w:r>
      <w:r>
        <w:rPr>
          <w:noProof/>
        </w:rPr>
      </w:r>
      <w:r>
        <w:rPr>
          <w:noProof/>
        </w:rPr>
        <w:fldChar w:fldCharType="separate"/>
      </w:r>
      <w:r>
        <w:rPr>
          <w:noProof/>
        </w:rPr>
        <w:t>252</w:t>
      </w:r>
      <w:r>
        <w:rPr>
          <w:noProof/>
        </w:rPr>
        <w:fldChar w:fldCharType="end"/>
      </w:r>
    </w:p>
    <w:p w14:paraId="69071200" w14:textId="4EB49B74" w:rsidR="00ED495F" w:rsidRDefault="00ED495F">
      <w:pPr>
        <w:pStyle w:val="TOC5"/>
        <w:rPr>
          <w:rFonts w:asciiTheme="minorHAnsi" w:eastAsiaTheme="minorEastAsia" w:hAnsiTheme="minorHAnsi" w:cstheme="minorBidi"/>
          <w:noProof/>
          <w:sz w:val="22"/>
          <w:szCs w:val="22"/>
          <w:lang w:eastAsia="en-GB"/>
        </w:rPr>
      </w:pPr>
      <w:r>
        <w:rPr>
          <w:noProof/>
        </w:rPr>
        <w:t>6.3.3.3.4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_Toc106632754 \h </w:instrText>
      </w:r>
      <w:r>
        <w:rPr>
          <w:noProof/>
        </w:rPr>
      </w:r>
      <w:r>
        <w:rPr>
          <w:noProof/>
        </w:rPr>
        <w:fldChar w:fldCharType="separate"/>
      </w:r>
      <w:r>
        <w:rPr>
          <w:noProof/>
        </w:rPr>
        <w:t>255</w:t>
      </w:r>
      <w:r>
        <w:rPr>
          <w:noProof/>
        </w:rPr>
        <w:fldChar w:fldCharType="end"/>
      </w:r>
    </w:p>
    <w:p w14:paraId="4F4A8688" w14:textId="7586D928" w:rsidR="00ED495F" w:rsidRDefault="00ED495F">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 xml:space="preserve">Resource: </w:t>
      </w:r>
      <w:r w:rsidRPr="00C23B87">
        <w:rPr>
          <w:iCs/>
          <w:noProof/>
          <w:lang w:eastAsia="zh-CN"/>
        </w:rPr>
        <w:t>ueContexts collection</w:t>
      </w:r>
      <w:r>
        <w:rPr>
          <w:noProof/>
        </w:rPr>
        <w:tab/>
      </w:r>
      <w:r>
        <w:rPr>
          <w:noProof/>
        </w:rPr>
        <w:fldChar w:fldCharType="begin" w:fldLock="1"/>
      </w:r>
      <w:r>
        <w:rPr>
          <w:noProof/>
        </w:rPr>
        <w:instrText xml:space="preserve"> PAGEREF _Toc106632755 \h </w:instrText>
      </w:r>
      <w:r>
        <w:rPr>
          <w:noProof/>
        </w:rPr>
      </w:r>
      <w:r>
        <w:rPr>
          <w:noProof/>
        </w:rPr>
        <w:fldChar w:fldCharType="separate"/>
      </w:r>
      <w:r>
        <w:rPr>
          <w:noProof/>
        </w:rPr>
        <w:t>255</w:t>
      </w:r>
      <w:r>
        <w:rPr>
          <w:noProof/>
        </w:rPr>
        <w:fldChar w:fldCharType="end"/>
      </w:r>
    </w:p>
    <w:p w14:paraId="7917E4E5" w14:textId="0F513DE1" w:rsidR="00ED495F" w:rsidRDefault="00ED495F">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_Toc106632756 \h </w:instrText>
      </w:r>
      <w:r>
        <w:rPr>
          <w:noProof/>
        </w:rPr>
      </w:r>
      <w:r>
        <w:rPr>
          <w:noProof/>
        </w:rPr>
        <w:fldChar w:fldCharType="separate"/>
      </w:r>
      <w:r>
        <w:rPr>
          <w:noProof/>
        </w:rPr>
        <w:t>255</w:t>
      </w:r>
      <w:r>
        <w:rPr>
          <w:noProof/>
        </w:rPr>
        <w:fldChar w:fldCharType="end"/>
      </w:r>
    </w:p>
    <w:p w14:paraId="24B52F10" w14:textId="3A027DBF" w:rsidR="00ED495F" w:rsidRDefault="00ED495F">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_Toc106632757 \h </w:instrText>
      </w:r>
      <w:r>
        <w:rPr>
          <w:noProof/>
        </w:rPr>
      </w:r>
      <w:r>
        <w:rPr>
          <w:noProof/>
        </w:rPr>
        <w:fldChar w:fldCharType="separate"/>
      </w:r>
      <w:r>
        <w:rPr>
          <w:noProof/>
        </w:rPr>
        <w:t>255</w:t>
      </w:r>
      <w:r>
        <w:rPr>
          <w:noProof/>
        </w:rPr>
        <w:fldChar w:fldCharType="end"/>
      </w:r>
    </w:p>
    <w:p w14:paraId="55DB34AE" w14:textId="0ABDB2CE" w:rsidR="00ED495F" w:rsidRDefault="00ED495F">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_Toc106632758 \h </w:instrText>
      </w:r>
      <w:r>
        <w:rPr>
          <w:noProof/>
        </w:rPr>
      </w:r>
      <w:r>
        <w:rPr>
          <w:noProof/>
        </w:rPr>
        <w:fldChar w:fldCharType="separate"/>
      </w:r>
      <w:r>
        <w:rPr>
          <w:noProof/>
        </w:rPr>
        <w:t>255</w:t>
      </w:r>
      <w:r>
        <w:rPr>
          <w:noProof/>
        </w:rPr>
        <w:fldChar w:fldCharType="end"/>
      </w:r>
    </w:p>
    <w:p w14:paraId="5580D612" w14:textId="5A0F2896" w:rsidR="00ED495F" w:rsidRDefault="00ED495F">
      <w:pPr>
        <w:pStyle w:val="TOC5"/>
        <w:rPr>
          <w:rFonts w:asciiTheme="minorHAnsi" w:eastAsiaTheme="minorEastAsia" w:hAnsiTheme="minorHAnsi" w:cstheme="minorBidi"/>
          <w:noProof/>
          <w:sz w:val="22"/>
          <w:szCs w:val="22"/>
          <w:lang w:eastAsia="en-GB"/>
        </w:rPr>
      </w:pPr>
      <w:r>
        <w:rPr>
          <w:noProof/>
        </w:rPr>
        <w:t>6.3.3.4.4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_Toc106632759 \h </w:instrText>
      </w:r>
      <w:r>
        <w:rPr>
          <w:noProof/>
        </w:rPr>
      </w:r>
      <w:r>
        <w:rPr>
          <w:noProof/>
        </w:rPr>
        <w:fldChar w:fldCharType="separate"/>
      </w:r>
      <w:r>
        <w:rPr>
          <w:noProof/>
        </w:rPr>
        <w:t>255</w:t>
      </w:r>
      <w:r>
        <w:rPr>
          <w:noProof/>
        </w:rPr>
        <w:fldChar w:fldCharType="end"/>
      </w:r>
    </w:p>
    <w:p w14:paraId="4AA148BB" w14:textId="0E88B41C" w:rsidR="00ED495F" w:rsidRDefault="00ED495F">
      <w:pPr>
        <w:pStyle w:val="TOC6"/>
        <w:rPr>
          <w:rFonts w:asciiTheme="minorHAnsi" w:eastAsiaTheme="minorEastAsia" w:hAnsiTheme="minorHAnsi" w:cstheme="minorBidi"/>
          <w:noProof/>
          <w:sz w:val="22"/>
          <w:szCs w:val="22"/>
          <w:lang w:eastAsia="en-GB"/>
        </w:rPr>
      </w:pPr>
      <w:r>
        <w:rPr>
          <w:noProof/>
        </w:rPr>
        <w:lastRenderedPageBreak/>
        <w:t>6.3.3.4.4.1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_Toc106632760 \h </w:instrText>
      </w:r>
      <w:r>
        <w:rPr>
          <w:noProof/>
        </w:rPr>
      </w:r>
      <w:r>
        <w:rPr>
          <w:noProof/>
        </w:rPr>
        <w:fldChar w:fldCharType="separate"/>
      </w:r>
      <w:r>
        <w:rPr>
          <w:noProof/>
        </w:rPr>
        <w:t>255</w:t>
      </w:r>
      <w:r>
        <w:rPr>
          <w:noProof/>
        </w:rPr>
        <w:fldChar w:fldCharType="end"/>
      </w:r>
    </w:p>
    <w:p w14:paraId="286FFFC2" w14:textId="21334698" w:rsidR="00ED495F" w:rsidRDefault="00ED495F">
      <w:pPr>
        <w:pStyle w:val="TOC6"/>
        <w:rPr>
          <w:rFonts w:asciiTheme="minorHAnsi" w:eastAsiaTheme="minorEastAsia" w:hAnsiTheme="minorHAnsi" w:cstheme="minorBidi"/>
          <w:noProof/>
          <w:sz w:val="22"/>
          <w:szCs w:val="22"/>
          <w:lang w:eastAsia="en-GB"/>
        </w:rPr>
      </w:pPr>
      <w:r>
        <w:rPr>
          <w:noProof/>
        </w:rPr>
        <w:t>6.3.3.4.4.2</w:t>
      </w:r>
      <w:r>
        <w:rPr>
          <w:rFonts w:asciiTheme="minorHAnsi" w:eastAsiaTheme="minorEastAsia" w:hAnsiTheme="minorHAnsi" w:cstheme="minorBidi"/>
          <w:noProof/>
          <w:sz w:val="22"/>
          <w:szCs w:val="22"/>
          <w:lang w:eastAsia="en-GB"/>
        </w:rPr>
        <w:tab/>
      </w:r>
      <w:r>
        <w:rPr>
          <w:noProof/>
        </w:rPr>
        <w:t xml:space="preserve">Operation: </w:t>
      </w:r>
      <w:r w:rsidRPr="00C23B87">
        <w:rPr>
          <w:noProof/>
          <w:lang w:val="en-US"/>
        </w:rPr>
        <w:t>enable-</w:t>
      </w:r>
      <w:r>
        <w:rPr>
          <w:noProof/>
          <w:lang w:eastAsia="zh-CN"/>
        </w:rPr>
        <w:t>g</w:t>
      </w:r>
      <w:r w:rsidRPr="00C23B87">
        <w:rPr>
          <w:noProof/>
          <w:lang w:val="en-US" w:eastAsia="zh-CN"/>
        </w:rPr>
        <w:t>roup-reachability</w:t>
      </w:r>
      <w:r>
        <w:rPr>
          <w:noProof/>
        </w:rPr>
        <w:tab/>
      </w:r>
      <w:r>
        <w:rPr>
          <w:noProof/>
        </w:rPr>
        <w:fldChar w:fldCharType="begin" w:fldLock="1"/>
      </w:r>
      <w:r>
        <w:rPr>
          <w:noProof/>
        </w:rPr>
        <w:instrText xml:space="preserve"> PAGEREF _Toc106632761 \h </w:instrText>
      </w:r>
      <w:r>
        <w:rPr>
          <w:noProof/>
        </w:rPr>
      </w:r>
      <w:r>
        <w:rPr>
          <w:noProof/>
        </w:rPr>
        <w:fldChar w:fldCharType="separate"/>
      </w:r>
      <w:r>
        <w:rPr>
          <w:noProof/>
        </w:rPr>
        <w:t>255</w:t>
      </w:r>
      <w:r>
        <w:rPr>
          <w:noProof/>
        </w:rPr>
        <w:fldChar w:fldCharType="end"/>
      </w:r>
    </w:p>
    <w:p w14:paraId="6BB37670" w14:textId="295C7F7A" w:rsidR="00ED495F" w:rsidRDefault="00ED495F">
      <w:pPr>
        <w:pStyle w:val="TOC7"/>
        <w:rPr>
          <w:rFonts w:asciiTheme="minorHAnsi" w:eastAsiaTheme="minorEastAsia" w:hAnsiTheme="minorHAnsi" w:cstheme="minorBidi"/>
          <w:noProof/>
          <w:sz w:val="22"/>
          <w:szCs w:val="22"/>
          <w:lang w:eastAsia="en-GB"/>
        </w:rPr>
      </w:pPr>
      <w:r>
        <w:rPr>
          <w:noProof/>
        </w:rPr>
        <w:t>6.3.3.4.4.2.1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_Toc106632762 \h </w:instrText>
      </w:r>
      <w:r>
        <w:rPr>
          <w:noProof/>
        </w:rPr>
      </w:r>
      <w:r>
        <w:rPr>
          <w:noProof/>
        </w:rPr>
        <w:fldChar w:fldCharType="separate"/>
      </w:r>
      <w:r>
        <w:rPr>
          <w:noProof/>
        </w:rPr>
        <w:t>255</w:t>
      </w:r>
      <w:r>
        <w:rPr>
          <w:noProof/>
        </w:rPr>
        <w:fldChar w:fldCharType="end"/>
      </w:r>
    </w:p>
    <w:p w14:paraId="5ED39308" w14:textId="34270A28" w:rsidR="00ED495F" w:rsidRDefault="00ED495F">
      <w:pPr>
        <w:pStyle w:val="TOC7"/>
        <w:rPr>
          <w:rFonts w:asciiTheme="minorHAnsi" w:eastAsiaTheme="minorEastAsia" w:hAnsiTheme="minorHAnsi" w:cstheme="minorBidi"/>
          <w:noProof/>
          <w:sz w:val="22"/>
          <w:szCs w:val="22"/>
          <w:lang w:eastAsia="en-GB"/>
        </w:rPr>
      </w:pPr>
      <w:r>
        <w:rPr>
          <w:noProof/>
        </w:rPr>
        <w:t>6.3.3.4.4.2.2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_Toc106632763 \h </w:instrText>
      </w:r>
      <w:r>
        <w:rPr>
          <w:noProof/>
        </w:rPr>
      </w:r>
      <w:r>
        <w:rPr>
          <w:noProof/>
        </w:rPr>
        <w:fldChar w:fldCharType="separate"/>
      </w:r>
      <w:r>
        <w:rPr>
          <w:noProof/>
        </w:rPr>
        <w:t>255</w:t>
      </w:r>
      <w:r>
        <w:rPr>
          <w:noProof/>
        </w:rPr>
        <w:fldChar w:fldCharType="end"/>
      </w:r>
    </w:p>
    <w:p w14:paraId="75BC8CEB" w14:textId="1C3B06E0" w:rsidR="00ED495F" w:rsidRDefault="00ED495F">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_Toc106632764 \h </w:instrText>
      </w:r>
      <w:r>
        <w:rPr>
          <w:noProof/>
        </w:rPr>
      </w:r>
      <w:r>
        <w:rPr>
          <w:noProof/>
        </w:rPr>
        <w:fldChar w:fldCharType="separate"/>
      </w:r>
      <w:r>
        <w:rPr>
          <w:noProof/>
        </w:rPr>
        <w:t>257</w:t>
      </w:r>
      <w:r>
        <w:rPr>
          <w:noProof/>
        </w:rPr>
        <w:fldChar w:fldCharType="end"/>
      </w:r>
    </w:p>
    <w:p w14:paraId="5D770C9B" w14:textId="4930FB1C" w:rsidR="00ED495F" w:rsidRDefault="00ED495F">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_Toc106632765 \h </w:instrText>
      </w:r>
      <w:r>
        <w:rPr>
          <w:noProof/>
        </w:rPr>
      </w:r>
      <w:r>
        <w:rPr>
          <w:noProof/>
        </w:rPr>
        <w:fldChar w:fldCharType="separate"/>
      </w:r>
      <w:r>
        <w:rPr>
          <w:noProof/>
        </w:rPr>
        <w:t>257</w:t>
      </w:r>
      <w:r>
        <w:rPr>
          <w:noProof/>
        </w:rPr>
        <w:fldChar w:fldCharType="end"/>
      </w:r>
    </w:p>
    <w:p w14:paraId="3B2B6C41" w14:textId="77A4F791" w:rsidR="00ED495F" w:rsidRDefault="00ED495F">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_Toc106632766 \h </w:instrText>
      </w:r>
      <w:r>
        <w:rPr>
          <w:noProof/>
        </w:rPr>
      </w:r>
      <w:r>
        <w:rPr>
          <w:noProof/>
        </w:rPr>
        <w:fldChar w:fldCharType="separate"/>
      </w:r>
      <w:r>
        <w:rPr>
          <w:noProof/>
        </w:rPr>
        <w:t>257</w:t>
      </w:r>
      <w:r>
        <w:rPr>
          <w:noProof/>
        </w:rPr>
        <w:fldChar w:fldCharType="end"/>
      </w:r>
    </w:p>
    <w:p w14:paraId="0BE4BA34" w14:textId="3276A960" w:rsidR="00ED495F" w:rsidRDefault="00ED495F">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sidRPr="00C23B87">
        <w:rPr>
          <w:noProof/>
          <w:lang w:eastAsia="zh-CN"/>
        </w:rPr>
        <w:t>UE Reachability Info Notify</w:t>
      </w:r>
      <w:r>
        <w:rPr>
          <w:noProof/>
        </w:rPr>
        <w:tab/>
      </w:r>
      <w:r>
        <w:rPr>
          <w:noProof/>
        </w:rPr>
        <w:fldChar w:fldCharType="begin" w:fldLock="1"/>
      </w:r>
      <w:r>
        <w:rPr>
          <w:noProof/>
        </w:rPr>
        <w:instrText xml:space="preserve"> PAGEREF _Toc106632767 \h </w:instrText>
      </w:r>
      <w:r>
        <w:rPr>
          <w:noProof/>
        </w:rPr>
      </w:r>
      <w:r>
        <w:rPr>
          <w:noProof/>
        </w:rPr>
        <w:fldChar w:fldCharType="separate"/>
      </w:r>
      <w:r>
        <w:rPr>
          <w:noProof/>
        </w:rPr>
        <w:t>257</w:t>
      </w:r>
      <w:r>
        <w:rPr>
          <w:noProof/>
        </w:rPr>
        <w:fldChar w:fldCharType="end"/>
      </w:r>
    </w:p>
    <w:p w14:paraId="60C82665" w14:textId="0D12D617" w:rsidR="00ED495F" w:rsidRDefault="00ED495F">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_Toc106632768 \h </w:instrText>
      </w:r>
      <w:r>
        <w:rPr>
          <w:noProof/>
        </w:rPr>
      </w:r>
      <w:r>
        <w:rPr>
          <w:noProof/>
        </w:rPr>
        <w:fldChar w:fldCharType="separate"/>
      </w:r>
      <w:r>
        <w:rPr>
          <w:noProof/>
        </w:rPr>
        <w:t>257</w:t>
      </w:r>
      <w:r>
        <w:rPr>
          <w:noProof/>
        </w:rPr>
        <w:fldChar w:fldCharType="end"/>
      </w:r>
    </w:p>
    <w:p w14:paraId="7975D1CC" w14:textId="5FDA66BB" w:rsidR="00ED495F" w:rsidRDefault="00ED495F">
      <w:pPr>
        <w:pStyle w:val="TOC5"/>
        <w:rPr>
          <w:rFonts w:asciiTheme="minorHAnsi" w:eastAsiaTheme="minorEastAsia" w:hAnsiTheme="minorHAnsi" w:cstheme="minorBidi"/>
          <w:noProof/>
          <w:sz w:val="22"/>
          <w:szCs w:val="22"/>
          <w:lang w:eastAsia="en-GB"/>
        </w:rPr>
      </w:pPr>
      <w:r>
        <w:rPr>
          <w:noProof/>
        </w:rPr>
        <w:t>6.3.5.2.3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_Toc106632769 \h </w:instrText>
      </w:r>
      <w:r>
        <w:rPr>
          <w:noProof/>
        </w:rPr>
      </w:r>
      <w:r>
        <w:rPr>
          <w:noProof/>
        </w:rPr>
        <w:fldChar w:fldCharType="separate"/>
      </w:r>
      <w:r>
        <w:rPr>
          <w:noProof/>
        </w:rPr>
        <w:t>257</w:t>
      </w:r>
      <w:r>
        <w:rPr>
          <w:noProof/>
        </w:rPr>
        <w:fldChar w:fldCharType="end"/>
      </w:r>
    </w:p>
    <w:p w14:paraId="37FE6889" w14:textId="00394F59" w:rsidR="00ED495F" w:rsidRDefault="00ED495F">
      <w:pPr>
        <w:pStyle w:val="TOC6"/>
        <w:rPr>
          <w:rFonts w:asciiTheme="minorHAnsi" w:eastAsiaTheme="minorEastAsia" w:hAnsiTheme="minorHAnsi" w:cstheme="minorBidi"/>
          <w:noProof/>
          <w:sz w:val="22"/>
          <w:szCs w:val="22"/>
          <w:lang w:eastAsia="en-GB"/>
        </w:rPr>
      </w:pPr>
      <w:r>
        <w:rPr>
          <w:noProof/>
        </w:rPr>
        <w:t>6.3.5.2.3.1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_Toc106632770 \h </w:instrText>
      </w:r>
      <w:r>
        <w:rPr>
          <w:noProof/>
        </w:rPr>
      </w:r>
      <w:r>
        <w:rPr>
          <w:noProof/>
        </w:rPr>
        <w:fldChar w:fldCharType="separate"/>
      </w:r>
      <w:r>
        <w:rPr>
          <w:noProof/>
        </w:rPr>
        <w:t>257</w:t>
      </w:r>
      <w:r>
        <w:rPr>
          <w:noProof/>
        </w:rPr>
        <w:fldChar w:fldCharType="end"/>
      </w:r>
    </w:p>
    <w:p w14:paraId="35FD1920" w14:textId="189373BF" w:rsidR="00ED495F" w:rsidRDefault="00ED495F">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_Toc106632771 \h </w:instrText>
      </w:r>
      <w:r>
        <w:rPr>
          <w:noProof/>
        </w:rPr>
      </w:r>
      <w:r>
        <w:rPr>
          <w:noProof/>
        </w:rPr>
        <w:fldChar w:fldCharType="separate"/>
      </w:r>
      <w:r>
        <w:rPr>
          <w:noProof/>
        </w:rPr>
        <w:t>258</w:t>
      </w:r>
      <w:r>
        <w:rPr>
          <w:noProof/>
        </w:rPr>
        <w:fldChar w:fldCharType="end"/>
      </w:r>
    </w:p>
    <w:p w14:paraId="49B9B3CC" w14:textId="77BA511F" w:rsidR="00ED495F" w:rsidRDefault="00ED495F">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_Toc106632772 \h </w:instrText>
      </w:r>
      <w:r>
        <w:rPr>
          <w:noProof/>
        </w:rPr>
      </w:r>
      <w:r>
        <w:rPr>
          <w:noProof/>
        </w:rPr>
        <w:fldChar w:fldCharType="separate"/>
      </w:r>
      <w:r>
        <w:rPr>
          <w:noProof/>
        </w:rPr>
        <w:t>258</w:t>
      </w:r>
      <w:r>
        <w:rPr>
          <w:noProof/>
        </w:rPr>
        <w:fldChar w:fldCharType="end"/>
      </w:r>
    </w:p>
    <w:p w14:paraId="74336469" w14:textId="1FC8B197" w:rsidR="00ED495F" w:rsidRDefault="00ED495F">
      <w:pPr>
        <w:pStyle w:val="TOC4"/>
        <w:rPr>
          <w:rFonts w:asciiTheme="minorHAnsi" w:eastAsiaTheme="minorEastAsia" w:hAnsiTheme="minorHAnsi" w:cstheme="minorBidi"/>
          <w:noProof/>
          <w:sz w:val="22"/>
          <w:szCs w:val="22"/>
          <w:lang w:eastAsia="en-GB"/>
        </w:rPr>
      </w:pPr>
      <w:r w:rsidRPr="00C23B87">
        <w:rPr>
          <w:noProof/>
          <w:lang w:val="en-US"/>
        </w:rPr>
        <w:t>6.3.6.2</w:t>
      </w:r>
      <w:r>
        <w:rPr>
          <w:rFonts w:asciiTheme="minorHAnsi" w:eastAsiaTheme="minorEastAsia" w:hAnsiTheme="minorHAnsi" w:cstheme="minorBidi"/>
          <w:noProof/>
          <w:sz w:val="22"/>
          <w:szCs w:val="22"/>
          <w:lang w:eastAsia="en-GB"/>
        </w:rPr>
        <w:tab/>
      </w:r>
      <w:r w:rsidRPr="00C23B87">
        <w:rPr>
          <w:noProof/>
          <w:lang w:val="en-US"/>
        </w:rPr>
        <w:t>Structured data types</w:t>
      </w:r>
      <w:r>
        <w:rPr>
          <w:noProof/>
        </w:rPr>
        <w:tab/>
      </w:r>
      <w:r>
        <w:rPr>
          <w:noProof/>
        </w:rPr>
        <w:fldChar w:fldCharType="begin" w:fldLock="1"/>
      </w:r>
      <w:r>
        <w:rPr>
          <w:noProof/>
        </w:rPr>
        <w:instrText xml:space="preserve"> PAGEREF _Toc106632773 \h </w:instrText>
      </w:r>
      <w:r>
        <w:rPr>
          <w:noProof/>
        </w:rPr>
      </w:r>
      <w:r>
        <w:rPr>
          <w:noProof/>
        </w:rPr>
        <w:fldChar w:fldCharType="separate"/>
      </w:r>
      <w:r>
        <w:rPr>
          <w:noProof/>
        </w:rPr>
        <w:t>259</w:t>
      </w:r>
      <w:r>
        <w:rPr>
          <w:noProof/>
        </w:rPr>
        <w:fldChar w:fldCharType="end"/>
      </w:r>
    </w:p>
    <w:p w14:paraId="729FFF09" w14:textId="7518E954" w:rsidR="00ED495F" w:rsidRDefault="00ED495F">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_Toc106632774 \h </w:instrText>
      </w:r>
      <w:r>
        <w:rPr>
          <w:noProof/>
        </w:rPr>
      </w:r>
      <w:r>
        <w:rPr>
          <w:noProof/>
        </w:rPr>
        <w:fldChar w:fldCharType="separate"/>
      </w:r>
      <w:r>
        <w:rPr>
          <w:noProof/>
        </w:rPr>
        <w:t>259</w:t>
      </w:r>
      <w:r>
        <w:rPr>
          <w:noProof/>
        </w:rPr>
        <w:fldChar w:fldCharType="end"/>
      </w:r>
    </w:p>
    <w:p w14:paraId="7F07F5E0" w14:textId="579F999E" w:rsidR="00ED495F" w:rsidRDefault="00ED495F">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EnableUeReachabilityReqData</w:t>
      </w:r>
      <w:r>
        <w:rPr>
          <w:noProof/>
        </w:rPr>
        <w:tab/>
      </w:r>
      <w:r>
        <w:rPr>
          <w:noProof/>
        </w:rPr>
        <w:fldChar w:fldCharType="begin" w:fldLock="1"/>
      </w:r>
      <w:r>
        <w:rPr>
          <w:noProof/>
        </w:rPr>
        <w:instrText xml:space="preserve"> PAGEREF _Toc106632775 \h </w:instrText>
      </w:r>
      <w:r>
        <w:rPr>
          <w:noProof/>
        </w:rPr>
      </w:r>
      <w:r>
        <w:rPr>
          <w:noProof/>
        </w:rPr>
        <w:fldChar w:fldCharType="separate"/>
      </w:r>
      <w:r>
        <w:rPr>
          <w:noProof/>
        </w:rPr>
        <w:t>260</w:t>
      </w:r>
      <w:r>
        <w:rPr>
          <w:noProof/>
        </w:rPr>
        <w:fldChar w:fldCharType="end"/>
      </w:r>
    </w:p>
    <w:p w14:paraId="6F708B15" w14:textId="44F91C7E" w:rsidR="00ED495F" w:rsidRDefault="00ED495F">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EnableUeReachabilityRspData</w:t>
      </w:r>
      <w:r>
        <w:rPr>
          <w:noProof/>
        </w:rPr>
        <w:tab/>
      </w:r>
      <w:r>
        <w:rPr>
          <w:noProof/>
        </w:rPr>
        <w:fldChar w:fldCharType="begin" w:fldLock="1"/>
      </w:r>
      <w:r>
        <w:rPr>
          <w:noProof/>
        </w:rPr>
        <w:instrText xml:space="preserve"> PAGEREF _Toc106632776 \h </w:instrText>
      </w:r>
      <w:r>
        <w:rPr>
          <w:noProof/>
        </w:rPr>
      </w:r>
      <w:r>
        <w:rPr>
          <w:noProof/>
        </w:rPr>
        <w:fldChar w:fldCharType="separate"/>
      </w:r>
      <w:r>
        <w:rPr>
          <w:noProof/>
        </w:rPr>
        <w:t>260</w:t>
      </w:r>
      <w:r>
        <w:rPr>
          <w:noProof/>
        </w:rPr>
        <w:fldChar w:fldCharType="end"/>
      </w:r>
    </w:p>
    <w:p w14:paraId="4B949672" w14:textId="20F730B2" w:rsidR="00ED495F" w:rsidRDefault="00ED495F">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UeContextInfo</w:t>
      </w:r>
      <w:r>
        <w:rPr>
          <w:noProof/>
        </w:rPr>
        <w:tab/>
      </w:r>
      <w:r>
        <w:rPr>
          <w:noProof/>
        </w:rPr>
        <w:fldChar w:fldCharType="begin" w:fldLock="1"/>
      </w:r>
      <w:r>
        <w:rPr>
          <w:noProof/>
        </w:rPr>
        <w:instrText xml:space="preserve"> PAGEREF _Toc106632777 \h </w:instrText>
      </w:r>
      <w:r>
        <w:rPr>
          <w:noProof/>
        </w:rPr>
      </w:r>
      <w:r>
        <w:rPr>
          <w:noProof/>
        </w:rPr>
        <w:fldChar w:fldCharType="separate"/>
      </w:r>
      <w:r>
        <w:rPr>
          <w:noProof/>
        </w:rPr>
        <w:t>261</w:t>
      </w:r>
      <w:r>
        <w:rPr>
          <w:noProof/>
        </w:rPr>
        <w:fldChar w:fldCharType="end"/>
      </w:r>
    </w:p>
    <w:p w14:paraId="1E5C69F5" w14:textId="216FD2D9" w:rsidR="00ED495F" w:rsidRDefault="00ED495F">
      <w:pPr>
        <w:pStyle w:val="TOC5"/>
        <w:rPr>
          <w:rFonts w:asciiTheme="minorHAnsi" w:eastAsiaTheme="minorEastAsia" w:hAnsiTheme="minorHAnsi" w:cstheme="minorBidi"/>
          <w:noProof/>
          <w:sz w:val="22"/>
          <w:szCs w:val="22"/>
          <w:lang w:eastAsia="en-GB"/>
        </w:rPr>
      </w:pPr>
      <w:r>
        <w:rPr>
          <w:noProof/>
        </w:rPr>
        <w:t>6.3.6.2.</w:t>
      </w:r>
      <w:r>
        <w:rPr>
          <w:noProof/>
          <w:lang w:eastAsia="zh-CN"/>
        </w:rPr>
        <w:t>5</w:t>
      </w:r>
      <w:r>
        <w:rPr>
          <w:rFonts w:asciiTheme="minorHAnsi" w:eastAsiaTheme="minorEastAsia" w:hAnsiTheme="minorHAnsi" w:cstheme="minorBidi"/>
          <w:noProof/>
          <w:sz w:val="22"/>
          <w:szCs w:val="22"/>
          <w:lang w:eastAsia="en-GB"/>
        </w:rPr>
        <w:tab/>
      </w:r>
      <w:r>
        <w:rPr>
          <w:noProof/>
        </w:rPr>
        <w:t>Type: ProblemDetailsEnableUeReachability</w:t>
      </w:r>
      <w:r>
        <w:rPr>
          <w:noProof/>
        </w:rPr>
        <w:tab/>
      </w:r>
      <w:r>
        <w:rPr>
          <w:noProof/>
        </w:rPr>
        <w:fldChar w:fldCharType="begin" w:fldLock="1"/>
      </w:r>
      <w:r>
        <w:rPr>
          <w:noProof/>
        </w:rPr>
        <w:instrText xml:space="preserve"> PAGEREF _Toc106632778 \h </w:instrText>
      </w:r>
      <w:r>
        <w:rPr>
          <w:noProof/>
        </w:rPr>
      </w:r>
      <w:r>
        <w:rPr>
          <w:noProof/>
        </w:rPr>
        <w:fldChar w:fldCharType="separate"/>
      </w:r>
      <w:r>
        <w:rPr>
          <w:noProof/>
        </w:rPr>
        <w:t>261</w:t>
      </w:r>
      <w:r>
        <w:rPr>
          <w:noProof/>
        </w:rPr>
        <w:fldChar w:fldCharType="end"/>
      </w:r>
    </w:p>
    <w:p w14:paraId="5A59ADF9" w14:textId="7EC64F4B" w:rsidR="00ED495F" w:rsidRDefault="00ED495F">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AdditionInfoEnableUeReachability</w:t>
      </w:r>
      <w:r>
        <w:rPr>
          <w:noProof/>
        </w:rPr>
        <w:tab/>
      </w:r>
      <w:r>
        <w:rPr>
          <w:noProof/>
        </w:rPr>
        <w:fldChar w:fldCharType="begin" w:fldLock="1"/>
      </w:r>
      <w:r>
        <w:rPr>
          <w:noProof/>
        </w:rPr>
        <w:instrText xml:space="preserve"> PAGEREF _Toc106632779 \h </w:instrText>
      </w:r>
      <w:r>
        <w:rPr>
          <w:noProof/>
        </w:rPr>
      </w:r>
      <w:r>
        <w:rPr>
          <w:noProof/>
        </w:rPr>
        <w:fldChar w:fldCharType="separate"/>
      </w:r>
      <w:r>
        <w:rPr>
          <w:noProof/>
        </w:rPr>
        <w:t>261</w:t>
      </w:r>
      <w:r>
        <w:rPr>
          <w:noProof/>
        </w:rPr>
        <w:fldChar w:fldCharType="end"/>
      </w:r>
    </w:p>
    <w:p w14:paraId="3D741EB8" w14:textId="3792D5F0" w:rsidR="00ED495F" w:rsidRDefault="00ED495F">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EnableGroupReachabilityReqData</w:t>
      </w:r>
      <w:r>
        <w:rPr>
          <w:noProof/>
        </w:rPr>
        <w:tab/>
      </w:r>
      <w:r>
        <w:rPr>
          <w:noProof/>
        </w:rPr>
        <w:fldChar w:fldCharType="begin" w:fldLock="1"/>
      </w:r>
      <w:r>
        <w:rPr>
          <w:noProof/>
        </w:rPr>
        <w:instrText xml:space="preserve"> PAGEREF _Toc106632780 \h </w:instrText>
      </w:r>
      <w:r>
        <w:rPr>
          <w:noProof/>
        </w:rPr>
      </w:r>
      <w:r>
        <w:rPr>
          <w:noProof/>
        </w:rPr>
        <w:fldChar w:fldCharType="separate"/>
      </w:r>
      <w:r>
        <w:rPr>
          <w:noProof/>
        </w:rPr>
        <w:t>262</w:t>
      </w:r>
      <w:r>
        <w:rPr>
          <w:noProof/>
        </w:rPr>
        <w:fldChar w:fldCharType="end"/>
      </w:r>
    </w:p>
    <w:p w14:paraId="2ACB5CF3" w14:textId="519249DE" w:rsidR="00ED495F" w:rsidRDefault="00ED495F">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EnableGroupReachabilityRspData</w:t>
      </w:r>
      <w:r>
        <w:rPr>
          <w:noProof/>
        </w:rPr>
        <w:tab/>
      </w:r>
      <w:r>
        <w:rPr>
          <w:noProof/>
        </w:rPr>
        <w:fldChar w:fldCharType="begin" w:fldLock="1"/>
      </w:r>
      <w:r>
        <w:rPr>
          <w:noProof/>
        </w:rPr>
        <w:instrText xml:space="preserve"> PAGEREF _Toc106632781 \h </w:instrText>
      </w:r>
      <w:r>
        <w:rPr>
          <w:noProof/>
        </w:rPr>
      </w:r>
      <w:r>
        <w:rPr>
          <w:noProof/>
        </w:rPr>
        <w:fldChar w:fldCharType="separate"/>
      </w:r>
      <w:r>
        <w:rPr>
          <w:noProof/>
        </w:rPr>
        <w:t>262</w:t>
      </w:r>
      <w:r>
        <w:rPr>
          <w:noProof/>
        </w:rPr>
        <w:fldChar w:fldCharType="end"/>
      </w:r>
    </w:p>
    <w:p w14:paraId="56B9A387" w14:textId="79DE528A" w:rsidR="00ED495F" w:rsidRDefault="00ED495F">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_Toc106632782 \h </w:instrText>
      </w:r>
      <w:r>
        <w:rPr>
          <w:noProof/>
        </w:rPr>
      </w:r>
      <w:r>
        <w:rPr>
          <w:noProof/>
        </w:rPr>
        <w:fldChar w:fldCharType="separate"/>
      </w:r>
      <w:r>
        <w:rPr>
          <w:noProof/>
        </w:rPr>
        <w:t>262</w:t>
      </w:r>
      <w:r>
        <w:rPr>
          <w:noProof/>
        </w:rPr>
        <w:fldChar w:fldCharType="end"/>
      </w:r>
    </w:p>
    <w:p w14:paraId="2AC3564C" w14:textId="5531062E" w:rsidR="00ED495F" w:rsidRDefault="00ED495F">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ReachabilityNotificationData</w:t>
      </w:r>
      <w:r>
        <w:rPr>
          <w:noProof/>
        </w:rPr>
        <w:tab/>
      </w:r>
      <w:r>
        <w:rPr>
          <w:noProof/>
        </w:rPr>
        <w:fldChar w:fldCharType="begin" w:fldLock="1"/>
      </w:r>
      <w:r>
        <w:rPr>
          <w:noProof/>
        </w:rPr>
        <w:instrText xml:space="preserve"> PAGEREF _Toc106632783 \h </w:instrText>
      </w:r>
      <w:r>
        <w:rPr>
          <w:noProof/>
        </w:rPr>
      </w:r>
      <w:r>
        <w:rPr>
          <w:noProof/>
        </w:rPr>
        <w:fldChar w:fldCharType="separate"/>
      </w:r>
      <w:r>
        <w:rPr>
          <w:noProof/>
        </w:rPr>
        <w:t>262</w:t>
      </w:r>
      <w:r>
        <w:rPr>
          <w:noProof/>
        </w:rPr>
        <w:fldChar w:fldCharType="end"/>
      </w:r>
    </w:p>
    <w:p w14:paraId="22D27CCD" w14:textId="6F40E793" w:rsidR="00ED495F" w:rsidRDefault="00ED495F">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ReachableUeInfo</w:t>
      </w:r>
      <w:r>
        <w:rPr>
          <w:noProof/>
        </w:rPr>
        <w:tab/>
      </w:r>
      <w:r>
        <w:rPr>
          <w:noProof/>
        </w:rPr>
        <w:fldChar w:fldCharType="begin" w:fldLock="1"/>
      </w:r>
      <w:r>
        <w:rPr>
          <w:noProof/>
        </w:rPr>
        <w:instrText xml:space="preserve"> PAGEREF _Toc106632784 \h </w:instrText>
      </w:r>
      <w:r>
        <w:rPr>
          <w:noProof/>
        </w:rPr>
      </w:r>
      <w:r>
        <w:rPr>
          <w:noProof/>
        </w:rPr>
        <w:fldChar w:fldCharType="separate"/>
      </w:r>
      <w:r>
        <w:rPr>
          <w:noProof/>
        </w:rPr>
        <w:t>263</w:t>
      </w:r>
      <w:r>
        <w:rPr>
          <w:noProof/>
        </w:rPr>
        <w:fldChar w:fldCharType="end"/>
      </w:r>
    </w:p>
    <w:p w14:paraId="000A7A20" w14:textId="58CB0F4A" w:rsidR="00ED495F" w:rsidRDefault="00ED495F">
      <w:pPr>
        <w:pStyle w:val="TOC4"/>
        <w:rPr>
          <w:rFonts w:asciiTheme="minorHAnsi" w:eastAsiaTheme="minorEastAsia" w:hAnsiTheme="minorHAnsi" w:cstheme="minorBidi"/>
          <w:noProof/>
          <w:sz w:val="22"/>
          <w:szCs w:val="22"/>
          <w:lang w:eastAsia="en-GB"/>
        </w:rPr>
      </w:pPr>
      <w:r w:rsidRPr="00C23B87">
        <w:rPr>
          <w:noProof/>
          <w:lang w:val="en-US"/>
        </w:rPr>
        <w:t>6.3.6.3</w:t>
      </w:r>
      <w:r>
        <w:rPr>
          <w:rFonts w:asciiTheme="minorHAnsi" w:eastAsiaTheme="minorEastAsia" w:hAnsiTheme="minorHAnsi" w:cstheme="minorBidi"/>
          <w:noProof/>
          <w:sz w:val="22"/>
          <w:szCs w:val="22"/>
          <w:lang w:eastAsia="en-GB"/>
        </w:rPr>
        <w:tab/>
      </w:r>
      <w:r w:rsidRPr="00C23B87">
        <w:rPr>
          <w:noProof/>
          <w:lang w:val="en-US"/>
        </w:rPr>
        <w:t>Simple data types and enumerations</w:t>
      </w:r>
      <w:r>
        <w:rPr>
          <w:noProof/>
        </w:rPr>
        <w:tab/>
      </w:r>
      <w:r>
        <w:rPr>
          <w:noProof/>
        </w:rPr>
        <w:fldChar w:fldCharType="begin" w:fldLock="1"/>
      </w:r>
      <w:r>
        <w:rPr>
          <w:noProof/>
        </w:rPr>
        <w:instrText xml:space="preserve"> PAGEREF _Toc106632785 \h </w:instrText>
      </w:r>
      <w:r>
        <w:rPr>
          <w:noProof/>
        </w:rPr>
      </w:r>
      <w:r>
        <w:rPr>
          <w:noProof/>
        </w:rPr>
        <w:fldChar w:fldCharType="separate"/>
      </w:r>
      <w:r>
        <w:rPr>
          <w:noProof/>
        </w:rPr>
        <w:t>263</w:t>
      </w:r>
      <w:r>
        <w:rPr>
          <w:noProof/>
        </w:rPr>
        <w:fldChar w:fldCharType="end"/>
      </w:r>
    </w:p>
    <w:p w14:paraId="2CFBD333" w14:textId="1E8F2851" w:rsidR="00ED495F" w:rsidRDefault="00ED495F">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_Toc106632786 \h </w:instrText>
      </w:r>
      <w:r>
        <w:rPr>
          <w:noProof/>
        </w:rPr>
      </w:r>
      <w:r>
        <w:rPr>
          <w:noProof/>
        </w:rPr>
        <w:fldChar w:fldCharType="separate"/>
      </w:r>
      <w:r>
        <w:rPr>
          <w:noProof/>
        </w:rPr>
        <w:t>263</w:t>
      </w:r>
      <w:r>
        <w:rPr>
          <w:noProof/>
        </w:rPr>
        <w:fldChar w:fldCharType="end"/>
      </w:r>
    </w:p>
    <w:p w14:paraId="53E2207F" w14:textId="5128326B" w:rsidR="00ED495F" w:rsidRDefault="00ED495F">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_Toc106632787 \h </w:instrText>
      </w:r>
      <w:r>
        <w:rPr>
          <w:noProof/>
        </w:rPr>
      </w:r>
      <w:r>
        <w:rPr>
          <w:noProof/>
        </w:rPr>
        <w:fldChar w:fldCharType="separate"/>
      </w:r>
      <w:r>
        <w:rPr>
          <w:noProof/>
        </w:rPr>
        <w:t>263</w:t>
      </w:r>
      <w:r>
        <w:rPr>
          <w:noProof/>
        </w:rPr>
        <w:fldChar w:fldCharType="end"/>
      </w:r>
    </w:p>
    <w:p w14:paraId="25058EDE" w14:textId="71709C80" w:rsidR="00ED495F" w:rsidRDefault="00ED495F">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UeContextInfoClass</w:t>
      </w:r>
      <w:r>
        <w:rPr>
          <w:noProof/>
        </w:rPr>
        <w:tab/>
      </w:r>
      <w:r>
        <w:rPr>
          <w:noProof/>
        </w:rPr>
        <w:fldChar w:fldCharType="begin" w:fldLock="1"/>
      </w:r>
      <w:r>
        <w:rPr>
          <w:noProof/>
        </w:rPr>
        <w:instrText xml:space="preserve"> PAGEREF _Toc106632788 \h </w:instrText>
      </w:r>
      <w:r>
        <w:rPr>
          <w:noProof/>
        </w:rPr>
      </w:r>
      <w:r>
        <w:rPr>
          <w:noProof/>
        </w:rPr>
        <w:fldChar w:fldCharType="separate"/>
      </w:r>
      <w:r>
        <w:rPr>
          <w:noProof/>
        </w:rPr>
        <w:t>263</w:t>
      </w:r>
      <w:r>
        <w:rPr>
          <w:noProof/>
        </w:rPr>
        <w:fldChar w:fldCharType="end"/>
      </w:r>
    </w:p>
    <w:p w14:paraId="61468F3F" w14:textId="45BD44AF" w:rsidR="00ED495F" w:rsidRDefault="00ED495F">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_Toc106632789 \h </w:instrText>
      </w:r>
      <w:r>
        <w:rPr>
          <w:noProof/>
        </w:rPr>
      </w:r>
      <w:r>
        <w:rPr>
          <w:noProof/>
        </w:rPr>
        <w:fldChar w:fldCharType="separate"/>
      </w:r>
      <w:r>
        <w:rPr>
          <w:noProof/>
        </w:rPr>
        <w:t>263</w:t>
      </w:r>
      <w:r>
        <w:rPr>
          <w:noProof/>
        </w:rPr>
        <w:fldChar w:fldCharType="end"/>
      </w:r>
    </w:p>
    <w:p w14:paraId="6AF2515B" w14:textId="5130D330" w:rsidR="00ED495F" w:rsidRDefault="00ED495F">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_Toc106632790 \h </w:instrText>
      </w:r>
      <w:r>
        <w:rPr>
          <w:noProof/>
        </w:rPr>
      </w:r>
      <w:r>
        <w:rPr>
          <w:noProof/>
        </w:rPr>
        <w:fldChar w:fldCharType="separate"/>
      </w:r>
      <w:r>
        <w:rPr>
          <w:noProof/>
        </w:rPr>
        <w:t>263</w:t>
      </w:r>
      <w:r>
        <w:rPr>
          <w:noProof/>
        </w:rPr>
        <w:fldChar w:fldCharType="end"/>
      </w:r>
    </w:p>
    <w:p w14:paraId="6D27F85B" w14:textId="072808EE" w:rsidR="00ED495F" w:rsidRDefault="00ED495F">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_Toc106632791 \h </w:instrText>
      </w:r>
      <w:r>
        <w:rPr>
          <w:noProof/>
        </w:rPr>
      </w:r>
      <w:r>
        <w:rPr>
          <w:noProof/>
        </w:rPr>
        <w:fldChar w:fldCharType="separate"/>
      </w:r>
      <w:r>
        <w:rPr>
          <w:noProof/>
        </w:rPr>
        <w:t>263</w:t>
      </w:r>
      <w:r>
        <w:rPr>
          <w:noProof/>
        </w:rPr>
        <w:fldChar w:fldCharType="end"/>
      </w:r>
    </w:p>
    <w:p w14:paraId="316FB545" w14:textId="78BC8DD5" w:rsidR="00ED495F" w:rsidRDefault="00ED495F">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_Toc106632792 \h </w:instrText>
      </w:r>
      <w:r>
        <w:rPr>
          <w:noProof/>
        </w:rPr>
      </w:r>
      <w:r>
        <w:rPr>
          <w:noProof/>
        </w:rPr>
        <w:fldChar w:fldCharType="separate"/>
      </w:r>
      <w:r>
        <w:rPr>
          <w:noProof/>
        </w:rPr>
        <w:t>263</w:t>
      </w:r>
      <w:r>
        <w:rPr>
          <w:noProof/>
        </w:rPr>
        <w:fldChar w:fldCharType="end"/>
      </w:r>
    </w:p>
    <w:p w14:paraId="2589D56F" w14:textId="042CFF55" w:rsidR="00ED495F" w:rsidRDefault="00ED495F">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_Toc106632793 \h </w:instrText>
      </w:r>
      <w:r>
        <w:rPr>
          <w:noProof/>
        </w:rPr>
      </w:r>
      <w:r>
        <w:rPr>
          <w:noProof/>
        </w:rPr>
        <w:fldChar w:fldCharType="separate"/>
      </w:r>
      <w:r>
        <w:rPr>
          <w:noProof/>
        </w:rPr>
        <w:t>263</w:t>
      </w:r>
      <w:r>
        <w:rPr>
          <w:noProof/>
        </w:rPr>
        <w:fldChar w:fldCharType="end"/>
      </w:r>
    </w:p>
    <w:p w14:paraId="33CDD419" w14:textId="49B51BC4" w:rsidR="00ED495F" w:rsidRDefault="00ED495F">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_Toc106632794 \h </w:instrText>
      </w:r>
      <w:r>
        <w:rPr>
          <w:noProof/>
        </w:rPr>
      </w:r>
      <w:r>
        <w:rPr>
          <w:noProof/>
        </w:rPr>
        <w:fldChar w:fldCharType="separate"/>
      </w:r>
      <w:r>
        <w:rPr>
          <w:noProof/>
        </w:rPr>
        <w:t>264</w:t>
      </w:r>
      <w:r>
        <w:rPr>
          <w:noProof/>
        </w:rPr>
        <w:fldChar w:fldCharType="end"/>
      </w:r>
    </w:p>
    <w:p w14:paraId="7A4E9593" w14:textId="6E23EE83" w:rsidR="00ED495F" w:rsidRDefault="00ED495F">
      <w:pPr>
        <w:pStyle w:val="TOC3"/>
        <w:rPr>
          <w:rFonts w:asciiTheme="minorHAnsi" w:eastAsiaTheme="minorEastAsia" w:hAnsiTheme="minorHAnsi" w:cstheme="minorBidi"/>
          <w:noProof/>
          <w:sz w:val="22"/>
          <w:szCs w:val="22"/>
          <w:lang w:eastAsia="en-GB"/>
        </w:rPr>
      </w:pPr>
      <w:r w:rsidRPr="00C23B87">
        <w:rPr>
          <w:noProof/>
          <w:lang w:val="en-US"/>
        </w:rPr>
        <w:t>6.3.9</w:t>
      </w:r>
      <w:r>
        <w:rPr>
          <w:rFonts w:asciiTheme="minorHAnsi" w:eastAsiaTheme="minorEastAsia" w:hAnsiTheme="minorHAnsi" w:cstheme="minorBidi"/>
          <w:noProof/>
          <w:sz w:val="22"/>
          <w:szCs w:val="22"/>
          <w:lang w:eastAsia="en-GB"/>
        </w:rPr>
        <w:tab/>
      </w:r>
      <w:r w:rsidRPr="00C23B87">
        <w:rPr>
          <w:noProof/>
          <w:lang w:val="en-US"/>
        </w:rPr>
        <w:t>Security</w:t>
      </w:r>
      <w:r>
        <w:rPr>
          <w:noProof/>
        </w:rPr>
        <w:tab/>
      </w:r>
      <w:r>
        <w:rPr>
          <w:noProof/>
        </w:rPr>
        <w:fldChar w:fldCharType="begin" w:fldLock="1"/>
      </w:r>
      <w:r>
        <w:rPr>
          <w:noProof/>
        </w:rPr>
        <w:instrText xml:space="preserve"> PAGEREF _Toc106632795 \h </w:instrText>
      </w:r>
      <w:r>
        <w:rPr>
          <w:noProof/>
        </w:rPr>
      </w:r>
      <w:r>
        <w:rPr>
          <w:noProof/>
        </w:rPr>
        <w:fldChar w:fldCharType="separate"/>
      </w:r>
      <w:r>
        <w:rPr>
          <w:noProof/>
        </w:rPr>
        <w:t>265</w:t>
      </w:r>
      <w:r>
        <w:rPr>
          <w:noProof/>
        </w:rPr>
        <w:fldChar w:fldCharType="end"/>
      </w:r>
    </w:p>
    <w:p w14:paraId="33CD2815" w14:textId="16DB390D" w:rsidR="00ED495F" w:rsidRDefault="00ED495F">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_Toc106632796 \h </w:instrText>
      </w:r>
      <w:r>
        <w:rPr>
          <w:noProof/>
        </w:rPr>
      </w:r>
      <w:r>
        <w:rPr>
          <w:noProof/>
        </w:rPr>
        <w:fldChar w:fldCharType="separate"/>
      </w:r>
      <w:r>
        <w:rPr>
          <w:noProof/>
        </w:rPr>
        <w:t>265</w:t>
      </w:r>
      <w:r>
        <w:rPr>
          <w:noProof/>
        </w:rPr>
        <w:fldChar w:fldCharType="end"/>
      </w:r>
    </w:p>
    <w:p w14:paraId="608774E2" w14:textId="3CC96C05" w:rsidR="00ED495F" w:rsidRDefault="00ED495F">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Namf_Location Service API</w:t>
      </w:r>
      <w:r>
        <w:rPr>
          <w:noProof/>
        </w:rPr>
        <w:tab/>
      </w:r>
      <w:r>
        <w:rPr>
          <w:noProof/>
        </w:rPr>
        <w:fldChar w:fldCharType="begin" w:fldLock="1"/>
      </w:r>
      <w:r>
        <w:rPr>
          <w:noProof/>
        </w:rPr>
        <w:instrText xml:space="preserve"> PAGEREF _Toc106632797 \h </w:instrText>
      </w:r>
      <w:r>
        <w:rPr>
          <w:noProof/>
        </w:rPr>
      </w:r>
      <w:r>
        <w:rPr>
          <w:noProof/>
        </w:rPr>
        <w:fldChar w:fldCharType="separate"/>
      </w:r>
      <w:r>
        <w:rPr>
          <w:noProof/>
        </w:rPr>
        <w:t>266</w:t>
      </w:r>
      <w:r>
        <w:rPr>
          <w:noProof/>
        </w:rPr>
        <w:fldChar w:fldCharType="end"/>
      </w:r>
    </w:p>
    <w:p w14:paraId="479BF857" w14:textId="6FC9D384" w:rsidR="00ED495F" w:rsidRDefault="00ED495F">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_Toc106632798 \h </w:instrText>
      </w:r>
      <w:r>
        <w:rPr>
          <w:noProof/>
        </w:rPr>
      </w:r>
      <w:r>
        <w:rPr>
          <w:noProof/>
        </w:rPr>
        <w:fldChar w:fldCharType="separate"/>
      </w:r>
      <w:r>
        <w:rPr>
          <w:noProof/>
        </w:rPr>
        <w:t>266</w:t>
      </w:r>
      <w:r>
        <w:rPr>
          <w:noProof/>
        </w:rPr>
        <w:fldChar w:fldCharType="end"/>
      </w:r>
    </w:p>
    <w:p w14:paraId="4592ED35" w14:textId="330854BF" w:rsidR="00ED495F" w:rsidRDefault="00ED495F">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_Toc106632799 \h </w:instrText>
      </w:r>
      <w:r>
        <w:rPr>
          <w:noProof/>
        </w:rPr>
      </w:r>
      <w:r>
        <w:rPr>
          <w:noProof/>
        </w:rPr>
        <w:fldChar w:fldCharType="separate"/>
      </w:r>
      <w:r>
        <w:rPr>
          <w:noProof/>
        </w:rPr>
        <w:t>266</w:t>
      </w:r>
      <w:r>
        <w:rPr>
          <w:noProof/>
        </w:rPr>
        <w:fldChar w:fldCharType="end"/>
      </w:r>
    </w:p>
    <w:p w14:paraId="30A2EEA9" w14:textId="0572D45A" w:rsidR="00ED495F" w:rsidRDefault="00ED495F">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_Toc106632800 \h </w:instrText>
      </w:r>
      <w:r>
        <w:rPr>
          <w:noProof/>
        </w:rPr>
      </w:r>
      <w:r>
        <w:rPr>
          <w:noProof/>
        </w:rPr>
        <w:fldChar w:fldCharType="separate"/>
      </w:r>
      <w:r>
        <w:rPr>
          <w:noProof/>
        </w:rPr>
        <w:t>266</w:t>
      </w:r>
      <w:r>
        <w:rPr>
          <w:noProof/>
        </w:rPr>
        <w:fldChar w:fldCharType="end"/>
      </w:r>
    </w:p>
    <w:p w14:paraId="75AA8C27" w14:textId="3351D90F" w:rsidR="00ED495F" w:rsidRDefault="00ED495F">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_Toc106632801 \h </w:instrText>
      </w:r>
      <w:r>
        <w:rPr>
          <w:noProof/>
        </w:rPr>
      </w:r>
      <w:r>
        <w:rPr>
          <w:noProof/>
        </w:rPr>
        <w:fldChar w:fldCharType="separate"/>
      </w:r>
      <w:r>
        <w:rPr>
          <w:noProof/>
        </w:rPr>
        <w:t>266</w:t>
      </w:r>
      <w:r>
        <w:rPr>
          <w:noProof/>
        </w:rPr>
        <w:fldChar w:fldCharType="end"/>
      </w:r>
    </w:p>
    <w:p w14:paraId="2ACFAE4D" w14:textId="213A321F" w:rsidR="00ED495F" w:rsidRDefault="00ED495F">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_Toc106632802 \h </w:instrText>
      </w:r>
      <w:r>
        <w:rPr>
          <w:noProof/>
        </w:rPr>
      </w:r>
      <w:r>
        <w:rPr>
          <w:noProof/>
        </w:rPr>
        <w:fldChar w:fldCharType="separate"/>
      </w:r>
      <w:r>
        <w:rPr>
          <w:noProof/>
        </w:rPr>
        <w:t>266</w:t>
      </w:r>
      <w:r>
        <w:rPr>
          <w:noProof/>
        </w:rPr>
        <w:fldChar w:fldCharType="end"/>
      </w:r>
    </w:p>
    <w:p w14:paraId="7C5E9CCE" w14:textId="7C815701" w:rsidR="00ED495F" w:rsidRDefault="00ED495F">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_Toc106632803 \h </w:instrText>
      </w:r>
      <w:r>
        <w:rPr>
          <w:noProof/>
        </w:rPr>
      </w:r>
      <w:r>
        <w:rPr>
          <w:noProof/>
        </w:rPr>
        <w:fldChar w:fldCharType="separate"/>
      </w:r>
      <w:r>
        <w:rPr>
          <w:noProof/>
        </w:rPr>
        <w:t>266</w:t>
      </w:r>
      <w:r>
        <w:rPr>
          <w:noProof/>
        </w:rPr>
        <w:fldChar w:fldCharType="end"/>
      </w:r>
    </w:p>
    <w:p w14:paraId="54B28D0F" w14:textId="19829537" w:rsidR="00ED495F" w:rsidRDefault="00ED495F">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_Toc106632804 \h </w:instrText>
      </w:r>
      <w:r>
        <w:rPr>
          <w:noProof/>
        </w:rPr>
      </w:r>
      <w:r>
        <w:rPr>
          <w:noProof/>
        </w:rPr>
        <w:fldChar w:fldCharType="separate"/>
      </w:r>
      <w:r>
        <w:rPr>
          <w:noProof/>
        </w:rPr>
        <w:t>267</w:t>
      </w:r>
      <w:r>
        <w:rPr>
          <w:noProof/>
        </w:rPr>
        <w:fldChar w:fldCharType="end"/>
      </w:r>
    </w:p>
    <w:p w14:paraId="60DA6CF6" w14:textId="14A3C1D6" w:rsidR="00ED495F" w:rsidRDefault="00ED495F">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_Toc106632805 \h </w:instrText>
      </w:r>
      <w:r>
        <w:rPr>
          <w:noProof/>
        </w:rPr>
      </w:r>
      <w:r>
        <w:rPr>
          <w:noProof/>
        </w:rPr>
        <w:fldChar w:fldCharType="separate"/>
      </w:r>
      <w:r>
        <w:rPr>
          <w:noProof/>
        </w:rPr>
        <w:t>267</w:t>
      </w:r>
      <w:r>
        <w:rPr>
          <w:noProof/>
        </w:rPr>
        <w:fldChar w:fldCharType="end"/>
      </w:r>
    </w:p>
    <w:p w14:paraId="36930484" w14:textId="68FA1444" w:rsidR="00ED495F" w:rsidRDefault="00ED495F">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_Toc106632806 \h </w:instrText>
      </w:r>
      <w:r>
        <w:rPr>
          <w:noProof/>
        </w:rPr>
      </w:r>
      <w:r>
        <w:rPr>
          <w:noProof/>
        </w:rPr>
        <w:fldChar w:fldCharType="separate"/>
      </w:r>
      <w:r>
        <w:rPr>
          <w:noProof/>
        </w:rPr>
        <w:t>267</w:t>
      </w:r>
      <w:r>
        <w:rPr>
          <w:noProof/>
        </w:rPr>
        <w:fldChar w:fldCharType="end"/>
      </w:r>
    </w:p>
    <w:p w14:paraId="41210C0D" w14:textId="06719118" w:rsidR="00ED495F" w:rsidRDefault="00ED495F">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_Toc106632807 \h </w:instrText>
      </w:r>
      <w:r>
        <w:rPr>
          <w:noProof/>
        </w:rPr>
      </w:r>
      <w:r>
        <w:rPr>
          <w:noProof/>
        </w:rPr>
        <w:fldChar w:fldCharType="separate"/>
      </w:r>
      <w:r>
        <w:rPr>
          <w:noProof/>
        </w:rPr>
        <w:t>267</w:t>
      </w:r>
      <w:r>
        <w:rPr>
          <w:noProof/>
        </w:rPr>
        <w:fldChar w:fldCharType="end"/>
      </w:r>
    </w:p>
    <w:p w14:paraId="2BD82F3B" w14:textId="6F5A8464" w:rsidR="00ED495F" w:rsidRDefault="00ED495F">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_Toc106632808 \h </w:instrText>
      </w:r>
      <w:r>
        <w:rPr>
          <w:noProof/>
        </w:rPr>
      </w:r>
      <w:r>
        <w:rPr>
          <w:noProof/>
        </w:rPr>
        <w:fldChar w:fldCharType="separate"/>
      </w:r>
      <w:r>
        <w:rPr>
          <w:noProof/>
        </w:rPr>
        <w:t>267</w:t>
      </w:r>
      <w:r>
        <w:rPr>
          <w:noProof/>
        </w:rPr>
        <w:fldChar w:fldCharType="end"/>
      </w:r>
    </w:p>
    <w:p w14:paraId="1F98C27A" w14:textId="56B528A8" w:rsidR="00ED495F" w:rsidRDefault="00ED495F">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_Toc106632809 \h </w:instrText>
      </w:r>
      <w:r>
        <w:rPr>
          <w:noProof/>
        </w:rPr>
      </w:r>
      <w:r>
        <w:rPr>
          <w:noProof/>
        </w:rPr>
        <w:fldChar w:fldCharType="separate"/>
      </w:r>
      <w:r>
        <w:rPr>
          <w:noProof/>
        </w:rPr>
        <w:t>267</w:t>
      </w:r>
      <w:r>
        <w:rPr>
          <w:noProof/>
        </w:rPr>
        <w:fldChar w:fldCharType="end"/>
      </w:r>
    </w:p>
    <w:p w14:paraId="42698635" w14:textId="1ADBE528" w:rsidR="00ED495F" w:rsidRDefault="00ED495F">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_Toc106632810 \h </w:instrText>
      </w:r>
      <w:r>
        <w:rPr>
          <w:noProof/>
        </w:rPr>
      </w:r>
      <w:r>
        <w:rPr>
          <w:noProof/>
        </w:rPr>
        <w:fldChar w:fldCharType="separate"/>
      </w:r>
      <w:r>
        <w:rPr>
          <w:noProof/>
        </w:rPr>
        <w:t>268</w:t>
      </w:r>
      <w:r>
        <w:rPr>
          <w:noProof/>
        </w:rPr>
        <w:fldChar w:fldCharType="end"/>
      </w:r>
    </w:p>
    <w:p w14:paraId="654E6875" w14:textId="15667EC7" w:rsidR="00ED495F" w:rsidRDefault="00ED495F">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_Toc106632811 \h </w:instrText>
      </w:r>
      <w:r>
        <w:rPr>
          <w:noProof/>
        </w:rPr>
      </w:r>
      <w:r>
        <w:rPr>
          <w:noProof/>
        </w:rPr>
        <w:fldChar w:fldCharType="separate"/>
      </w:r>
      <w:r>
        <w:rPr>
          <w:noProof/>
        </w:rPr>
        <w:t>268</w:t>
      </w:r>
      <w:r>
        <w:rPr>
          <w:noProof/>
        </w:rPr>
        <w:fldChar w:fldCharType="end"/>
      </w:r>
    </w:p>
    <w:p w14:paraId="0C0A3C1B" w14:textId="466D8D12" w:rsidR="00ED495F" w:rsidRDefault="00ED495F">
      <w:pPr>
        <w:pStyle w:val="TOC5"/>
        <w:rPr>
          <w:rFonts w:asciiTheme="minorHAnsi" w:eastAsiaTheme="minorEastAsia" w:hAnsiTheme="minorHAnsi" w:cstheme="minorBidi"/>
          <w:noProof/>
          <w:sz w:val="22"/>
          <w:szCs w:val="22"/>
          <w:lang w:eastAsia="en-GB"/>
        </w:rPr>
      </w:pPr>
      <w:r>
        <w:rPr>
          <w:noProof/>
        </w:rPr>
        <w:t>6.4.3.2.4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_Toc106632812 \h </w:instrText>
      </w:r>
      <w:r>
        <w:rPr>
          <w:noProof/>
        </w:rPr>
      </w:r>
      <w:r>
        <w:rPr>
          <w:noProof/>
        </w:rPr>
        <w:fldChar w:fldCharType="separate"/>
      </w:r>
      <w:r>
        <w:rPr>
          <w:noProof/>
        </w:rPr>
        <w:t>268</w:t>
      </w:r>
      <w:r>
        <w:rPr>
          <w:noProof/>
        </w:rPr>
        <w:fldChar w:fldCharType="end"/>
      </w:r>
    </w:p>
    <w:p w14:paraId="7FB084FD" w14:textId="2D759D56" w:rsidR="00ED495F" w:rsidRDefault="00ED495F">
      <w:pPr>
        <w:pStyle w:val="TOC6"/>
        <w:rPr>
          <w:rFonts w:asciiTheme="minorHAnsi" w:eastAsiaTheme="minorEastAsia" w:hAnsiTheme="minorHAnsi" w:cstheme="minorBidi"/>
          <w:noProof/>
          <w:sz w:val="22"/>
          <w:szCs w:val="22"/>
          <w:lang w:eastAsia="en-GB"/>
        </w:rPr>
      </w:pPr>
      <w:r>
        <w:rPr>
          <w:noProof/>
        </w:rPr>
        <w:t>6.4.3.2.4.1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_Toc106632813 \h </w:instrText>
      </w:r>
      <w:r>
        <w:rPr>
          <w:noProof/>
        </w:rPr>
      </w:r>
      <w:r>
        <w:rPr>
          <w:noProof/>
        </w:rPr>
        <w:fldChar w:fldCharType="separate"/>
      </w:r>
      <w:r>
        <w:rPr>
          <w:noProof/>
        </w:rPr>
        <w:t>268</w:t>
      </w:r>
      <w:r>
        <w:rPr>
          <w:noProof/>
        </w:rPr>
        <w:fldChar w:fldCharType="end"/>
      </w:r>
    </w:p>
    <w:p w14:paraId="31EACC0E" w14:textId="366EE251" w:rsidR="00ED495F" w:rsidRDefault="00ED495F">
      <w:pPr>
        <w:pStyle w:val="TOC6"/>
        <w:rPr>
          <w:rFonts w:asciiTheme="minorHAnsi" w:eastAsiaTheme="minorEastAsia" w:hAnsiTheme="minorHAnsi" w:cstheme="minorBidi"/>
          <w:noProof/>
          <w:sz w:val="22"/>
          <w:szCs w:val="22"/>
          <w:lang w:eastAsia="en-GB"/>
        </w:rPr>
      </w:pPr>
      <w:r>
        <w:rPr>
          <w:noProof/>
        </w:rPr>
        <w:t>6.4.3.2.4.2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_Toc106632814 \h </w:instrText>
      </w:r>
      <w:r>
        <w:rPr>
          <w:noProof/>
        </w:rPr>
      </w:r>
      <w:r>
        <w:rPr>
          <w:noProof/>
        </w:rPr>
        <w:fldChar w:fldCharType="separate"/>
      </w:r>
      <w:r>
        <w:rPr>
          <w:noProof/>
        </w:rPr>
        <w:t>268</w:t>
      </w:r>
      <w:r>
        <w:rPr>
          <w:noProof/>
        </w:rPr>
        <w:fldChar w:fldCharType="end"/>
      </w:r>
    </w:p>
    <w:p w14:paraId="17A30F87" w14:textId="18B241C5" w:rsidR="00ED495F" w:rsidRDefault="00ED495F">
      <w:pPr>
        <w:pStyle w:val="TOC7"/>
        <w:rPr>
          <w:rFonts w:asciiTheme="minorHAnsi" w:eastAsiaTheme="minorEastAsia" w:hAnsiTheme="minorHAnsi" w:cstheme="minorBidi"/>
          <w:noProof/>
          <w:sz w:val="22"/>
          <w:szCs w:val="22"/>
          <w:lang w:eastAsia="en-GB"/>
        </w:rPr>
      </w:pPr>
      <w:r>
        <w:rPr>
          <w:noProof/>
        </w:rPr>
        <w:t>6.4.3.2.4.2.1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_Toc106632815 \h </w:instrText>
      </w:r>
      <w:r>
        <w:rPr>
          <w:noProof/>
        </w:rPr>
      </w:r>
      <w:r>
        <w:rPr>
          <w:noProof/>
        </w:rPr>
        <w:fldChar w:fldCharType="separate"/>
      </w:r>
      <w:r>
        <w:rPr>
          <w:noProof/>
        </w:rPr>
        <w:t>268</w:t>
      </w:r>
      <w:r>
        <w:rPr>
          <w:noProof/>
        </w:rPr>
        <w:fldChar w:fldCharType="end"/>
      </w:r>
    </w:p>
    <w:p w14:paraId="65976ABC" w14:textId="14F0CBF8" w:rsidR="00ED495F" w:rsidRDefault="00ED495F">
      <w:pPr>
        <w:pStyle w:val="TOC7"/>
        <w:rPr>
          <w:rFonts w:asciiTheme="minorHAnsi" w:eastAsiaTheme="minorEastAsia" w:hAnsiTheme="minorHAnsi" w:cstheme="minorBidi"/>
          <w:noProof/>
          <w:sz w:val="22"/>
          <w:szCs w:val="22"/>
          <w:lang w:eastAsia="en-GB"/>
        </w:rPr>
      </w:pPr>
      <w:r>
        <w:rPr>
          <w:noProof/>
        </w:rPr>
        <w:t>6.4.3.2.4.2.2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_Toc106632816 \h </w:instrText>
      </w:r>
      <w:r>
        <w:rPr>
          <w:noProof/>
        </w:rPr>
      </w:r>
      <w:r>
        <w:rPr>
          <w:noProof/>
        </w:rPr>
        <w:fldChar w:fldCharType="separate"/>
      </w:r>
      <w:r>
        <w:rPr>
          <w:noProof/>
        </w:rPr>
        <w:t>268</w:t>
      </w:r>
      <w:r>
        <w:rPr>
          <w:noProof/>
        </w:rPr>
        <w:fldChar w:fldCharType="end"/>
      </w:r>
    </w:p>
    <w:p w14:paraId="7CE68D14" w14:textId="03087FB9" w:rsidR="00ED495F" w:rsidRDefault="00ED495F">
      <w:pPr>
        <w:pStyle w:val="TOC6"/>
        <w:rPr>
          <w:rFonts w:asciiTheme="minorHAnsi" w:eastAsiaTheme="minorEastAsia" w:hAnsiTheme="minorHAnsi" w:cstheme="minorBidi"/>
          <w:noProof/>
          <w:sz w:val="22"/>
          <w:szCs w:val="22"/>
          <w:lang w:eastAsia="en-GB"/>
        </w:rPr>
      </w:pPr>
      <w:r>
        <w:rPr>
          <w:noProof/>
        </w:rPr>
        <w:t>6.4.3.2.4.3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_Toc106632817 \h </w:instrText>
      </w:r>
      <w:r>
        <w:rPr>
          <w:noProof/>
        </w:rPr>
      </w:r>
      <w:r>
        <w:rPr>
          <w:noProof/>
        </w:rPr>
        <w:fldChar w:fldCharType="separate"/>
      </w:r>
      <w:r>
        <w:rPr>
          <w:noProof/>
        </w:rPr>
        <w:t>270</w:t>
      </w:r>
      <w:r>
        <w:rPr>
          <w:noProof/>
        </w:rPr>
        <w:fldChar w:fldCharType="end"/>
      </w:r>
    </w:p>
    <w:p w14:paraId="33BF2FDA" w14:textId="37FF3D56" w:rsidR="00ED495F" w:rsidRDefault="00ED495F">
      <w:pPr>
        <w:pStyle w:val="TOC7"/>
        <w:rPr>
          <w:rFonts w:asciiTheme="minorHAnsi" w:eastAsiaTheme="minorEastAsia" w:hAnsiTheme="minorHAnsi" w:cstheme="minorBidi"/>
          <w:noProof/>
          <w:sz w:val="22"/>
          <w:szCs w:val="22"/>
          <w:lang w:eastAsia="en-GB"/>
        </w:rPr>
      </w:pPr>
      <w:r>
        <w:rPr>
          <w:noProof/>
        </w:rPr>
        <w:t>6.4.3.2.4.3.1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_Toc106632818 \h </w:instrText>
      </w:r>
      <w:r>
        <w:rPr>
          <w:noProof/>
        </w:rPr>
      </w:r>
      <w:r>
        <w:rPr>
          <w:noProof/>
        </w:rPr>
        <w:fldChar w:fldCharType="separate"/>
      </w:r>
      <w:r>
        <w:rPr>
          <w:noProof/>
        </w:rPr>
        <w:t>270</w:t>
      </w:r>
      <w:r>
        <w:rPr>
          <w:noProof/>
        </w:rPr>
        <w:fldChar w:fldCharType="end"/>
      </w:r>
    </w:p>
    <w:p w14:paraId="489B9423" w14:textId="118EE8C8" w:rsidR="00ED495F" w:rsidRDefault="00ED495F">
      <w:pPr>
        <w:pStyle w:val="TOC7"/>
        <w:rPr>
          <w:rFonts w:asciiTheme="minorHAnsi" w:eastAsiaTheme="minorEastAsia" w:hAnsiTheme="minorHAnsi" w:cstheme="minorBidi"/>
          <w:noProof/>
          <w:sz w:val="22"/>
          <w:szCs w:val="22"/>
          <w:lang w:eastAsia="en-GB"/>
        </w:rPr>
      </w:pPr>
      <w:r>
        <w:rPr>
          <w:noProof/>
        </w:rPr>
        <w:t>6.4.3.2.4.3.2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_Toc106632819 \h </w:instrText>
      </w:r>
      <w:r>
        <w:rPr>
          <w:noProof/>
        </w:rPr>
      </w:r>
      <w:r>
        <w:rPr>
          <w:noProof/>
        </w:rPr>
        <w:fldChar w:fldCharType="separate"/>
      </w:r>
      <w:r>
        <w:rPr>
          <w:noProof/>
        </w:rPr>
        <w:t>270</w:t>
      </w:r>
      <w:r>
        <w:rPr>
          <w:noProof/>
        </w:rPr>
        <w:fldChar w:fldCharType="end"/>
      </w:r>
    </w:p>
    <w:p w14:paraId="138EE9AB" w14:textId="44EACEA0" w:rsidR="00ED495F" w:rsidRDefault="00ED495F">
      <w:pPr>
        <w:pStyle w:val="TOC6"/>
        <w:rPr>
          <w:rFonts w:asciiTheme="minorHAnsi" w:eastAsiaTheme="minorEastAsia" w:hAnsiTheme="minorHAnsi" w:cstheme="minorBidi"/>
          <w:noProof/>
          <w:sz w:val="22"/>
          <w:szCs w:val="22"/>
          <w:lang w:eastAsia="en-GB"/>
        </w:rPr>
      </w:pPr>
      <w:r>
        <w:rPr>
          <w:noProof/>
        </w:rPr>
        <w:t>6.4.3.2.4.4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_Toc106632820 \h </w:instrText>
      </w:r>
      <w:r>
        <w:rPr>
          <w:noProof/>
        </w:rPr>
      </w:r>
      <w:r>
        <w:rPr>
          <w:noProof/>
        </w:rPr>
        <w:fldChar w:fldCharType="separate"/>
      </w:r>
      <w:r>
        <w:rPr>
          <w:noProof/>
        </w:rPr>
        <w:t>271</w:t>
      </w:r>
      <w:r>
        <w:rPr>
          <w:noProof/>
        </w:rPr>
        <w:fldChar w:fldCharType="end"/>
      </w:r>
    </w:p>
    <w:p w14:paraId="6CA70EA0" w14:textId="38862B27" w:rsidR="00ED495F" w:rsidRDefault="00ED495F">
      <w:pPr>
        <w:pStyle w:val="TOC7"/>
        <w:rPr>
          <w:rFonts w:asciiTheme="minorHAnsi" w:eastAsiaTheme="minorEastAsia" w:hAnsiTheme="minorHAnsi" w:cstheme="minorBidi"/>
          <w:noProof/>
          <w:sz w:val="22"/>
          <w:szCs w:val="22"/>
          <w:lang w:eastAsia="en-GB"/>
        </w:rPr>
      </w:pPr>
      <w:r>
        <w:rPr>
          <w:noProof/>
        </w:rPr>
        <w:t>6.4.3.2.4.4.1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_Toc106632821 \h </w:instrText>
      </w:r>
      <w:r>
        <w:rPr>
          <w:noProof/>
        </w:rPr>
      </w:r>
      <w:r>
        <w:rPr>
          <w:noProof/>
        </w:rPr>
        <w:fldChar w:fldCharType="separate"/>
      </w:r>
      <w:r>
        <w:rPr>
          <w:noProof/>
        </w:rPr>
        <w:t>271</w:t>
      </w:r>
      <w:r>
        <w:rPr>
          <w:noProof/>
        </w:rPr>
        <w:fldChar w:fldCharType="end"/>
      </w:r>
    </w:p>
    <w:p w14:paraId="5FE8F13B" w14:textId="0A27458D" w:rsidR="00ED495F" w:rsidRDefault="00ED495F">
      <w:pPr>
        <w:pStyle w:val="TOC7"/>
        <w:rPr>
          <w:rFonts w:asciiTheme="minorHAnsi" w:eastAsiaTheme="minorEastAsia" w:hAnsiTheme="minorHAnsi" w:cstheme="minorBidi"/>
          <w:noProof/>
          <w:sz w:val="22"/>
          <w:szCs w:val="22"/>
          <w:lang w:eastAsia="en-GB"/>
        </w:rPr>
      </w:pPr>
      <w:r>
        <w:rPr>
          <w:noProof/>
        </w:rPr>
        <w:lastRenderedPageBreak/>
        <w:t>6.4.3.2.4.4.2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_Toc106632822 \h </w:instrText>
      </w:r>
      <w:r>
        <w:rPr>
          <w:noProof/>
        </w:rPr>
      </w:r>
      <w:r>
        <w:rPr>
          <w:noProof/>
        </w:rPr>
        <w:fldChar w:fldCharType="separate"/>
      </w:r>
      <w:r>
        <w:rPr>
          <w:noProof/>
        </w:rPr>
        <w:t>272</w:t>
      </w:r>
      <w:r>
        <w:rPr>
          <w:noProof/>
        </w:rPr>
        <w:fldChar w:fldCharType="end"/>
      </w:r>
    </w:p>
    <w:p w14:paraId="067B4DDD" w14:textId="0B42B4EE" w:rsidR="00ED495F" w:rsidRDefault="00ED495F">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_Toc106632823 \h </w:instrText>
      </w:r>
      <w:r>
        <w:rPr>
          <w:noProof/>
        </w:rPr>
      </w:r>
      <w:r>
        <w:rPr>
          <w:noProof/>
        </w:rPr>
        <w:fldChar w:fldCharType="separate"/>
      </w:r>
      <w:r>
        <w:rPr>
          <w:noProof/>
        </w:rPr>
        <w:t>273</w:t>
      </w:r>
      <w:r>
        <w:rPr>
          <w:noProof/>
        </w:rPr>
        <w:fldChar w:fldCharType="end"/>
      </w:r>
    </w:p>
    <w:p w14:paraId="4366BA34" w14:textId="5F3204A7" w:rsidR="00ED495F" w:rsidRDefault="00ED495F">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_Toc106632824 \h </w:instrText>
      </w:r>
      <w:r>
        <w:rPr>
          <w:noProof/>
        </w:rPr>
      </w:r>
      <w:r>
        <w:rPr>
          <w:noProof/>
        </w:rPr>
        <w:fldChar w:fldCharType="separate"/>
      </w:r>
      <w:r>
        <w:rPr>
          <w:noProof/>
        </w:rPr>
        <w:t>273</w:t>
      </w:r>
      <w:r>
        <w:rPr>
          <w:noProof/>
        </w:rPr>
        <w:fldChar w:fldCharType="end"/>
      </w:r>
    </w:p>
    <w:p w14:paraId="57022917" w14:textId="3FD7979E" w:rsidR="00ED495F" w:rsidRDefault="00ED495F">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_Toc106632825 \h </w:instrText>
      </w:r>
      <w:r>
        <w:rPr>
          <w:noProof/>
        </w:rPr>
      </w:r>
      <w:r>
        <w:rPr>
          <w:noProof/>
        </w:rPr>
        <w:fldChar w:fldCharType="separate"/>
      </w:r>
      <w:r>
        <w:rPr>
          <w:noProof/>
        </w:rPr>
        <w:t>273</w:t>
      </w:r>
      <w:r>
        <w:rPr>
          <w:noProof/>
        </w:rPr>
        <w:fldChar w:fldCharType="end"/>
      </w:r>
    </w:p>
    <w:p w14:paraId="08EF4D25" w14:textId="608E2C16" w:rsidR="00ED495F" w:rsidRDefault="00ED495F">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Notify</w:t>
      </w:r>
      <w:r>
        <w:rPr>
          <w:noProof/>
        </w:rPr>
        <w:tab/>
      </w:r>
      <w:r>
        <w:rPr>
          <w:noProof/>
        </w:rPr>
        <w:fldChar w:fldCharType="begin" w:fldLock="1"/>
      </w:r>
      <w:r>
        <w:rPr>
          <w:noProof/>
        </w:rPr>
        <w:instrText xml:space="preserve"> PAGEREF _Toc106632826 \h </w:instrText>
      </w:r>
      <w:r>
        <w:rPr>
          <w:noProof/>
        </w:rPr>
      </w:r>
      <w:r>
        <w:rPr>
          <w:noProof/>
        </w:rPr>
        <w:fldChar w:fldCharType="separate"/>
      </w:r>
      <w:r>
        <w:rPr>
          <w:noProof/>
        </w:rPr>
        <w:t>273</w:t>
      </w:r>
      <w:r>
        <w:rPr>
          <w:noProof/>
        </w:rPr>
        <w:fldChar w:fldCharType="end"/>
      </w:r>
    </w:p>
    <w:p w14:paraId="5F6F4C99" w14:textId="7B98BEA2" w:rsidR="00ED495F" w:rsidRDefault="00ED495F">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_Toc106632827 \h </w:instrText>
      </w:r>
      <w:r>
        <w:rPr>
          <w:noProof/>
        </w:rPr>
      </w:r>
      <w:r>
        <w:rPr>
          <w:noProof/>
        </w:rPr>
        <w:fldChar w:fldCharType="separate"/>
      </w:r>
      <w:r>
        <w:rPr>
          <w:noProof/>
        </w:rPr>
        <w:t>273</w:t>
      </w:r>
      <w:r>
        <w:rPr>
          <w:noProof/>
        </w:rPr>
        <w:fldChar w:fldCharType="end"/>
      </w:r>
    </w:p>
    <w:p w14:paraId="4BDA6059" w14:textId="22224C0D" w:rsidR="00ED495F" w:rsidRDefault="00ED495F">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_Toc106632828 \h </w:instrText>
      </w:r>
      <w:r>
        <w:rPr>
          <w:noProof/>
        </w:rPr>
      </w:r>
      <w:r>
        <w:rPr>
          <w:noProof/>
        </w:rPr>
        <w:fldChar w:fldCharType="separate"/>
      </w:r>
      <w:r>
        <w:rPr>
          <w:noProof/>
        </w:rPr>
        <w:t>273</w:t>
      </w:r>
      <w:r>
        <w:rPr>
          <w:noProof/>
        </w:rPr>
        <w:fldChar w:fldCharType="end"/>
      </w:r>
    </w:p>
    <w:p w14:paraId="13AF1D36" w14:textId="3CB14775" w:rsidR="00ED495F" w:rsidRDefault="00ED495F">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_Toc106632829 \h </w:instrText>
      </w:r>
      <w:r>
        <w:rPr>
          <w:noProof/>
        </w:rPr>
      </w:r>
      <w:r>
        <w:rPr>
          <w:noProof/>
        </w:rPr>
        <w:fldChar w:fldCharType="separate"/>
      </w:r>
      <w:r>
        <w:rPr>
          <w:noProof/>
        </w:rPr>
        <w:t>273</w:t>
      </w:r>
      <w:r>
        <w:rPr>
          <w:noProof/>
        </w:rPr>
        <w:fldChar w:fldCharType="end"/>
      </w:r>
    </w:p>
    <w:p w14:paraId="40006327" w14:textId="23AE5B9F" w:rsidR="00ED495F" w:rsidRDefault="00ED495F">
      <w:pPr>
        <w:pStyle w:val="TOC6"/>
        <w:rPr>
          <w:rFonts w:asciiTheme="minorHAnsi" w:eastAsiaTheme="minorEastAsia" w:hAnsiTheme="minorHAnsi" w:cstheme="minorBidi"/>
          <w:noProof/>
          <w:sz w:val="22"/>
          <w:szCs w:val="22"/>
          <w:lang w:eastAsia="en-GB"/>
        </w:rPr>
      </w:pPr>
      <w:r>
        <w:rPr>
          <w:noProof/>
        </w:rPr>
        <w:t>6.4.5.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_Toc106632830 \h </w:instrText>
      </w:r>
      <w:r>
        <w:rPr>
          <w:noProof/>
        </w:rPr>
      </w:r>
      <w:r>
        <w:rPr>
          <w:noProof/>
        </w:rPr>
        <w:fldChar w:fldCharType="separate"/>
      </w:r>
      <w:r>
        <w:rPr>
          <w:noProof/>
        </w:rPr>
        <w:t>273</w:t>
      </w:r>
      <w:r>
        <w:rPr>
          <w:noProof/>
        </w:rPr>
        <w:fldChar w:fldCharType="end"/>
      </w:r>
    </w:p>
    <w:p w14:paraId="69E8B465" w14:textId="542CF6ED" w:rsidR="00ED495F" w:rsidRDefault="00ED495F">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_Toc106632831 \h </w:instrText>
      </w:r>
      <w:r>
        <w:rPr>
          <w:noProof/>
        </w:rPr>
      </w:r>
      <w:r>
        <w:rPr>
          <w:noProof/>
        </w:rPr>
        <w:fldChar w:fldCharType="separate"/>
      </w:r>
      <w:r>
        <w:rPr>
          <w:noProof/>
        </w:rPr>
        <w:t>274</w:t>
      </w:r>
      <w:r>
        <w:rPr>
          <w:noProof/>
        </w:rPr>
        <w:fldChar w:fldCharType="end"/>
      </w:r>
    </w:p>
    <w:p w14:paraId="1F5D6FBE" w14:textId="7A35A5EB" w:rsidR="00ED495F" w:rsidRDefault="00ED495F">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_Toc106632832 \h </w:instrText>
      </w:r>
      <w:r>
        <w:rPr>
          <w:noProof/>
        </w:rPr>
      </w:r>
      <w:r>
        <w:rPr>
          <w:noProof/>
        </w:rPr>
        <w:fldChar w:fldCharType="separate"/>
      </w:r>
      <w:r>
        <w:rPr>
          <w:noProof/>
        </w:rPr>
        <w:t>274</w:t>
      </w:r>
      <w:r>
        <w:rPr>
          <w:noProof/>
        </w:rPr>
        <w:fldChar w:fldCharType="end"/>
      </w:r>
    </w:p>
    <w:p w14:paraId="5E9498D3" w14:textId="1057723A" w:rsidR="00ED495F" w:rsidRDefault="00ED495F">
      <w:pPr>
        <w:pStyle w:val="TOC4"/>
        <w:rPr>
          <w:rFonts w:asciiTheme="minorHAnsi" w:eastAsiaTheme="minorEastAsia" w:hAnsiTheme="minorHAnsi" w:cstheme="minorBidi"/>
          <w:noProof/>
          <w:sz w:val="22"/>
          <w:szCs w:val="22"/>
          <w:lang w:eastAsia="en-GB"/>
        </w:rPr>
      </w:pPr>
      <w:r w:rsidRPr="00C23B87">
        <w:rPr>
          <w:noProof/>
          <w:lang w:val="en-US"/>
        </w:rPr>
        <w:t>6.4.6.2</w:t>
      </w:r>
      <w:r>
        <w:rPr>
          <w:rFonts w:asciiTheme="minorHAnsi" w:eastAsiaTheme="minorEastAsia" w:hAnsiTheme="minorHAnsi" w:cstheme="minorBidi"/>
          <w:noProof/>
          <w:sz w:val="22"/>
          <w:szCs w:val="22"/>
          <w:lang w:eastAsia="en-GB"/>
        </w:rPr>
        <w:tab/>
      </w:r>
      <w:r w:rsidRPr="00C23B87">
        <w:rPr>
          <w:noProof/>
          <w:lang w:val="en-US"/>
        </w:rPr>
        <w:t>Structured data types</w:t>
      </w:r>
      <w:r>
        <w:rPr>
          <w:noProof/>
        </w:rPr>
        <w:tab/>
      </w:r>
      <w:r>
        <w:rPr>
          <w:noProof/>
        </w:rPr>
        <w:fldChar w:fldCharType="begin" w:fldLock="1"/>
      </w:r>
      <w:r>
        <w:rPr>
          <w:noProof/>
        </w:rPr>
        <w:instrText xml:space="preserve"> PAGEREF _Toc106632833 \h </w:instrText>
      </w:r>
      <w:r>
        <w:rPr>
          <w:noProof/>
        </w:rPr>
      </w:r>
      <w:r>
        <w:rPr>
          <w:noProof/>
        </w:rPr>
        <w:fldChar w:fldCharType="separate"/>
      </w:r>
      <w:r>
        <w:rPr>
          <w:noProof/>
        </w:rPr>
        <w:t>276</w:t>
      </w:r>
      <w:r>
        <w:rPr>
          <w:noProof/>
        </w:rPr>
        <w:fldChar w:fldCharType="end"/>
      </w:r>
    </w:p>
    <w:p w14:paraId="05B7B777" w14:textId="531FFE9B" w:rsidR="00ED495F" w:rsidRDefault="00ED495F">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_Toc106632834 \h </w:instrText>
      </w:r>
      <w:r>
        <w:rPr>
          <w:noProof/>
        </w:rPr>
      </w:r>
      <w:r>
        <w:rPr>
          <w:noProof/>
        </w:rPr>
        <w:fldChar w:fldCharType="separate"/>
      </w:r>
      <w:r>
        <w:rPr>
          <w:noProof/>
        </w:rPr>
        <w:t>276</w:t>
      </w:r>
      <w:r>
        <w:rPr>
          <w:noProof/>
        </w:rPr>
        <w:fldChar w:fldCharType="end"/>
      </w:r>
    </w:p>
    <w:p w14:paraId="7405F76A" w14:textId="048B7EA6" w:rsidR="00ED495F" w:rsidRDefault="00ED495F">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_Toc106632835 \h </w:instrText>
      </w:r>
      <w:r>
        <w:rPr>
          <w:noProof/>
        </w:rPr>
      </w:r>
      <w:r>
        <w:rPr>
          <w:noProof/>
        </w:rPr>
        <w:fldChar w:fldCharType="separate"/>
      </w:r>
      <w:r>
        <w:rPr>
          <w:noProof/>
        </w:rPr>
        <w:t>277</w:t>
      </w:r>
      <w:r>
        <w:rPr>
          <w:noProof/>
        </w:rPr>
        <w:fldChar w:fldCharType="end"/>
      </w:r>
    </w:p>
    <w:p w14:paraId="23F19DA3" w14:textId="3880E9A1" w:rsidR="00ED495F" w:rsidRDefault="00ED495F">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_Toc106632836 \h </w:instrText>
      </w:r>
      <w:r>
        <w:rPr>
          <w:noProof/>
        </w:rPr>
      </w:r>
      <w:r>
        <w:rPr>
          <w:noProof/>
        </w:rPr>
        <w:fldChar w:fldCharType="separate"/>
      </w:r>
      <w:r>
        <w:rPr>
          <w:noProof/>
        </w:rPr>
        <w:t>280</w:t>
      </w:r>
      <w:r>
        <w:rPr>
          <w:noProof/>
        </w:rPr>
        <w:fldChar w:fldCharType="end"/>
      </w:r>
    </w:p>
    <w:p w14:paraId="07394112" w14:textId="219C85CE" w:rsidR="00ED495F" w:rsidRDefault="00ED495F">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Notified</w:t>
      </w:r>
      <w:r>
        <w:rPr>
          <w:noProof/>
          <w:lang w:eastAsia="zh-CN"/>
        </w:rPr>
        <w:t>PosInfo</w:t>
      </w:r>
      <w:r>
        <w:rPr>
          <w:noProof/>
        </w:rPr>
        <w:tab/>
      </w:r>
      <w:r>
        <w:rPr>
          <w:noProof/>
        </w:rPr>
        <w:fldChar w:fldCharType="begin" w:fldLock="1"/>
      </w:r>
      <w:r>
        <w:rPr>
          <w:noProof/>
        </w:rPr>
        <w:instrText xml:space="preserve"> PAGEREF _Toc106632837 \h </w:instrText>
      </w:r>
      <w:r>
        <w:rPr>
          <w:noProof/>
        </w:rPr>
      </w:r>
      <w:r>
        <w:rPr>
          <w:noProof/>
        </w:rPr>
        <w:fldChar w:fldCharType="separate"/>
      </w:r>
      <w:r>
        <w:rPr>
          <w:noProof/>
        </w:rPr>
        <w:t>283</w:t>
      </w:r>
      <w:r>
        <w:rPr>
          <w:noProof/>
        </w:rPr>
        <w:fldChar w:fldCharType="end"/>
      </w:r>
    </w:p>
    <w:p w14:paraId="3A8214A0" w14:textId="16219D94" w:rsidR="00ED495F" w:rsidRDefault="00ED495F">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_Toc106632838 \h </w:instrText>
      </w:r>
      <w:r>
        <w:rPr>
          <w:noProof/>
        </w:rPr>
      </w:r>
      <w:r>
        <w:rPr>
          <w:noProof/>
        </w:rPr>
        <w:fldChar w:fldCharType="separate"/>
      </w:r>
      <w:r>
        <w:rPr>
          <w:noProof/>
        </w:rPr>
        <w:t>286</w:t>
      </w:r>
      <w:r>
        <w:rPr>
          <w:noProof/>
        </w:rPr>
        <w:fldChar w:fldCharType="end"/>
      </w:r>
    </w:p>
    <w:p w14:paraId="2B5E03BC" w14:textId="2A106AE4" w:rsidR="00ED495F" w:rsidRDefault="00ED495F">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_Toc106632839 \h </w:instrText>
      </w:r>
      <w:r>
        <w:rPr>
          <w:noProof/>
        </w:rPr>
      </w:r>
      <w:r>
        <w:rPr>
          <w:noProof/>
        </w:rPr>
        <w:fldChar w:fldCharType="separate"/>
      </w:r>
      <w:r>
        <w:rPr>
          <w:noProof/>
        </w:rPr>
        <w:t>287</w:t>
      </w:r>
      <w:r>
        <w:rPr>
          <w:noProof/>
        </w:rPr>
        <w:fldChar w:fldCharType="end"/>
      </w:r>
    </w:p>
    <w:p w14:paraId="50C21352" w14:textId="4A189180" w:rsidR="00ED495F" w:rsidRDefault="00ED495F">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CancelPosInfo</w:t>
      </w:r>
      <w:r>
        <w:rPr>
          <w:noProof/>
        </w:rPr>
        <w:tab/>
      </w:r>
      <w:r>
        <w:rPr>
          <w:noProof/>
        </w:rPr>
        <w:fldChar w:fldCharType="begin" w:fldLock="1"/>
      </w:r>
      <w:r>
        <w:rPr>
          <w:noProof/>
        </w:rPr>
        <w:instrText xml:space="preserve"> PAGEREF _Toc106632840 \h </w:instrText>
      </w:r>
      <w:r>
        <w:rPr>
          <w:noProof/>
        </w:rPr>
      </w:r>
      <w:r>
        <w:rPr>
          <w:noProof/>
        </w:rPr>
        <w:fldChar w:fldCharType="separate"/>
      </w:r>
      <w:r>
        <w:rPr>
          <w:noProof/>
        </w:rPr>
        <w:t>287</w:t>
      </w:r>
      <w:r>
        <w:rPr>
          <w:noProof/>
        </w:rPr>
        <w:fldChar w:fldCharType="end"/>
      </w:r>
    </w:p>
    <w:p w14:paraId="406C0A54" w14:textId="0D989306" w:rsidR="00ED495F" w:rsidRDefault="00ED495F">
      <w:pPr>
        <w:pStyle w:val="TOC4"/>
        <w:rPr>
          <w:rFonts w:asciiTheme="minorHAnsi" w:eastAsiaTheme="minorEastAsia" w:hAnsiTheme="minorHAnsi" w:cstheme="minorBidi"/>
          <w:noProof/>
          <w:sz w:val="22"/>
          <w:szCs w:val="22"/>
          <w:lang w:eastAsia="en-GB"/>
        </w:rPr>
      </w:pPr>
      <w:r w:rsidRPr="00C23B87">
        <w:rPr>
          <w:noProof/>
          <w:lang w:val="en-US"/>
        </w:rPr>
        <w:t>6.4.6.3</w:t>
      </w:r>
      <w:r>
        <w:rPr>
          <w:rFonts w:asciiTheme="minorHAnsi" w:eastAsiaTheme="minorEastAsia" w:hAnsiTheme="minorHAnsi" w:cstheme="minorBidi"/>
          <w:noProof/>
          <w:sz w:val="22"/>
          <w:szCs w:val="22"/>
          <w:lang w:eastAsia="en-GB"/>
        </w:rPr>
        <w:tab/>
      </w:r>
      <w:r w:rsidRPr="00C23B87">
        <w:rPr>
          <w:noProof/>
          <w:lang w:val="en-US"/>
        </w:rPr>
        <w:t>Simple data types and enumerations</w:t>
      </w:r>
      <w:r>
        <w:rPr>
          <w:noProof/>
        </w:rPr>
        <w:tab/>
      </w:r>
      <w:r>
        <w:rPr>
          <w:noProof/>
        </w:rPr>
        <w:fldChar w:fldCharType="begin" w:fldLock="1"/>
      </w:r>
      <w:r>
        <w:rPr>
          <w:noProof/>
        </w:rPr>
        <w:instrText xml:space="preserve"> PAGEREF _Toc106632841 \h </w:instrText>
      </w:r>
      <w:r>
        <w:rPr>
          <w:noProof/>
        </w:rPr>
      </w:r>
      <w:r>
        <w:rPr>
          <w:noProof/>
        </w:rPr>
        <w:fldChar w:fldCharType="separate"/>
      </w:r>
      <w:r>
        <w:rPr>
          <w:noProof/>
        </w:rPr>
        <w:t>288</w:t>
      </w:r>
      <w:r>
        <w:rPr>
          <w:noProof/>
        </w:rPr>
        <w:fldChar w:fldCharType="end"/>
      </w:r>
    </w:p>
    <w:p w14:paraId="0BD514AE" w14:textId="49C37CDF" w:rsidR="00ED495F" w:rsidRDefault="00ED495F">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_Toc106632842 \h </w:instrText>
      </w:r>
      <w:r>
        <w:rPr>
          <w:noProof/>
        </w:rPr>
      </w:r>
      <w:r>
        <w:rPr>
          <w:noProof/>
        </w:rPr>
        <w:fldChar w:fldCharType="separate"/>
      </w:r>
      <w:r>
        <w:rPr>
          <w:noProof/>
        </w:rPr>
        <w:t>288</w:t>
      </w:r>
      <w:r>
        <w:rPr>
          <w:noProof/>
        </w:rPr>
        <w:fldChar w:fldCharType="end"/>
      </w:r>
    </w:p>
    <w:p w14:paraId="08871ABA" w14:textId="29080380" w:rsidR="00ED495F" w:rsidRDefault="00ED495F">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_Toc106632843 \h </w:instrText>
      </w:r>
      <w:r>
        <w:rPr>
          <w:noProof/>
        </w:rPr>
      </w:r>
      <w:r>
        <w:rPr>
          <w:noProof/>
        </w:rPr>
        <w:fldChar w:fldCharType="separate"/>
      </w:r>
      <w:r>
        <w:rPr>
          <w:noProof/>
        </w:rPr>
        <w:t>288</w:t>
      </w:r>
      <w:r>
        <w:rPr>
          <w:noProof/>
        </w:rPr>
        <w:fldChar w:fldCharType="end"/>
      </w:r>
    </w:p>
    <w:p w14:paraId="4218F7EF" w14:textId="3E92645B" w:rsidR="00ED495F" w:rsidRDefault="00ED495F">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LocationType</w:t>
      </w:r>
      <w:r>
        <w:rPr>
          <w:noProof/>
        </w:rPr>
        <w:tab/>
      </w:r>
      <w:r>
        <w:rPr>
          <w:noProof/>
        </w:rPr>
        <w:fldChar w:fldCharType="begin" w:fldLock="1"/>
      </w:r>
      <w:r>
        <w:rPr>
          <w:noProof/>
        </w:rPr>
        <w:instrText xml:space="preserve"> PAGEREF _Toc106632844 \h </w:instrText>
      </w:r>
      <w:r>
        <w:rPr>
          <w:noProof/>
        </w:rPr>
      </w:r>
      <w:r>
        <w:rPr>
          <w:noProof/>
        </w:rPr>
        <w:fldChar w:fldCharType="separate"/>
      </w:r>
      <w:r>
        <w:rPr>
          <w:noProof/>
        </w:rPr>
        <w:t>288</w:t>
      </w:r>
      <w:r>
        <w:rPr>
          <w:noProof/>
        </w:rPr>
        <w:fldChar w:fldCharType="end"/>
      </w:r>
    </w:p>
    <w:p w14:paraId="52EC65AA" w14:textId="21E84843" w:rsidR="00ED495F" w:rsidRDefault="00ED495F">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LocationEvent</w:t>
      </w:r>
      <w:r>
        <w:rPr>
          <w:noProof/>
        </w:rPr>
        <w:tab/>
      </w:r>
      <w:r>
        <w:rPr>
          <w:noProof/>
        </w:rPr>
        <w:fldChar w:fldCharType="begin" w:fldLock="1"/>
      </w:r>
      <w:r>
        <w:rPr>
          <w:noProof/>
        </w:rPr>
        <w:instrText xml:space="preserve"> PAGEREF _Toc106632845 \h </w:instrText>
      </w:r>
      <w:r>
        <w:rPr>
          <w:noProof/>
        </w:rPr>
      </w:r>
      <w:r>
        <w:rPr>
          <w:noProof/>
        </w:rPr>
        <w:fldChar w:fldCharType="separate"/>
      </w:r>
      <w:r>
        <w:rPr>
          <w:noProof/>
        </w:rPr>
        <w:t>288</w:t>
      </w:r>
      <w:r>
        <w:rPr>
          <w:noProof/>
        </w:rPr>
        <w:fldChar w:fldCharType="end"/>
      </w:r>
    </w:p>
    <w:p w14:paraId="5204FC6E" w14:textId="5CA3DA00" w:rsidR="00ED495F" w:rsidRDefault="00ED495F">
      <w:pPr>
        <w:pStyle w:val="TOC5"/>
        <w:rPr>
          <w:rFonts w:asciiTheme="minorHAnsi" w:eastAsiaTheme="minorEastAsia" w:hAnsiTheme="minorHAnsi" w:cstheme="minorBidi"/>
          <w:noProof/>
          <w:sz w:val="22"/>
          <w:szCs w:val="22"/>
          <w:lang w:eastAsia="en-GB"/>
        </w:rPr>
      </w:pPr>
      <w:r>
        <w:rPr>
          <w:noProof/>
        </w:rPr>
        <w:t>6.4.6.3.</w:t>
      </w:r>
      <w:r>
        <w:rPr>
          <w:noProof/>
          <w:lang w:eastAsia="zh-CN"/>
        </w:rPr>
        <w:t>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_Toc106632846 \h </w:instrText>
      </w:r>
      <w:r>
        <w:rPr>
          <w:noProof/>
        </w:rPr>
      </w:r>
      <w:r>
        <w:rPr>
          <w:noProof/>
        </w:rPr>
        <w:fldChar w:fldCharType="separate"/>
      </w:r>
      <w:r>
        <w:rPr>
          <w:noProof/>
        </w:rPr>
        <w:t>288</w:t>
      </w:r>
      <w:r>
        <w:rPr>
          <w:noProof/>
        </w:rPr>
        <w:fldChar w:fldCharType="end"/>
      </w:r>
    </w:p>
    <w:p w14:paraId="2454E15A" w14:textId="5108E9B9" w:rsidR="00ED495F" w:rsidRDefault="00ED495F">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_Toc106632847 \h </w:instrText>
      </w:r>
      <w:r>
        <w:rPr>
          <w:noProof/>
        </w:rPr>
      </w:r>
      <w:r>
        <w:rPr>
          <w:noProof/>
        </w:rPr>
        <w:fldChar w:fldCharType="separate"/>
      </w:r>
      <w:r>
        <w:rPr>
          <w:noProof/>
        </w:rPr>
        <w:t>289</w:t>
      </w:r>
      <w:r>
        <w:rPr>
          <w:noProof/>
        </w:rPr>
        <w:fldChar w:fldCharType="end"/>
      </w:r>
    </w:p>
    <w:p w14:paraId="675607EB" w14:textId="6BF16B69" w:rsidR="00ED495F" w:rsidRDefault="00ED495F">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_Toc106632848 \h </w:instrText>
      </w:r>
      <w:r>
        <w:rPr>
          <w:noProof/>
        </w:rPr>
      </w:r>
      <w:r>
        <w:rPr>
          <w:noProof/>
        </w:rPr>
        <w:fldChar w:fldCharType="separate"/>
      </w:r>
      <w:r>
        <w:rPr>
          <w:noProof/>
        </w:rPr>
        <w:t>289</w:t>
      </w:r>
      <w:r>
        <w:rPr>
          <w:noProof/>
        </w:rPr>
        <w:fldChar w:fldCharType="end"/>
      </w:r>
    </w:p>
    <w:p w14:paraId="6A7AB47C" w14:textId="048E731E" w:rsidR="00ED495F" w:rsidRDefault="00ED495F">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_Toc106632849 \h </w:instrText>
      </w:r>
      <w:r>
        <w:rPr>
          <w:noProof/>
        </w:rPr>
      </w:r>
      <w:r>
        <w:rPr>
          <w:noProof/>
        </w:rPr>
        <w:fldChar w:fldCharType="separate"/>
      </w:r>
      <w:r>
        <w:rPr>
          <w:noProof/>
        </w:rPr>
        <w:t>289</w:t>
      </w:r>
      <w:r>
        <w:rPr>
          <w:noProof/>
        </w:rPr>
        <w:fldChar w:fldCharType="end"/>
      </w:r>
    </w:p>
    <w:p w14:paraId="006AEB64" w14:textId="246F6EBA" w:rsidR="00ED495F" w:rsidRDefault="00ED495F">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_Toc106632850 \h </w:instrText>
      </w:r>
      <w:r>
        <w:rPr>
          <w:noProof/>
        </w:rPr>
      </w:r>
      <w:r>
        <w:rPr>
          <w:noProof/>
        </w:rPr>
        <w:fldChar w:fldCharType="separate"/>
      </w:r>
      <w:r>
        <w:rPr>
          <w:noProof/>
        </w:rPr>
        <w:t>289</w:t>
      </w:r>
      <w:r>
        <w:rPr>
          <w:noProof/>
        </w:rPr>
        <w:fldChar w:fldCharType="end"/>
      </w:r>
    </w:p>
    <w:p w14:paraId="20D515D9" w14:textId="5B29299B" w:rsidR="00ED495F" w:rsidRDefault="00ED495F">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_Toc106632851 \h </w:instrText>
      </w:r>
      <w:r>
        <w:rPr>
          <w:noProof/>
        </w:rPr>
      </w:r>
      <w:r>
        <w:rPr>
          <w:noProof/>
        </w:rPr>
        <w:fldChar w:fldCharType="separate"/>
      </w:r>
      <w:r>
        <w:rPr>
          <w:noProof/>
        </w:rPr>
        <w:t>289</w:t>
      </w:r>
      <w:r>
        <w:rPr>
          <w:noProof/>
        </w:rPr>
        <w:fldChar w:fldCharType="end"/>
      </w:r>
    </w:p>
    <w:p w14:paraId="29B3FA5B" w14:textId="33538427" w:rsidR="00ED495F" w:rsidRDefault="00ED495F">
      <w:pPr>
        <w:pStyle w:val="TOC3"/>
        <w:rPr>
          <w:rFonts w:asciiTheme="minorHAnsi" w:eastAsiaTheme="minorEastAsia" w:hAnsiTheme="minorHAnsi" w:cstheme="minorBidi"/>
          <w:noProof/>
          <w:sz w:val="22"/>
          <w:szCs w:val="22"/>
          <w:lang w:eastAsia="en-GB"/>
        </w:rPr>
      </w:pPr>
      <w:r w:rsidRPr="00C23B87">
        <w:rPr>
          <w:noProof/>
          <w:lang w:val="en-US"/>
        </w:rPr>
        <w:t>6.4.9</w:t>
      </w:r>
      <w:r>
        <w:rPr>
          <w:rFonts w:asciiTheme="minorHAnsi" w:eastAsiaTheme="minorEastAsia" w:hAnsiTheme="minorHAnsi" w:cstheme="minorBidi"/>
          <w:noProof/>
          <w:sz w:val="22"/>
          <w:szCs w:val="22"/>
          <w:lang w:eastAsia="en-GB"/>
        </w:rPr>
        <w:tab/>
      </w:r>
      <w:r w:rsidRPr="00C23B87">
        <w:rPr>
          <w:noProof/>
          <w:lang w:val="en-US"/>
        </w:rPr>
        <w:t>Security</w:t>
      </w:r>
      <w:r>
        <w:rPr>
          <w:noProof/>
        </w:rPr>
        <w:tab/>
      </w:r>
      <w:r>
        <w:rPr>
          <w:noProof/>
        </w:rPr>
        <w:fldChar w:fldCharType="begin" w:fldLock="1"/>
      </w:r>
      <w:r>
        <w:rPr>
          <w:noProof/>
        </w:rPr>
        <w:instrText xml:space="preserve"> PAGEREF _Toc106632852 \h </w:instrText>
      </w:r>
      <w:r>
        <w:rPr>
          <w:noProof/>
        </w:rPr>
      </w:r>
      <w:r>
        <w:rPr>
          <w:noProof/>
        </w:rPr>
        <w:fldChar w:fldCharType="separate"/>
      </w:r>
      <w:r>
        <w:rPr>
          <w:noProof/>
        </w:rPr>
        <w:t>290</w:t>
      </w:r>
      <w:r>
        <w:rPr>
          <w:noProof/>
        </w:rPr>
        <w:fldChar w:fldCharType="end"/>
      </w:r>
    </w:p>
    <w:p w14:paraId="78982FD6" w14:textId="0B3FED96" w:rsidR="00ED495F" w:rsidRDefault="00ED495F">
      <w:pPr>
        <w:pStyle w:val="TOC3"/>
        <w:rPr>
          <w:rFonts w:asciiTheme="minorHAnsi" w:eastAsiaTheme="minorEastAsia" w:hAnsiTheme="minorHAnsi" w:cstheme="minorBidi"/>
          <w:noProof/>
          <w:sz w:val="22"/>
          <w:szCs w:val="22"/>
          <w:lang w:eastAsia="en-GB"/>
        </w:rPr>
      </w:pPr>
      <w:r>
        <w:rPr>
          <w:noProof/>
        </w:rPr>
        <w:t>6.4.10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_Toc106632853 \h </w:instrText>
      </w:r>
      <w:r>
        <w:rPr>
          <w:noProof/>
        </w:rPr>
      </w:r>
      <w:r>
        <w:rPr>
          <w:noProof/>
        </w:rPr>
        <w:fldChar w:fldCharType="separate"/>
      </w:r>
      <w:r>
        <w:rPr>
          <w:noProof/>
        </w:rPr>
        <w:t>290</w:t>
      </w:r>
      <w:r>
        <w:rPr>
          <w:noProof/>
        </w:rPr>
        <w:fldChar w:fldCharType="end"/>
      </w:r>
    </w:p>
    <w:p w14:paraId="017024D6" w14:textId="4F61D441" w:rsidR="00ED495F" w:rsidRDefault="00ED495F">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Namf_MBSBroadcast Service API</w:t>
      </w:r>
      <w:r>
        <w:rPr>
          <w:noProof/>
        </w:rPr>
        <w:tab/>
      </w:r>
      <w:r>
        <w:rPr>
          <w:noProof/>
        </w:rPr>
        <w:fldChar w:fldCharType="begin" w:fldLock="1"/>
      </w:r>
      <w:r>
        <w:rPr>
          <w:noProof/>
        </w:rPr>
        <w:instrText xml:space="preserve"> PAGEREF _Toc106632854 \h </w:instrText>
      </w:r>
      <w:r>
        <w:rPr>
          <w:noProof/>
        </w:rPr>
      </w:r>
      <w:r>
        <w:rPr>
          <w:noProof/>
        </w:rPr>
        <w:fldChar w:fldCharType="separate"/>
      </w:r>
      <w:r>
        <w:rPr>
          <w:noProof/>
        </w:rPr>
        <w:t>290</w:t>
      </w:r>
      <w:r>
        <w:rPr>
          <w:noProof/>
        </w:rPr>
        <w:fldChar w:fldCharType="end"/>
      </w:r>
    </w:p>
    <w:p w14:paraId="4641D9D1" w14:textId="34C9AB43" w:rsidR="00ED495F" w:rsidRDefault="00ED495F">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_Toc106632855 \h </w:instrText>
      </w:r>
      <w:r>
        <w:rPr>
          <w:noProof/>
        </w:rPr>
      </w:r>
      <w:r>
        <w:rPr>
          <w:noProof/>
        </w:rPr>
        <w:fldChar w:fldCharType="separate"/>
      </w:r>
      <w:r>
        <w:rPr>
          <w:noProof/>
        </w:rPr>
        <w:t>290</w:t>
      </w:r>
      <w:r>
        <w:rPr>
          <w:noProof/>
        </w:rPr>
        <w:fldChar w:fldCharType="end"/>
      </w:r>
    </w:p>
    <w:p w14:paraId="674E09FB" w14:textId="32AC79EF" w:rsidR="00ED495F" w:rsidRDefault="00ED495F">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_Toc106632856 \h </w:instrText>
      </w:r>
      <w:r>
        <w:rPr>
          <w:noProof/>
        </w:rPr>
      </w:r>
      <w:r>
        <w:rPr>
          <w:noProof/>
        </w:rPr>
        <w:fldChar w:fldCharType="separate"/>
      </w:r>
      <w:r>
        <w:rPr>
          <w:noProof/>
        </w:rPr>
        <w:t>291</w:t>
      </w:r>
      <w:r>
        <w:rPr>
          <w:noProof/>
        </w:rPr>
        <w:fldChar w:fldCharType="end"/>
      </w:r>
    </w:p>
    <w:p w14:paraId="37E1CC6F" w14:textId="3D67FE0E" w:rsidR="00ED495F" w:rsidRDefault="00ED495F">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_Toc106632857 \h </w:instrText>
      </w:r>
      <w:r>
        <w:rPr>
          <w:noProof/>
        </w:rPr>
      </w:r>
      <w:r>
        <w:rPr>
          <w:noProof/>
        </w:rPr>
        <w:fldChar w:fldCharType="separate"/>
      </w:r>
      <w:r>
        <w:rPr>
          <w:noProof/>
        </w:rPr>
        <w:t>291</w:t>
      </w:r>
      <w:r>
        <w:rPr>
          <w:noProof/>
        </w:rPr>
        <w:fldChar w:fldCharType="end"/>
      </w:r>
    </w:p>
    <w:p w14:paraId="6C6C8787" w14:textId="450A1882" w:rsidR="00ED495F" w:rsidRDefault="00ED495F">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_Toc106632858 \h </w:instrText>
      </w:r>
      <w:r>
        <w:rPr>
          <w:noProof/>
        </w:rPr>
      </w:r>
      <w:r>
        <w:rPr>
          <w:noProof/>
        </w:rPr>
        <w:fldChar w:fldCharType="separate"/>
      </w:r>
      <w:r>
        <w:rPr>
          <w:noProof/>
        </w:rPr>
        <w:t>291</w:t>
      </w:r>
      <w:r>
        <w:rPr>
          <w:noProof/>
        </w:rPr>
        <w:fldChar w:fldCharType="end"/>
      </w:r>
    </w:p>
    <w:p w14:paraId="1A9831A5" w14:textId="6B58D9E8" w:rsidR="00ED495F" w:rsidRDefault="00ED495F">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_Toc106632859 \h </w:instrText>
      </w:r>
      <w:r>
        <w:rPr>
          <w:noProof/>
        </w:rPr>
      </w:r>
      <w:r>
        <w:rPr>
          <w:noProof/>
        </w:rPr>
        <w:fldChar w:fldCharType="separate"/>
      </w:r>
      <w:r>
        <w:rPr>
          <w:noProof/>
        </w:rPr>
        <w:t>291</w:t>
      </w:r>
      <w:r>
        <w:rPr>
          <w:noProof/>
        </w:rPr>
        <w:fldChar w:fldCharType="end"/>
      </w:r>
    </w:p>
    <w:p w14:paraId="5BB5341F" w14:textId="1007F29C" w:rsidR="00ED495F" w:rsidRDefault="00ED495F">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_Toc106632860 \h </w:instrText>
      </w:r>
      <w:r>
        <w:rPr>
          <w:noProof/>
        </w:rPr>
      </w:r>
      <w:r>
        <w:rPr>
          <w:noProof/>
        </w:rPr>
        <w:fldChar w:fldCharType="separate"/>
      </w:r>
      <w:r>
        <w:rPr>
          <w:noProof/>
        </w:rPr>
        <w:t>291</w:t>
      </w:r>
      <w:r>
        <w:rPr>
          <w:noProof/>
        </w:rPr>
        <w:fldChar w:fldCharType="end"/>
      </w:r>
    </w:p>
    <w:p w14:paraId="519D7768" w14:textId="305EA6A1" w:rsidR="00ED495F" w:rsidRDefault="00ED495F">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_Toc106632861 \h </w:instrText>
      </w:r>
      <w:r>
        <w:rPr>
          <w:noProof/>
        </w:rPr>
      </w:r>
      <w:r>
        <w:rPr>
          <w:noProof/>
        </w:rPr>
        <w:fldChar w:fldCharType="separate"/>
      </w:r>
      <w:r>
        <w:rPr>
          <w:noProof/>
        </w:rPr>
        <w:t>292</w:t>
      </w:r>
      <w:r>
        <w:rPr>
          <w:noProof/>
        </w:rPr>
        <w:fldChar w:fldCharType="end"/>
      </w:r>
    </w:p>
    <w:p w14:paraId="20FAAB12" w14:textId="679B654F" w:rsidR="00ED495F" w:rsidRDefault="00ED495F">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_Toc106632862 \h </w:instrText>
      </w:r>
      <w:r>
        <w:rPr>
          <w:noProof/>
        </w:rPr>
      </w:r>
      <w:r>
        <w:rPr>
          <w:noProof/>
        </w:rPr>
        <w:fldChar w:fldCharType="separate"/>
      </w:r>
      <w:r>
        <w:rPr>
          <w:noProof/>
        </w:rPr>
        <w:t>292</w:t>
      </w:r>
      <w:r>
        <w:rPr>
          <w:noProof/>
        </w:rPr>
        <w:fldChar w:fldCharType="end"/>
      </w:r>
    </w:p>
    <w:p w14:paraId="4B81A6A8" w14:textId="6542E39B" w:rsidR="00ED495F" w:rsidRDefault="00ED495F">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_Toc106632863 \h </w:instrText>
      </w:r>
      <w:r>
        <w:rPr>
          <w:noProof/>
        </w:rPr>
      </w:r>
      <w:r>
        <w:rPr>
          <w:noProof/>
        </w:rPr>
        <w:fldChar w:fldCharType="separate"/>
      </w:r>
      <w:r>
        <w:rPr>
          <w:noProof/>
        </w:rPr>
        <w:t>292</w:t>
      </w:r>
      <w:r>
        <w:rPr>
          <w:noProof/>
        </w:rPr>
        <w:fldChar w:fldCharType="end"/>
      </w:r>
    </w:p>
    <w:p w14:paraId="47E3620F" w14:textId="729D538A" w:rsidR="00ED495F" w:rsidRDefault="00ED495F">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_Toc106632864 \h </w:instrText>
      </w:r>
      <w:r>
        <w:rPr>
          <w:noProof/>
        </w:rPr>
      </w:r>
      <w:r>
        <w:rPr>
          <w:noProof/>
        </w:rPr>
        <w:fldChar w:fldCharType="separate"/>
      </w:r>
      <w:r>
        <w:rPr>
          <w:noProof/>
        </w:rPr>
        <w:t>293</w:t>
      </w:r>
      <w:r>
        <w:rPr>
          <w:noProof/>
        </w:rPr>
        <w:fldChar w:fldCharType="end"/>
      </w:r>
    </w:p>
    <w:p w14:paraId="7935A9EB" w14:textId="4C83DD5B" w:rsidR="00ED495F" w:rsidRDefault="00ED495F">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_Toc106632865 \h </w:instrText>
      </w:r>
      <w:r>
        <w:rPr>
          <w:noProof/>
        </w:rPr>
      </w:r>
      <w:r>
        <w:rPr>
          <w:noProof/>
        </w:rPr>
        <w:fldChar w:fldCharType="separate"/>
      </w:r>
      <w:r>
        <w:rPr>
          <w:noProof/>
        </w:rPr>
        <w:t>293</w:t>
      </w:r>
      <w:r>
        <w:rPr>
          <w:noProof/>
        </w:rPr>
        <w:fldChar w:fldCharType="end"/>
      </w:r>
    </w:p>
    <w:p w14:paraId="1AC49FB9" w14:textId="15C2AA0B" w:rsidR="00ED495F" w:rsidRDefault="00ED495F">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Broadcast MBS session contexts collection</w:t>
      </w:r>
      <w:r>
        <w:rPr>
          <w:noProof/>
        </w:rPr>
        <w:tab/>
      </w:r>
      <w:r>
        <w:rPr>
          <w:noProof/>
        </w:rPr>
        <w:fldChar w:fldCharType="begin" w:fldLock="1"/>
      </w:r>
      <w:r>
        <w:rPr>
          <w:noProof/>
        </w:rPr>
        <w:instrText xml:space="preserve"> PAGEREF _Toc106632866 \h </w:instrText>
      </w:r>
      <w:r>
        <w:rPr>
          <w:noProof/>
        </w:rPr>
      </w:r>
      <w:r>
        <w:rPr>
          <w:noProof/>
        </w:rPr>
        <w:fldChar w:fldCharType="separate"/>
      </w:r>
      <w:r>
        <w:rPr>
          <w:noProof/>
        </w:rPr>
        <w:t>293</w:t>
      </w:r>
      <w:r>
        <w:rPr>
          <w:noProof/>
        </w:rPr>
        <w:fldChar w:fldCharType="end"/>
      </w:r>
    </w:p>
    <w:p w14:paraId="04303FB9" w14:textId="38AC79AE" w:rsidR="00ED495F" w:rsidRDefault="00ED495F">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_Toc106632867 \h </w:instrText>
      </w:r>
      <w:r>
        <w:rPr>
          <w:noProof/>
        </w:rPr>
      </w:r>
      <w:r>
        <w:rPr>
          <w:noProof/>
        </w:rPr>
        <w:fldChar w:fldCharType="separate"/>
      </w:r>
      <w:r>
        <w:rPr>
          <w:noProof/>
        </w:rPr>
        <w:t>293</w:t>
      </w:r>
      <w:r>
        <w:rPr>
          <w:noProof/>
        </w:rPr>
        <w:fldChar w:fldCharType="end"/>
      </w:r>
    </w:p>
    <w:p w14:paraId="4A094292" w14:textId="4EAFDA02" w:rsidR="00ED495F" w:rsidRDefault="00ED495F">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_Toc106632868 \h </w:instrText>
      </w:r>
      <w:r>
        <w:rPr>
          <w:noProof/>
        </w:rPr>
      </w:r>
      <w:r>
        <w:rPr>
          <w:noProof/>
        </w:rPr>
        <w:fldChar w:fldCharType="separate"/>
      </w:r>
      <w:r>
        <w:rPr>
          <w:noProof/>
        </w:rPr>
        <w:t>293</w:t>
      </w:r>
      <w:r>
        <w:rPr>
          <w:noProof/>
        </w:rPr>
        <w:fldChar w:fldCharType="end"/>
      </w:r>
    </w:p>
    <w:p w14:paraId="604BB4E0" w14:textId="75D4765B" w:rsidR="00ED495F" w:rsidRDefault="00ED495F">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_Toc106632869 \h </w:instrText>
      </w:r>
      <w:r>
        <w:rPr>
          <w:noProof/>
        </w:rPr>
      </w:r>
      <w:r>
        <w:rPr>
          <w:noProof/>
        </w:rPr>
        <w:fldChar w:fldCharType="separate"/>
      </w:r>
      <w:r>
        <w:rPr>
          <w:noProof/>
        </w:rPr>
        <w:t>294</w:t>
      </w:r>
      <w:r>
        <w:rPr>
          <w:noProof/>
        </w:rPr>
        <w:fldChar w:fldCharType="end"/>
      </w:r>
    </w:p>
    <w:p w14:paraId="5366ED69" w14:textId="1329A995" w:rsidR="00ED495F" w:rsidRDefault="00ED495F">
      <w:pPr>
        <w:pStyle w:val="TOC6"/>
        <w:rPr>
          <w:rFonts w:asciiTheme="minorHAnsi" w:eastAsiaTheme="minorEastAsia" w:hAnsiTheme="minorHAnsi" w:cstheme="minorBidi"/>
          <w:noProof/>
          <w:sz w:val="22"/>
          <w:szCs w:val="22"/>
          <w:lang w:eastAsia="en-GB"/>
        </w:rPr>
      </w:pPr>
      <w:r>
        <w:rPr>
          <w:noProof/>
        </w:rPr>
        <w:t>6.5.3.2.3.1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_Toc106632870 \h </w:instrText>
      </w:r>
      <w:r>
        <w:rPr>
          <w:noProof/>
        </w:rPr>
      </w:r>
      <w:r>
        <w:rPr>
          <w:noProof/>
        </w:rPr>
        <w:fldChar w:fldCharType="separate"/>
      </w:r>
      <w:r>
        <w:rPr>
          <w:noProof/>
        </w:rPr>
        <w:t>294</w:t>
      </w:r>
      <w:r>
        <w:rPr>
          <w:noProof/>
        </w:rPr>
        <w:fldChar w:fldCharType="end"/>
      </w:r>
    </w:p>
    <w:p w14:paraId="2EAEAE89" w14:textId="39D30D29" w:rsidR="00ED495F" w:rsidRDefault="00ED495F">
      <w:pPr>
        <w:pStyle w:val="TOC5"/>
        <w:rPr>
          <w:rFonts w:asciiTheme="minorHAnsi" w:eastAsiaTheme="minorEastAsia" w:hAnsiTheme="minorHAnsi" w:cstheme="minorBidi"/>
          <w:noProof/>
          <w:sz w:val="22"/>
          <w:szCs w:val="22"/>
          <w:lang w:eastAsia="en-GB"/>
        </w:rPr>
      </w:pPr>
      <w:r>
        <w:rPr>
          <w:noProof/>
        </w:rPr>
        <w:t>6.5.3.2.4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_Toc106632871 \h </w:instrText>
      </w:r>
      <w:r>
        <w:rPr>
          <w:noProof/>
        </w:rPr>
      </w:r>
      <w:r>
        <w:rPr>
          <w:noProof/>
        </w:rPr>
        <w:fldChar w:fldCharType="separate"/>
      </w:r>
      <w:r>
        <w:rPr>
          <w:noProof/>
        </w:rPr>
        <w:t>295</w:t>
      </w:r>
      <w:r>
        <w:rPr>
          <w:noProof/>
        </w:rPr>
        <w:fldChar w:fldCharType="end"/>
      </w:r>
    </w:p>
    <w:p w14:paraId="7E6A8BFE" w14:textId="3BFEE852" w:rsidR="00ED495F" w:rsidRDefault="00ED495F">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Individual broadcast MBS session context</w:t>
      </w:r>
      <w:r>
        <w:rPr>
          <w:noProof/>
        </w:rPr>
        <w:tab/>
      </w:r>
      <w:r>
        <w:rPr>
          <w:noProof/>
        </w:rPr>
        <w:fldChar w:fldCharType="begin" w:fldLock="1"/>
      </w:r>
      <w:r>
        <w:rPr>
          <w:noProof/>
        </w:rPr>
        <w:instrText xml:space="preserve"> PAGEREF _Toc106632872 \h </w:instrText>
      </w:r>
      <w:r>
        <w:rPr>
          <w:noProof/>
        </w:rPr>
      </w:r>
      <w:r>
        <w:rPr>
          <w:noProof/>
        </w:rPr>
        <w:fldChar w:fldCharType="separate"/>
      </w:r>
      <w:r>
        <w:rPr>
          <w:noProof/>
        </w:rPr>
        <w:t>295</w:t>
      </w:r>
      <w:r>
        <w:rPr>
          <w:noProof/>
        </w:rPr>
        <w:fldChar w:fldCharType="end"/>
      </w:r>
    </w:p>
    <w:p w14:paraId="58898163" w14:textId="1473DE76" w:rsidR="00ED495F" w:rsidRDefault="00ED495F">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_Toc106632873 \h </w:instrText>
      </w:r>
      <w:r>
        <w:rPr>
          <w:noProof/>
        </w:rPr>
      </w:r>
      <w:r>
        <w:rPr>
          <w:noProof/>
        </w:rPr>
        <w:fldChar w:fldCharType="separate"/>
      </w:r>
      <w:r>
        <w:rPr>
          <w:noProof/>
        </w:rPr>
        <w:t>295</w:t>
      </w:r>
      <w:r>
        <w:rPr>
          <w:noProof/>
        </w:rPr>
        <w:fldChar w:fldCharType="end"/>
      </w:r>
    </w:p>
    <w:p w14:paraId="2E35A562" w14:textId="022AB4CC" w:rsidR="00ED495F" w:rsidRDefault="00ED495F">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_Toc106632874 \h </w:instrText>
      </w:r>
      <w:r>
        <w:rPr>
          <w:noProof/>
        </w:rPr>
      </w:r>
      <w:r>
        <w:rPr>
          <w:noProof/>
        </w:rPr>
        <w:fldChar w:fldCharType="separate"/>
      </w:r>
      <w:r>
        <w:rPr>
          <w:noProof/>
        </w:rPr>
        <w:t>295</w:t>
      </w:r>
      <w:r>
        <w:rPr>
          <w:noProof/>
        </w:rPr>
        <w:fldChar w:fldCharType="end"/>
      </w:r>
    </w:p>
    <w:p w14:paraId="5B166216" w14:textId="1A0741AB" w:rsidR="00ED495F" w:rsidRDefault="00ED495F">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_Toc106632875 \h </w:instrText>
      </w:r>
      <w:r>
        <w:rPr>
          <w:noProof/>
        </w:rPr>
      </w:r>
      <w:r>
        <w:rPr>
          <w:noProof/>
        </w:rPr>
        <w:fldChar w:fldCharType="separate"/>
      </w:r>
      <w:r>
        <w:rPr>
          <w:noProof/>
        </w:rPr>
        <w:t>295</w:t>
      </w:r>
      <w:r>
        <w:rPr>
          <w:noProof/>
        </w:rPr>
        <w:fldChar w:fldCharType="end"/>
      </w:r>
    </w:p>
    <w:p w14:paraId="04BDDCC2" w14:textId="08480F2C" w:rsidR="00ED495F" w:rsidRDefault="00ED495F">
      <w:pPr>
        <w:pStyle w:val="TOC6"/>
        <w:rPr>
          <w:rFonts w:asciiTheme="minorHAnsi" w:eastAsiaTheme="minorEastAsia" w:hAnsiTheme="minorHAnsi" w:cstheme="minorBidi"/>
          <w:noProof/>
          <w:sz w:val="22"/>
          <w:szCs w:val="22"/>
          <w:lang w:eastAsia="en-GB"/>
        </w:rPr>
      </w:pPr>
      <w:r>
        <w:rPr>
          <w:noProof/>
        </w:rPr>
        <w:t>6.5.3.3.3.1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_Toc106632876 \h </w:instrText>
      </w:r>
      <w:r>
        <w:rPr>
          <w:noProof/>
        </w:rPr>
      </w:r>
      <w:r>
        <w:rPr>
          <w:noProof/>
        </w:rPr>
        <w:fldChar w:fldCharType="separate"/>
      </w:r>
      <w:r>
        <w:rPr>
          <w:noProof/>
        </w:rPr>
        <w:t>295</w:t>
      </w:r>
      <w:r>
        <w:rPr>
          <w:noProof/>
        </w:rPr>
        <w:fldChar w:fldCharType="end"/>
      </w:r>
    </w:p>
    <w:p w14:paraId="02CAAE23" w14:textId="33AB2C28" w:rsidR="00ED495F" w:rsidRDefault="00ED495F">
      <w:pPr>
        <w:pStyle w:val="TOC5"/>
        <w:rPr>
          <w:rFonts w:asciiTheme="minorHAnsi" w:eastAsiaTheme="minorEastAsia" w:hAnsiTheme="minorHAnsi" w:cstheme="minorBidi"/>
          <w:noProof/>
          <w:sz w:val="22"/>
          <w:szCs w:val="22"/>
          <w:lang w:eastAsia="en-GB"/>
        </w:rPr>
      </w:pPr>
      <w:r>
        <w:rPr>
          <w:noProof/>
        </w:rPr>
        <w:t>6.5.3.3.4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_Toc106632877 \h </w:instrText>
      </w:r>
      <w:r>
        <w:rPr>
          <w:noProof/>
        </w:rPr>
      </w:r>
      <w:r>
        <w:rPr>
          <w:noProof/>
        </w:rPr>
        <w:fldChar w:fldCharType="separate"/>
      </w:r>
      <w:r>
        <w:rPr>
          <w:noProof/>
        </w:rPr>
        <w:t>296</w:t>
      </w:r>
      <w:r>
        <w:rPr>
          <w:noProof/>
        </w:rPr>
        <w:fldChar w:fldCharType="end"/>
      </w:r>
    </w:p>
    <w:p w14:paraId="348715E9" w14:textId="1CBD928B" w:rsidR="00ED495F" w:rsidRDefault="00ED495F">
      <w:pPr>
        <w:pStyle w:val="TOC6"/>
        <w:rPr>
          <w:rFonts w:asciiTheme="minorHAnsi" w:eastAsiaTheme="minorEastAsia" w:hAnsiTheme="minorHAnsi" w:cstheme="minorBidi"/>
          <w:noProof/>
          <w:sz w:val="22"/>
          <w:szCs w:val="22"/>
          <w:lang w:eastAsia="en-GB"/>
        </w:rPr>
      </w:pPr>
      <w:r>
        <w:rPr>
          <w:noProof/>
        </w:rPr>
        <w:t>6.5.3.2.4.2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_Toc106632878 \h </w:instrText>
      </w:r>
      <w:r>
        <w:rPr>
          <w:noProof/>
        </w:rPr>
      </w:r>
      <w:r>
        <w:rPr>
          <w:noProof/>
        </w:rPr>
        <w:fldChar w:fldCharType="separate"/>
      </w:r>
      <w:r>
        <w:rPr>
          <w:noProof/>
        </w:rPr>
        <w:t>296</w:t>
      </w:r>
      <w:r>
        <w:rPr>
          <w:noProof/>
        </w:rPr>
        <w:fldChar w:fldCharType="end"/>
      </w:r>
    </w:p>
    <w:p w14:paraId="3D605108" w14:textId="1398D608" w:rsidR="00ED495F" w:rsidRDefault="00ED495F">
      <w:pPr>
        <w:pStyle w:val="TOC7"/>
        <w:rPr>
          <w:rFonts w:asciiTheme="minorHAnsi" w:eastAsiaTheme="minorEastAsia" w:hAnsiTheme="minorHAnsi" w:cstheme="minorBidi"/>
          <w:noProof/>
          <w:sz w:val="22"/>
          <w:szCs w:val="22"/>
          <w:lang w:eastAsia="en-GB"/>
        </w:rPr>
      </w:pPr>
      <w:r>
        <w:rPr>
          <w:noProof/>
        </w:rPr>
        <w:t>6.5.3.2.4.2.1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_Toc106632879 \h </w:instrText>
      </w:r>
      <w:r>
        <w:rPr>
          <w:noProof/>
        </w:rPr>
      </w:r>
      <w:r>
        <w:rPr>
          <w:noProof/>
        </w:rPr>
        <w:fldChar w:fldCharType="separate"/>
      </w:r>
      <w:r>
        <w:rPr>
          <w:noProof/>
        </w:rPr>
        <w:t>296</w:t>
      </w:r>
      <w:r>
        <w:rPr>
          <w:noProof/>
        </w:rPr>
        <w:fldChar w:fldCharType="end"/>
      </w:r>
    </w:p>
    <w:p w14:paraId="33117207" w14:textId="7A2DB44A" w:rsidR="00ED495F" w:rsidRDefault="00ED495F">
      <w:pPr>
        <w:pStyle w:val="TOC7"/>
        <w:rPr>
          <w:rFonts w:asciiTheme="minorHAnsi" w:eastAsiaTheme="minorEastAsia" w:hAnsiTheme="minorHAnsi" w:cstheme="minorBidi"/>
          <w:noProof/>
          <w:sz w:val="22"/>
          <w:szCs w:val="22"/>
          <w:lang w:eastAsia="en-GB"/>
        </w:rPr>
      </w:pPr>
      <w:r>
        <w:rPr>
          <w:noProof/>
        </w:rPr>
        <w:t>6.5.3.2.4.2.2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_Toc106632880 \h </w:instrText>
      </w:r>
      <w:r>
        <w:rPr>
          <w:noProof/>
        </w:rPr>
      </w:r>
      <w:r>
        <w:rPr>
          <w:noProof/>
        </w:rPr>
        <w:fldChar w:fldCharType="separate"/>
      </w:r>
      <w:r>
        <w:rPr>
          <w:noProof/>
        </w:rPr>
        <w:t>297</w:t>
      </w:r>
      <w:r>
        <w:rPr>
          <w:noProof/>
        </w:rPr>
        <w:fldChar w:fldCharType="end"/>
      </w:r>
    </w:p>
    <w:p w14:paraId="3F505361" w14:textId="0591F831" w:rsidR="00ED495F" w:rsidRDefault="00ED495F">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_Toc106632881 \h </w:instrText>
      </w:r>
      <w:r>
        <w:rPr>
          <w:noProof/>
        </w:rPr>
      </w:r>
      <w:r>
        <w:rPr>
          <w:noProof/>
        </w:rPr>
        <w:fldChar w:fldCharType="separate"/>
      </w:r>
      <w:r>
        <w:rPr>
          <w:noProof/>
        </w:rPr>
        <w:t>297</w:t>
      </w:r>
      <w:r>
        <w:rPr>
          <w:noProof/>
        </w:rPr>
        <w:fldChar w:fldCharType="end"/>
      </w:r>
    </w:p>
    <w:p w14:paraId="079B8C1B" w14:textId="1243CFDF" w:rsidR="00ED495F" w:rsidRDefault="00ED495F">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_Toc106632882 \h </w:instrText>
      </w:r>
      <w:r>
        <w:rPr>
          <w:noProof/>
        </w:rPr>
      </w:r>
      <w:r>
        <w:rPr>
          <w:noProof/>
        </w:rPr>
        <w:fldChar w:fldCharType="separate"/>
      </w:r>
      <w:r>
        <w:rPr>
          <w:noProof/>
        </w:rPr>
        <w:t>298</w:t>
      </w:r>
      <w:r>
        <w:rPr>
          <w:noProof/>
        </w:rPr>
        <w:fldChar w:fldCharType="end"/>
      </w:r>
    </w:p>
    <w:p w14:paraId="755A8F71" w14:textId="4209363A" w:rsidR="00ED495F" w:rsidRDefault="00ED495F">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_Toc106632883 \h </w:instrText>
      </w:r>
      <w:r>
        <w:rPr>
          <w:noProof/>
        </w:rPr>
      </w:r>
      <w:r>
        <w:rPr>
          <w:noProof/>
        </w:rPr>
        <w:fldChar w:fldCharType="separate"/>
      </w:r>
      <w:r>
        <w:rPr>
          <w:noProof/>
        </w:rPr>
        <w:t>298</w:t>
      </w:r>
      <w:r>
        <w:rPr>
          <w:noProof/>
        </w:rPr>
        <w:fldChar w:fldCharType="end"/>
      </w:r>
    </w:p>
    <w:p w14:paraId="2E3DE5A0" w14:textId="5DF3C5C8" w:rsidR="00ED495F" w:rsidRDefault="00ED495F">
      <w:pPr>
        <w:pStyle w:val="TOC4"/>
        <w:rPr>
          <w:rFonts w:asciiTheme="minorHAnsi" w:eastAsiaTheme="minorEastAsia" w:hAnsiTheme="minorHAnsi" w:cstheme="minorBidi"/>
          <w:noProof/>
          <w:sz w:val="22"/>
          <w:szCs w:val="22"/>
          <w:lang w:eastAsia="en-GB"/>
        </w:rPr>
      </w:pPr>
      <w:r>
        <w:rPr>
          <w:noProof/>
        </w:rPr>
        <w:lastRenderedPageBreak/>
        <w:t>6.5.5.2</w:t>
      </w:r>
      <w:r>
        <w:rPr>
          <w:rFonts w:asciiTheme="minorHAnsi" w:eastAsiaTheme="minorEastAsia" w:hAnsiTheme="minorHAnsi" w:cstheme="minorBidi"/>
          <w:noProof/>
          <w:sz w:val="22"/>
          <w:szCs w:val="22"/>
          <w:lang w:eastAsia="en-GB"/>
        </w:rPr>
        <w:tab/>
      </w:r>
      <w:r>
        <w:rPr>
          <w:noProof/>
        </w:rPr>
        <w:t>Broadcast MBS Session Context Status Notification</w:t>
      </w:r>
      <w:r>
        <w:rPr>
          <w:noProof/>
        </w:rPr>
        <w:tab/>
      </w:r>
      <w:r>
        <w:rPr>
          <w:noProof/>
        </w:rPr>
        <w:fldChar w:fldCharType="begin" w:fldLock="1"/>
      </w:r>
      <w:r>
        <w:rPr>
          <w:noProof/>
        </w:rPr>
        <w:instrText xml:space="preserve"> PAGEREF _Toc106632884 \h </w:instrText>
      </w:r>
      <w:r>
        <w:rPr>
          <w:noProof/>
        </w:rPr>
      </w:r>
      <w:r>
        <w:rPr>
          <w:noProof/>
        </w:rPr>
        <w:fldChar w:fldCharType="separate"/>
      </w:r>
      <w:r>
        <w:rPr>
          <w:noProof/>
        </w:rPr>
        <w:t>298</w:t>
      </w:r>
      <w:r>
        <w:rPr>
          <w:noProof/>
        </w:rPr>
        <w:fldChar w:fldCharType="end"/>
      </w:r>
    </w:p>
    <w:p w14:paraId="179F0378" w14:textId="21B38276" w:rsidR="00ED495F" w:rsidRDefault="00ED495F">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_Toc106632885 \h </w:instrText>
      </w:r>
      <w:r>
        <w:rPr>
          <w:noProof/>
        </w:rPr>
      </w:r>
      <w:r>
        <w:rPr>
          <w:noProof/>
        </w:rPr>
        <w:fldChar w:fldCharType="separate"/>
      </w:r>
      <w:r>
        <w:rPr>
          <w:noProof/>
        </w:rPr>
        <w:t>298</w:t>
      </w:r>
      <w:r>
        <w:rPr>
          <w:noProof/>
        </w:rPr>
        <w:fldChar w:fldCharType="end"/>
      </w:r>
    </w:p>
    <w:p w14:paraId="4A54CBFD" w14:textId="63E6CBD0" w:rsidR="00ED495F" w:rsidRDefault="00ED495F">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_Toc106632886 \h </w:instrText>
      </w:r>
      <w:r>
        <w:rPr>
          <w:noProof/>
        </w:rPr>
      </w:r>
      <w:r>
        <w:rPr>
          <w:noProof/>
        </w:rPr>
        <w:fldChar w:fldCharType="separate"/>
      </w:r>
      <w:r>
        <w:rPr>
          <w:noProof/>
        </w:rPr>
        <w:t>298</w:t>
      </w:r>
      <w:r>
        <w:rPr>
          <w:noProof/>
        </w:rPr>
        <w:fldChar w:fldCharType="end"/>
      </w:r>
    </w:p>
    <w:p w14:paraId="322287FF" w14:textId="6A266642" w:rsidR="00ED495F" w:rsidRDefault="00ED495F">
      <w:pPr>
        <w:pStyle w:val="TOC5"/>
        <w:rPr>
          <w:rFonts w:asciiTheme="minorHAnsi" w:eastAsiaTheme="minorEastAsia" w:hAnsiTheme="minorHAnsi" w:cstheme="minorBidi"/>
          <w:noProof/>
          <w:sz w:val="22"/>
          <w:szCs w:val="22"/>
          <w:lang w:eastAsia="en-GB"/>
        </w:rPr>
      </w:pPr>
      <w:r>
        <w:rPr>
          <w:noProof/>
        </w:rPr>
        <w:t>6.5.5.2.3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_Toc106632887 \h </w:instrText>
      </w:r>
      <w:r>
        <w:rPr>
          <w:noProof/>
        </w:rPr>
      </w:r>
      <w:r>
        <w:rPr>
          <w:noProof/>
        </w:rPr>
        <w:fldChar w:fldCharType="separate"/>
      </w:r>
      <w:r>
        <w:rPr>
          <w:noProof/>
        </w:rPr>
        <w:t>298</w:t>
      </w:r>
      <w:r>
        <w:rPr>
          <w:noProof/>
        </w:rPr>
        <w:fldChar w:fldCharType="end"/>
      </w:r>
    </w:p>
    <w:p w14:paraId="71C8085E" w14:textId="762C6B6D" w:rsidR="00ED495F" w:rsidRDefault="00ED495F">
      <w:pPr>
        <w:pStyle w:val="TOC6"/>
        <w:rPr>
          <w:rFonts w:asciiTheme="minorHAnsi" w:eastAsiaTheme="minorEastAsia" w:hAnsiTheme="minorHAnsi" w:cstheme="minorBidi"/>
          <w:noProof/>
          <w:sz w:val="22"/>
          <w:szCs w:val="22"/>
          <w:lang w:eastAsia="en-GB"/>
        </w:rPr>
      </w:pPr>
      <w:r>
        <w:rPr>
          <w:noProof/>
        </w:rPr>
        <w:t>6.5.5.2.3.1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_Toc106632888 \h </w:instrText>
      </w:r>
      <w:r>
        <w:rPr>
          <w:noProof/>
        </w:rPr>
      </w:r>
      <w:r>
        <w:rPr>
          <w:noProof/>
        </w:rPr>
        <w:fldChar w:fldCharType="separate"/>
      </w:r>
      <w:r>
        <w:rPr>
          <w:noProof/>
        </w:rPr>
        <w:t>298</w:t>
      </w:r>
      <w:r>
        <w:rPr>
          <w:noProof/>
        </w:rPr>
        <w:fldChar w:fldCharType="end"/>
      </w:r>
    </w:p>
    <w:p w14:paraId="21F5E9F9" w14:textId="4C1009E8" w:rsidR="00ED495F" w:rsidRDefault="00ED495F">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_Toc106632889 \h </w:instrText>
      </w:r>
      <w:r>
        <w:rPr>
          <w:noProof/>
        </w:rPr>
      </w:r>
      <w:r>
        <w:rPr>
          <w:noProof/>
        </w:rPr>
        <w:fldChar w:fldCharType="separate"/>
      </w:r>
      <w:r>
        <w:rPr>
          <w:noProof/>
        </w:rPr>
        <w:t>299</w:t>
      </w:r>
      <w:r>
        <w:rPr>
          <w:noProof/>
        </w:rPr>
        <w:fldChar w:fldCharType="end"/>
      </w:r>
    </w:p>
    <w:p w14:paraId="721DB79E" w14:textId="0F24124A" w:rsidR="00ED495F" w:rsidRDefault="00ED495F">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_Toc106632890 \h </w:instrText>
      </w:r>
      <w:r>
        <w:rPr>
          <w:noProof/>
        </w:rPr>
      </w:r>
      <w:r>
        <w:rPr>
          <w:noProof/>
        </w:rPr>
        <w:fldChar w:fldCharType="separate"/>
      </w:r>
      <w:r>
        <w:rPr>
          <w:noProof/>
        </w:rPr>
        <w:t>299</w:t>
      </w:r>
      <w:r>
        <w:rPr>
          <w:noProof/>
        </w:rPr>
        <w:fldChar w:fldCharType="end"/>
      </w:r>
    </w:p>
    <w:p w14:paraId="791A1125" w14:textId="75969372" w:rsidR="00ED495F" w:rsidRDefault="00ED495F">
      <w:pPr>
        <w:pStyle w:val="TOC4"/>
        <w:rPr>
          <w:rFonts w:asciiTheme="minorHAnsi" w:eastAsiaTheme="minorEastAsia" w:hAnsiTheme="minorHAnsi" w:cstheme="minorBidi"/>
          <w:noProof/>
          <w:sz w:val="22"/>
          <w:szCs w:val="22"/>
          <w:lang w:eastAsia="en-GB"/>
        </w:rPr>
      </w:pPr>
      <w:r w:rsidRPr="00C23B87">
        <w:rPr>
          <w:noProof/>
          <w:lang w:val="en-US"/>
        </w:rPr>
        <w:t>6.5.6.2</w:t>
      </w:r>
      <w:r>
        <w:rPr>
          <w:rFonts w:asciiTheme="minorHAnsi" w:eastAsiaTheme="minorEastAsia" w:hAnsiTheme="minorHAnsi" w:cstheme="minorBidi"/>
          <w:noProof/>
          <w:sz w:val="22"/>
          <w:szCs w:val="22"/>
          <w:lang w:eastAsia="en-GB"/>
        </w:rPr>
        <w:tab/>
      </w:r>
      <w:r w:rsidRPr="00C23B87">
        <w:rPr>
          <w:noProof/>
          <w:lang w:val="en-US"/>
        </w:rPr>
        <w:t>Structured data types</w:t>
      </w:r>
      <w:r>
        <w:rPr>
          <w:noProof/>
        </w:rPr>
        <w:tab/>
      </w:r>
      <w:r>
        <w:rPr>
          <w:noProof/>
        </w:rPr>
        <w:fldChar w:fldCharType="begin" w:fldLock="1"/>
      </w:r>
      <w:r>
        <w:rPr>
          <w:noProof/>
        </w:rPr>
        <w:instrText xml:space="preserve"> PAGEREF _Toc106632891 \h </w:instrText>
      </w:r>
      <w:r>
        <w:rPr>
          <w:noProof/>
        </w:rPr>
      </w:r>
      <w:r>
        <w:rPr>
          <w:noProof/>
        </w:rPr>
        <w:fldChar w:fldCharType="separate"/>
      </w:r>
      <w:r>
        <w:rPr>
          <w:noProof/>
        </w:rPr>
        <w:t>300</w:t>
      </w:r>
      <w:r>
        <w:rPr>
          <w:noProof/>
        </w:rPr>
        <w:fldChar w:fldCharType="end"/>
      </w:r>
    </w:p>
    <w:p w14:paraId="7810B63E" w14:textId="5EAD06CA" w:rsidR="00ED495F" w:rsidRDefault="00ED495F">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_Toc106632892 \h </w:instrText>
      </w:r>
      <w:r>
        <w:rPr>
          <w:noProof/>
        </w:rPr>
      </w:r>
      <w:r>
        <w:rPr>
          <w:noProof/>
        </w:rPr>
        <w:fldChar w:fldCharType="separate"/>
      </w:r>
      <w:r>
        <w:rPr>
          <w:noProof/>
        </w:rPr>
        <w:t>300</w:t>
      </w:r>
      <w:r>
        <w:rPr>
          <w:noProof/>
        </w:rPr>
        <w:fldChar w:fldCharType="end"/>
      </w:r>
    </w:p>
    <w:p w14:paraId="342C67D4" w14:textId="31FC4A99" w:rsidR="00ED495F" w:rsidRDefault="00ED495F">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_Toc106632893 \h </w:instrText>
      </w:r>
      <w:r>
        <w:rPr>
          <w:noProof/>
        </w:rPr>
      </w:r>
      <w:r>
        <w:rPr>
          <w:noProof/>
        </w:rPr>
        <w:fldChar w:fldCharType="separate"/>
      </w:r>
      <w:r>
        <w:rPr>
          <w:noProof/>
        </w:rPr>
        <w:t>301</w:t>
      </w:r>
      <w:r>
        <w:rPr>
          <w:noProof/>
        </w:rPr>
        <w:fldChar w:fldCharType="end"/>
      </w:r>
    </w:p>
    <w:p w14:paraId="2697FADF" w14:textId="435FBE5C" w:rsidR="00ED495F" w:rsidRDefault="00ED495F">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_Toc106632894 \h </w:instrText>
      </w:r>
      <w:r>
        <w:rPr>
          <w:noProof/>
        </w:rPr>
      </w:r>
      <w:r>
        <w:rPr>
          <w:noProof/>
        </w:rPr>
        <w:fldChar w:fldCharType="separate"/>
      </w:r>
      <w:r>
        <w:rPr>
          <w:noProof/>
        </w:rPr>
        <w:t>301</w:t>
      </w:r>
      <w:r>
        <w:rPr>
          <w:noProof/>
        </w:rPr>
        <w:fldChar w:fldCharType="end"/>
      </w:r>
    </w:p>
    <w:p w14:paraId="2F800219" w14:textId="77BC64C4" w:rsidR="00ED495F" w:rsidRDefault="00ED495F">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_Toc106632895 \h </w:instrText>
      </w:r>
      <w:r>
        <w:rPr>
          <w:noProof/>
        </w:rPr>
      </w:r>
      <w:r>
        <w:rPr>
          <w:noProof/>
        </w:rPr>
        <w:fldChar w:fldCharType="separate"/>
      </w:r>
      <w:r>
        <w:rPr>
          <w:noProof/>
        </w:rPr>
        <w:t>302</w:t>
      </w:r>
      <w:r>
        <w:rPr>
          <w:noProof/>
        </w:rPr>
        <w:fldChar w:fldCharType="end"/>
      </w:r>
    </w:p>
    <w:p w14:paraId="5CDD3EB0" w14:textId="7E7AACA0" w:rsidR="00ED495F" w:rsidRDefault="00ED495F">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_Toc106632896 \h </w:instrText>
      </w:r>
      <w:r>
        <w:rPr>
          <w:noProof/>
        </w:rPr>
      </w:r>
      <w:r>
        <w:rPr>
          <w:noProof/>
        </w:rPr>
        <w:fldChar w:fldCharType="separate"/>
      </w:r>
      <w:r>
        <w:rPr>
          <w:noProof/>
        </w:rPr>
        <w:t>303</w:t>
      </w:r>
      <w:r>
        <w:rPr>
          <w:noProof/>
        </w:rPr>
        <w:fldChar w:fldCharType="end"/>
      </w:r>
    </w:p>
    <w:p w14:paraId="2EBADC53" w14:textId="273B0043" w:rsidR="00ED495F" w:rsidRDefault="00ED495F">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_Toc106632897 \h </w:instrText>
      </w:r>
      <w:r>
        <w:rPr>
          <w:noProof/>
        </w:rPr>
      </w:r>
      <w:r>
        <w:rPr>
          <w:noProof/>
        </w:rPr>
        <w:fldChar w:fldCharType="separate"/>
      </w:r>
      <w:r>
        <w:rPr>
          <w:noProof/>
        </w:rPr>
        <w:t>303</w:t>
      </w:r>
      <w:r>
        <w:rPr>
          <w:noProof/>
        </w:rPr>
        <w:fldChar w:fldCharType="end"/>
      </w:r>
    </w:p>
    <w:p w14:paraId="51A335B1" w14:textId="297A13C4" w:rsidR="00ED495F" w:rsidRDefault="00ED495F">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_Toc106632898 \h </w:instrText>
      </w:r>
      <w:r>
        <w:rPr>
          <w:noProof/>
        </w:rPr>
      </w:r>
      <w:r>
        <w:rPr>
          <w:noProof/>
        </w:rPr>
        <w:fldChar w:fldCharType="separate"/>
      </w:r>
      <w:r>
        <w:rPr>
          <w:noProof/>
        </w:rPr>
        <w:t>304</w:t>
      </w:r>
      <w:r>
        <w:rPr>
          <w:noProof/>
        </w:rPr>
        <w:fldChar w:fldCharType="end"/>
      </w:r>
    </w:p>
    <w:p w14:paraId="7D4FA376" w14:textId="0F40535F" w:rsidR="00ED495F" w:rsidRDefault="00ED495F">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Type: Operation</w:t>
      </w:r>
      <w:r>
        <w:rPr>
          <w:noProof/>
          <w:lang w:eastAsia="zh-CN"/>
        </w:rPr>
        <w:t>Event</w:t>
      </w:r>
      <w:r>
        <w:rPr>
          <w:noProof/>
        </w:rPr>
        <w:tab/>
      </w:r>
      <w:r>
        <w:rPr>
          <w:noProof/>
        </w:rPr>
        <w:fldChar w:fldCharType="begin" w:fldLock="1"/>
      </w:r>
      <w:r>
        <w:rPr>
          <w:noProof/>
        </w:rPr>
        <w:instrText xml:space="preserve"> PAGEREF _Toc106632899 \h </w:instrText>
      </w:r>
      <w:r>
        <w:rPr>
          <w:noProof/>
        </w:rPr>
      </w:r>
      <w:r>
        <w:rPr>
          <w:noProof/>
        </w:rPr>
        <w:fldChar w:fldCharType="separate"/>
      </w:r>
      <w:r>
        <w:rPr>
          <w:noProof/>
        </w:rPr>
        <w:t>304</w:t>
      </w:r>
      <w:r>
        <w:rPr>
          <w:noProof/>
        </w:rPr>
        <w:fldChar w:fldCharType="end"/>
      </w:r>
    </w:p>
    <w:p w14:paraId="733ECFBD" w14:textId="48D187C4" w:rsidR="00ED495F" w:rsidRDefault="00ED495F">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_Toc106632900 \h </w:instrText>
      </w:r>
      <w:r>
        <w:rPr>
          <w:noProof/>
        </w:rPr>
      </w:r>
      <w:r>
        <w:rPr>
          <w:noProof/>
        </w:rPr>
        <w:fldChar w:fldCharType="separate"/>
      </w:r>
      <w:r>
        <w:rPr>
          <w:noProof/>
        </w:rPr>
        <w:t>304</w:t>
      </w:r>
      <w:r>
        <w:rPr>
          <w:noProof/>
        </w:rPr>
        <w:fldChar w:fldCharType="end"/>
      </w:r>
    </w:p>
    <w:p w14:paraId="4BB478D3" w14:textId="650B7DB7" w:rsidR="00ED495F" w:rsidRDefault="00ED495F">
      <w:pPr>
        <w:pStyle w:val="TOC4"/>
        <w:rPr>
          <w:rFonts w:asciiTheme="minorHAnsi" w:eastAsiaTheme="minorEastAsia" w:hAnsiTheme="minorHAnsi" w:cstheme="minorBidi"/>
          <w:noProof/>
          <w:sz w:val="22"/>
          <w:szCs w:val="22"/>
          <w:lang w:eastAsia="en-GB"/>
        </w:rPr>
      </w:pPr>
      <w:r w:rsidRPr="00C23B87">
        <w:rPr>
          <w:noProof/>
          <w:lang w:val="en-US"/>
        </w:rPr>
        <w:t>6.5.6.3</w:t>
      </w:r>
      <w:r>
        <w:rPr>
          <w:rFonts w:asciiTheme="minorHAnsi" w:eastAsiaTheme="minorEastAsia" w:hAnsiTheme="minorHAnsi" w:cstheme="minorBidi"/>
          <w:noProof/>
          <w:sz w:val="22"/>
          <w:szCs w:val="22"/>
          <w:lang w:eastAsia="en-GB"/>
        </w:rPr>
        <w:tab/>
      </w:r>
      <w:r w:rsidRPr="00C23B87">
        <w:rPr>
          <w:noProof/>
          <w:lang w:val="en-US"/>
        </w:rPr>
        <w:t>Simple data types and enumerations</w:t>
      </w:r>
      <w:r>
        <w:rPr>
          <w:noProof/>
        </w:rPr>
        <w:tab/>
      </w:r>
      <w:r>
        <w:rPr>
          <w:noProof/>
        </w:rPr>
        <w:fldChar w:fldCharType="begin" w:fldLock="1"/>
      </w:r>
      <w:r>
        <w:rPr>
          <w:noProof/>
        </w:rPr>
        <w:instrText xml:space="preserve"> PAGEREF _Toc106632901 \h </w:instrText>
      </w:r>
      <w:r>
        <w:rPr>
          <w:noProof/>
        </w:rPr>
      </w:r>
      <w:r>
        <w:rPr>
          <w:noProof/>
        </w:rPr>
        <w:fldChar w:fldCharType="separate"/>
      </w:r>
      <w:r>
        <w:rPr>
          <w:noProof/>
        </w:rPr>
        <w:t>304</w:t>
      </w:r>
      <w:r>
        <w:rPr>
          <w:noProof/>
        </w:rPr>
        <w:fldChar w:fldCharType="end"/>
      </w:r>
    </w:p>
    <w:p w14:paraId="658C1788" w14:textId="29B39B3E" w:rsidR="00ED495F" w:rsidRDefault="00ED495F">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_Toc106632902 \h </w:instrText>
      </w:r>
      <w:r>
        <w:rPr>
          <w:noProof/>
        </w:rPr>
      </w:r>
      <w:r>
        <w:rPr>
          <w:noProof/>
        </w:rPr>
        <w:fldChar w:fldCharType="separate"/>
      </w:r>
      <w:r>
        <w:rPr>
          <w:noProof/>
        </w:rPr>
        <w:t>304</w:t>
      </w:r>
      <w:r>
        <w:rPr>
          <w:noProof/>
        </w:rPr>
        <w:fldChar w:fldCharType="end"/>
      </w:r>
    </w:p>
    <w:p w14:paraId="4A6FB74A" w14:textId="7378DDAF" w:rsidR="00ED495F" w:rsidRDefault="00ED495F">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_Toc106632903 \h </w:instrText>
      </w:r>
      <w:r>
        <w:rPr>
          <w:noProof/>
        </w:rPr>
      </w:r>
      <w:r>
        <w:rPr>
          <w:noProof/>
        </w:rPr>
        <w:fldChar w:fldCharType="separate"/>
      </w:r>
      <w:r>
        <w:rPr>
          <w:noProof/>
        </w:rPr>
        <w:t>304</w:t>
      </w:r>
      <w:r>
        <w:rPr>
          <w:noProof/>
        </w:rPr>
        <w:fldChar w:fldCharType="end"/>
      </w:r>
    </w:p>
    <w:p w14:paraId="3AD76787" w14:textId="12171402" w:rsidR="00ED495F" w:rsidRDefault="00ED495F">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Enumeration: OperationStatus</w:t>
      </w:r>
      <w:r>
        <w:rPr>
          <w:noProof/>
        </w:rPr>
        <w:tab/>
      </w:r>
      <w:r>
        <w:rPr>
          <w:noProof/>
        </w:rPr>
        <w:fldChar w:fldCharType="begin" w:fldLock="1"/>
      </w:r>
      <w:r>
        <w:rPr>
          <w:noProof/>
        </w:rPr>
        <w:instrText xml:space="preserve"> PAGEREF _Toc106632904 \h </w:instrText>
      </w:r>
      <w:r>
        <w:rPr>
          <w:noProof/>
        </w:rPr>
      </w:r>
      <w:r>
        <w:rPr>
          <w:noProof/>
        </w:rPr>
        <w:fldChar w:fldCharType="separate"/>
      </w:r>
      <w:r>
        <w:rPr>
          <w:noProof/>
        </w:rPr>
        <w:t>305</w:t>
      </w:r>
      <w:r>
        <w:rPr>
          <w:noProof/>
        </w:rPr>
        <w:fldChar w:fldCharType="end"/>
      </w:r>
    </w:p>
    <w:p w14:paraId="74AB711E" w14:textId="75675E32" w:rsidR="00ED495F" w:rsidRDefault="00ED495F">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_Toc106632905 \h </w:instrText>
      </w:r>
      <w:r>
        <w:rPr>
          <w:noProof/>
        </w:rPr>
      </w:r>
      <w:r>
        <w:rPr>
          <w:noProof/>
        </w:rPr>
        <w:fldChar w:fldCharType="separate"/>
      </w:r>
      <w:r>
        <w:rPr>
          <w:noProof/>
        </w:rPr>
        <w:t>305</w:t>
      </w:r>
      <w:r>
        <w:rPr>
          <w:noProof/>
        </w:rPr>
        <w:fldChar w:fldCharType="end"/>
      </w:r>
    </w:p>
    <w:p w14:paraId="701F8C3F" w14:textId="356ACDED" w:rsidR="00ED495F" w:rsidRDefault="00ED495F">
      <w:pPr>
        <w:pStyle w:val="TOC5"/>
        <w:rPr>
          <w:rFonts w:asciiTheme="minorHAnsi" w:eastAsiaTheme="minorEastAsia" w:hAnsiTheme="minorHAnsi" w:cstheme="minorBidi"/>
          <w:noProof/>
          <w:sz w:val="22"/>
          <w:szCs w:val="22"/>
          <w:lang w:eastAsia="en-GB"/>
        </w:rPr>
      </w:pPr>
      <w:r>
        <w:rPr>
          <w:noProof/>
        </w:rPr>
        <w:t>6.5.6.3.5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_Toc106632906 \h </w:instrText>
      </w:r>
      <w:r>
        <w:rPr>
          <w:noProof/>
        </w:rPr>
      </w:r>
      <w:r>
        <w:rPr>
          <w:noProof/>
        </w:rPr>
        <w:fldChar w:fldCharType="separate"/>
      </w:r>
      <w:r>
        <w:rPr>
          <w:noProof/>
        </w:rPr>
        <w:t>305</w:t>
      </w:r>
      <w:r>
        <w:rPr>
          <w:noProof/>
        </w:rPr>
        <w:fldChar w:fldCharType="end"/>
      </w:r>
    </w:p>
    <w:p w14:paraId="055452F0" w14:textId="57B54527" w:rsidR="00ED495F" w:rsidRDefault="00ED495F">
      <w:pPr>
        <w:pStyle w:val="TOC5"/>
        <w:rPr>
          <w:rFonts w:asciiTheme="minorHAnsi" w:eastAsiaTheme="minorEastAsia" w:hAnsiTheme="minorHAnsi" w:cstheme="minorBidi"/>
          <w:noProof/>
          <w:sz w:val="22"/>
          <w:szCs w:val="22"/>
          <w:lang w:eastAsia="en-GB"/>
        </w:rPr>
      </w:pPr>
      <w:r>
        <w:rPr>
          <w:noProof/>
        </w:rPr>
        <w:t>6.5.6.3.6</w:t>
      </w:r>
      <w:r>
        <w:rPr>
          <w:rFonts w:asciiTheme="minorHAnsi" w:eastAsiaTheme="minorEastAsia" w:hAnsiTheme="minorHAnsi" w:cstheme="minorBidi"/>
          <w:noProof/>
          <w:sz w:val="22"/>
          <w:szCs w:val="22"/>
          <w:lang w:eastAsia="en-GB"/>
        </w:rPr>
        <w:tab/>
      </w:r>
      <w:r>
        <w:rPr>
          <w:noProof/>
        </w:rPr>
        <w:t>Enumeration: NgranFailureIndication</w:t>
      </w:r>
      <w:r>
        <w:rPr>
          <w:noProof/>
        </w:rPr>
        <w:tab/>
      </w:r>
      <w:r>
        <w:rPr>
          <w:noProof/>
        </w:rPr>
        <w:fldChar w:fldCharType="begin" w:fldLock="1"/>
      </w:r>
      <w:r>
        <w:rPr>
          <w:noProof/>
        </w:rPr>
        <w:instrText xml:space="preserve"> PAGEREF _Toc106632907 \h </w:instrText>
      </w:r>
      <w:r>
        <w:rPr>
          <w:noProof/>
        </w:rPr>
      </w:r>
      <w:r>
        <w:rPr>
          <w:noProof/>
        </w:rPr>
        <w:fldChar w:fldCharType="separate"/>
      </w:r>
      <w:r>
        <w:rPr>
          <w:noProof/>
        </w:rPr>
        <w:t>305</w:t>
      </w:r>
      <w:r>
        <w:rPr>
          <w:noProof/>
        </w:rPr>
        <w:fldChar w:fldCharType="end"/>
      </w:r>
    </w:p>
    <w:p w14:paraId="0EFE7305" w14:textId="6249AB9C" w:rsidR="00ED495F" w:rsidRDefault="00ED495F">
      <w:pPr>
        <w:pStyle w:val="TOC4"/>
        <w:rPr>
          <w:rFonts w:asciiTheme="minorHAnsi" w:eastAsiaTheme="minorEastAsia" w:hAnsiTheme="minorHAnsi" w:cstheme="minorBidi"/>
          <w:noProof/>
          <w:sz w:val="22"/>
          <w:szCs w:val="22"/>
          <w:lang w:eastAsia="en-GB"/>
        </w:rPr>
      </w:pPr>
      <w:r>
        <w:rPr>
          <w:noProof/>
        </w:rPr>
        <w:t>6.5.6.4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_Toc106632908 \h </w:instrText>
      </w:r>
      <w:r>
        <w:rPr>
          <w:noProof/>
        </w:rPr>
      </w:r>
      <w:r>
        <w:rPr>
          <w:noProof/>
        </w:rPr>
        <w:fldChar w:fldCharType="separate"/>
      </w:r>
      <w:r>
        <w:rPr>
          <w:noProof/>
        </w:rPr>
        <w:t>306</w:t>
      </w:r>
      <w:r>
        <w:rPr>
          <w:noProof/>
        </w:rPr>
        <w:fldChar w:fldCharType="end"/>
      </w:r>
    </w:p>
    <w:p w14:paraId="528F3246" w14:textId="0C5DA790" w:rsidR="00ED495F" w:rsidRDefault="00ED495F">
      <w:pPr>
        <w:pStyle w:val="TOC5"/>
        <w:rPr>
          <w:rFonts w:asciiTheme="minorHAnsi" w:eastAsiaTheme="minorEastAsia" w:hAnsiTheme="minorHAnsi" w:cstheme="minorBidi"/>
          <w:noProof/>
          <w:sz w:val="22"/>
          <w:szCs w:val="22"/>
          <w:lang w:eastAsia="en-GB"/>
        </w:rPr>
      </w:pPr>
      <w:r w:rsidRPr="00C23B87">
        <w:rPr>
          <w:noProof/>
          <w:lang w:val="en-US"/>
        </w:rPr>
        <w:t>6.5.6.4.1</w:t>
      </w:r>
      <w:r>
        <w:rPr>
          <w:rFonts w:asciiTheme="minorHAnsi" w:eastAsiaTheme="minorEastAsia" w:hAnsiTheme="minorHAnsi" w:cstheme="minorBidi"/>
          <w:noProof/>
          <w:sz w:val="22"/>
          <w:szCs w:val="22"/>
          <w:lang w:eastAsia="en-GB"/>
        </w:rPr>
        <w:tab/>
      </w:r>
      <w:r w:rsidRPr="00C23B87">
        <w:rPr>
          <w:noProof/>
          <w:lang w:val="en-US"/>
        </w:rPr>
        <w:t>Introduction</w:t>
      </w:r>
      <w:r>
        <w:rPr>
          <w:noProof/>
        </w:rPr>
        <w:tab/>
      </w:r>
      <w:r>
        <w:rPr>
          <w:noProof/>
        </w:rPr>
        <w:fldChar w:fldCharType="begin" w:fldLock="1"/>
      </w:r>
      <w:r>
        <w:rPr>
          <w:noProof/>
        </w:rPr>
        <w:instrText xml:space="preserve"> PAGEREF _Toc106632909 \h </w:instrText>
      </w:r>
      <w:r>
        <w:rPr>
          <w:noProof/>
        </w:rPr>
      </w:r>
      <w:r>
        <w:rPr>
          <w:noProof/>
        </w:rPr>
        <w:fldChar w:fldCharType="separate"/>
      </w:r>
      <w:r>
        <w:rPr>
          <w:noProof/>
        </w:rPr>
        <w:t>306</w:t>
      </w:r>
      <w:r>
        <w:rPr>
          <w:noProof/>
        </w:rPr>
        <w:fldChar w:fldCharType="end"/>
      </w:r>
    </w:p>
    <w:p w14:paraId="5A888EC1" w14:textId="2F24D9BF" w:rsidR="00ED495F" w:rsidRDefault="00ED495F">
      <w:pPr>
        <w:pStyle w:val="TOC5"/>
        <w:rPr>
          <w:rFonts w:asciiTheme="minorHAnsi" w:eastAsiaTheme="minorEastAsia" w:hAnsiTheme="minorHAnsi" w:cstheme="minorBidi"/>
          <w:noProof/>
          <w:sz w:val="22"/>
          <w:szCs w:val="22"/>
          <w:lang w:eastAsia="en-GB"/>
        </w:rPr>
      </w:pPr>
      <w:r w:rsidRPr="00C23B87">
        <w:rPr>
          <w:noProof/>
          <w:lang w:val="en-US"/>
        </w:rPr>
        <w:t>6.5.6.4.2</w:t>
      </w:r>
      <w:r>
        <w:rPr>
          <w:rFonts w:asciiTheme="minorHAnsi" w:eastAsiaTheme="minorEastAsia" w:hAnsiTheme="minorHAnsi" w:cstheme="minorBidi"/>
          <w:noProof/>
          <w:sz w:val="22"/>
          <w:szCs w:val="22"/>
          <w:lang w:eastAsia="en-GB"/>
        </w:rPr>
        <w:tab/>
      </w:r>
      <w:r w:rsidRPr="00C23B87">
        <w:rPr>
          <w:noProof/>
          <w:lang w:val="en-US"/>
        </w:rPr>
        <w:t>N2 Information</w:t>
      </w:r>
      <w:r>
        <w:rPr>
          <w:noProof/>
        </w:rPr>
        <w:tab/>
      </w:r>
      <w:r>
        <w:rPr>
          <w:noProof/>
        </w:rPr>
        <w:fldChar w:fldCharType="begin" w:fldLock="1"/>
      </w:r>
      <w:r>
        <w:rPr>
          <w:noProof/>
        </w:rPr>
        <w:instrText xml:space="preserve"> PAGEREF _Toc106632910 \h </w:instrText>
      </w:r>
      <w:r>
        <w:rPr>
          <w:noProof/>
        </w:rPr>
      </w:r>
      <w:r>
        <w:rPr>
          <w:noProof/>
        </w:rPr>
        <w:fldChar w:fldCharType="separate"/>
      </w:r>
      <w:r>
        <w:rPr>
          <w:noProof/>
        </w:rPr>
        <w:t>306</w:t>
      </w:r>
      <w:r>
        <w:rPr>
          <w:noProof/>
        </w:rPr>
        <w:fldChar w:fldCharType="end"/>
      </w:r>
    </w:p>
    <w:p w14:paraId="43D96E76" w14:textId="39824378" w:rsidR="00ED495F" w:rsidRDefault="00ED495F">
      <w:pPr>
        <w:pStyle w:val="TOC6"/>
        <w:rPr>
          <w:rFonts w:asciiTheme="minorHAnsi" w:eastAsiaTheme="minorEastAsia" w:hAnsiTheme="minorHAnsi" w:cstheme="minorBidi"/>
          <w:noProof/>
          <w:sz w:val="22"/>
          <w:szCs w:val="22"/>
          <w:lang w:eastAsia="en-GB"/>
        </w:rPr>
      </w:pPr>
      <w:r>
        <w:rPr>
          <w:noProof/>
        </w:rPr>
        <w:t>6.5.6.4.2.1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_Toc106632911 \h </w:instrText>
      </w:r>
      <w:r>
        <w:rPr>
          <w:noProof/>
        </w:rPr>
      </w:r>
      <w:r>
        <w:rPr>
          <w:noProof/>
        </w:rPr>
        <w:fldChar w:fldCharType="separate"/>
      </w:r>
      <w:r>
        <w:rPr>
          <w:noProof/>
        </w:rPr>
        <w:t>306</w:t>
      </w:r>
      <w:r>
        <w:rPr>
          <w:noProof/>
        </w:rPr>
        <w:fldChar w:fldCharType="end"/>
      </w:r>
    </w:p>
    <w:p w14:paraId="076F715F" w14:textId="40CC334C" w:rsidR="00ED495F" w:rsidRDefault="00ED495F">
      <w:pPr>
        <w:pStyle w:val="TOC6"/>
        <w:rPr>
          <w:rFonts w:asciiTheme="minorHAnsi" w:eastAsiaTheme="minorEastAsia" w:hAnsiTheme="minorHAnsi" w:cstheme="minorBidi"/>
          <w:noProof/>
          <w:sz w:val="22"/>
          <w:szCs w:val="22"/>
          <w:lang w:eastAsia="en-GB"/>
        </w:rPr>
      </w:pPr>
      <w:r>
        <w:rPr>
          <w:noProof/>
        </w:rPr>
        <w:t>6.5.6.4.2.2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_Toc106632912 \h </w:instrText>
      </w:r>
      <w:r>
        <w:rPr>
          <w:noProof/>
        </w:rPr>
      </w:r>
      <w:r>
        <w:rPr>
          <w:noProof/>
        </w:rPr>
        <w:fldChar w:fldCharType="separate"/>
      </w:r>
      <w:r>
        <w:rPr>
          <w:noProof/>
        </w:rPr>
        <w:t>306</w:t>
      </w:r>
      <w:r>
        <w:rPr>
          <w:noProof/>
        </w:rPr>
        <w:fldChar w:fldCharType="end"/>
      </w:r>
    </w:p>
    <w:p w14:paraId="595D0E72" w14:textId="4CCCDE70" w:rsidR="00ED495F" w:rsidRDefault="00ED495F">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Namf_MBSCommunication Service API</w:t>
      </w:r>
      <w:r>
        <w:rPr>
          <w:noProof/>
        </w:rPr>
        <w:tab/>
      </w:r>
      <w:r>
        <w:rPr>
          <w:noProof/>
        </w:rPr>
        <w:fldChar w:fldCharType="begin" w:fldLock="1"/>
      </w:r>
      <w:r>
        <w:rPr>
          <w:noProof/>
        </w:rPr>
        <w:instrText xml:space="preserve"> PAGEREF _Toc106632913 \h </w:instrText>
      </w:r>
      <w:r>
        <w:rPr>
          <w:noProof/>
        </w:rPr>
      </w:r>
      <w:r>
        <w:rPr>
          <w:noProof/>
        </w:rPr>
        <w:fldChar w:fldCharType="separate"/>
      </w:r>
      <w:r>
        <w:rPr>
          <w:noProof/>
        </w:rPr>
        <w:t>306</w:t>
      </w:r>
      <w:r>
        <w:rPr>
          <w:noProof/>
        </w:rPr>
        <w:fldChar w:fldCharType="end"/>
      </w:r>
    </w:p>
    <w:p w14:paraId="62000973" w14:textId="2ACA423E" w:rsidR="00ED495F" w:rsidRDefault="00ED495F">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_Toc106632914 \h </w:instrText>
      </w:r>
      <w:r>
        <w:rPr>
          <w:noProof/>
        </w:rPr>
      </w:r>
      <w:r>
        <w:rPr>
          <w:noProof/>
        </w:rPr>
        <w:fldChar w:fldCharType="separate"/>
      </w:r>
      <w:r>
        <w:rPr>
          <w:noProof/>
        </w:rPr>
        <w:t>306</w:t>
      </w:r>
      <w:r>
        <w:rPr>
          <w:noProof/>
        </w:rPr>
        <w:fldChar w:fldCharType="end"/>
      </w:r>
    </w:p>
    <w:p w14:paraId="3677590B" w14:textId="688B11A1" w:rsidR="00ED495F" w:rsidRDefault="00ED495F">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_Toc106632915 \h </w:instrText>
      </w:r>
      <w:r>
        <w:rPr>
          <w:noProof/>
        </w:rPr>
      </w:r>
      <w:r>
        <w:rPr>
          <w:noProof/>
        </w:rPr>
        <w:fldChar w:fldCharType="separate"/>
      </w:r>
      <w:r>
        <w:rPr>
          <w:noProof/>
        </w:rPr>
        <w:t>307</w:t>
      </w:r>
      <w:r>
        <w:rPr>
          <w:noProof/>
        </w:rPr>
        <w:fldChar w:fldCharType="end"/>
      </w:r>
    </w:p>
    <w:p w14:paraId="1B9FD3CA" w14:textId="4EEE8C8A" w:rsidR="00ED495F" w:rsidRDefault="00ED495F">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_Toc106632916 \h </w:instrText>
      </w:r>
      <w:r>
        <w:rPr>
          <w:noProof/>
        </w:rPr>
      </w:r>
      <w:r>
        <w:rPr>
          <w:noProof/>
        </w:rPr>
        <w:fldChar w:fldCharType="separate"/>
      </w:r>
      <w:r>
        <w:rPr>
          <w:noProof/>
        </w:rPr>
        <w:t>307</w:t>
      </w:r>
      <w:r>
        <w:rPr>
          <w:noProof/>
        </w:rPr>
        <w:fldChar w:fldCharType="end"/>
      </w:r>
    </w:p>
    <w:p w14:paraId="5D8CA939" w14:textId="64FFB8D7" w:rsidR="00ED495F" w:rsidRDefault="00ED495F">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_Toc106632917 \h </w:instrText>
      </w:r>
      <w:r>
        <w:rPr>
          <w:noProof/>
        </w:rPr>
      </w:r>
      <w:r>
        <w:rPr>
          <w:noProof/>
        </w:rPr>
        <w:fldChar w:fldCharType="separate"/>
      </w:r>
      <w:r>
        <w:rPr>
          <w:noProof/>
        </w:rPr>
        <w:t>307</w:t>
      </w:r>
      <w:r>
        <w:rPr>
          <w:noProof/>
        </w:rPr>
        <w:fldChar w:fldCharType="end"/>
      </w:r>
    </w:p>
    <w:p w14:paraId="7844DC6D" w14:textId="3347FD15" w:rsidR="00ED495F" w:rsidRDefault="00ED495F">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_Toc106632918 \h </w:instrText>
      </w:r>
      <w:r>
        <w:rPr>
          <w:noProof/>
        </w:rPr>
      </w:r>
      <w:r>
        <w:rPr>
          <w:noProof/>
        </w:rPr>
        <w:fldChar w:fldCharType="separate"/>
      </w:r>
      <w:r>
        <w:rPr>
          <w:noProof/>
        </w:rPr>
        <w:t>307</w:t>
      </w:r>
      <w:r>
        <w:rPr>
          <w:noProof/>
        </w:rPr>
        <w:fldChar w:fldCharType="end"/>
      </w:r>
    </w:p>
    <w:p w14:paraId="04C930F2" w14:textId="560EAA0D" w:rsidR="00ED495F" w:rsidRDefault="00ED495F">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_Toc106632919 \h </w:instrText>
      </w:r>
      <w:r>
        <w:rPr>
          <w:noProof/>
        </w:rPr>
      </w:r>
      <w:r>
        <w:rPr>
          <w:noProof/>
        </w:rPr>
        <w:fldChar w:fldCharType="separate"/>
      </w:r>
      <w:r>
        <w:rPr>
          <w:noProof/>
        </w:rPr>
        <w:t>307</w:t>
      </w:r>
      <w:r>
        <w:rPr>
          <w:noProof/>
        </w:rPr>
        <w:fldChar w:fldCharType="end"/>
      </w:r>
    </w:p>
    <w:p w14:paraId="35676465" w14:textId="24361B10" w:rsidR="00ED495F" w:rsidRDefault="00ED495F">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_Toc106632920 \h </w:instrText>
      </w:r>
      <w:r>
        <w:rPr>
          <w:noProof/>
        </w:rPr>
      </w:r>
      <w:r>
        <w:rPr>
          <w:noProof/>
        </w:rPr>
        <w:fldChar w:fldCharType="separate"/>
      </w:r>
      <w:r>
        <w:rPr>
          <w:noProof/>
        </w:rPr>
        <w:t>307</w:t>
      </w:r>
      <w:r>
        <w:rPr>
          <w:noProof/>
        </w:rPr>
        <w:fldChar w:fldCharType="end"/>
      </w:r>
    </w:p>
    <w:p w14:paraId="5A833E2C" w14:textId="48E9C792" w:rsidR="00ED495F" w:rsidRDefault="00ED495F">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_Toc106632921 \h </w:instrText>
      </w:r>
      <w:r>
        <w:rPr>
          <w:noProof/>
        </w:rPr>
      </w:r>
      <w:r>
        <w:rPr>
          <w:noProof/>
        </w:rPr>
        <w:fldChar w:fldCharType="separate"/>
      </w:r>
      <w:r>
        <w:rPr>
          <w:noProof/>
        </w:rPr>
        <w:t>307</w:t>
      </w:r>
      <w:r>
        <w:rPr>
          <w:noProof/>
        </w:rPr>
        <w:fldChar w:fldCharType="end"/>
      </w:r>
    </w:p>
    <w:p w14:paraId="77F502C3" w14:textId="48031B5F" w:rsidR="00ED495F" w:rsidRDefault="00ED495F">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_Toc106632922 \h </w:instrText>
      </w:r>
      <w:r>
        <w:rPr>
          <w:noProof/>
        </w:rPr>
      </w:r>
      <w:r>
        <w:rPr>
          <w:noProof/>
        </w:rPr>
        <w:fldChar w:fldCharType="separate"/>
      </w:r>
      <w:r>
        <w:rPr>
          <w:noProof/>
        </w:rPr>
        <w:t>308</w:t>
      </w:r>
      <w:r>
        <w:rPr>
          <w:noProof/>
        </w:rPr>
        <w:fldChar w:fldCharType="end"/>
      </w:r>
    </w:p>
    <w:p w14:paraId="0D77D872" w14:textId="5E641297" w:rsidR="00ED495F" w:rsidRDefault="00ED495F">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_Toc106632923 \h </w:instrText>
      </w:r>
      <w:r>
        <w:rPr>
          <w:noProof/>
        </w:rPr>
      </w:r>
      <w:r>
        <w:rPr>
          <w:noProof/>
        </w:rPr>
        <w:fldChar w:fldCharType="separate"/>
      </w:r>
      <w:r>
        <w:rPr>
          <w:noProof/>
        </w:rPr>
        <w:t>308</w:t>
      </w:r>
      <w:r>
        <w:rPr>
          <w:noProof/>
        </w:rPr>
        <w:fldChar w:fldCharType="end"/>
      </w:r>
    </w:p>
    <w:p w14:paraId="49B74C94" w14:textId="30A84BCD" w:rsidR="00ED495F" w:rsidRDefault="00ED495F">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_Toc106632924 \h </w:instrText>
      </w:r>
      <w:r>
        <w:rPr>
          <w:noProof/>
        </w:rPr>
      </w:r>
      <w:r>
        <w:rPr>
          <w:noProof/>
        </w:rPr>
        <w:fldChar w:fldCharType="separate"/>
      </w:r>
      <w:r>
        <w:rPr>
          <w:noProof/>
        </w:rPr>
        <w:t>308</w:t>
      </w:r>
      <w:r>
        <w:rPr>
          <w:noProof/>
        </w:rPr>
        <w:fldChar w:fldCharType="end"/>
      </w:r>
    </w:p>
    <w:p w14:paraId="1801A854" w14:textId="4356B969" w:rsidR="00ED495F" w:rsidRDefault="00ED495F">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Resource: N2 Message Handler (</w:t>
      </w:r>
      <w:r w:rsidRPr="00C23B87">
        <w:rPr>
          <w:rFonts w:eastAsia="DengXian"/>
          <w:noProof/>
        </w:rPr>
        <w:t>Custom Operation)</w:t>
      </w:r>
      <w:r>
        <w:rPr>
          <w:noProof/>
        </w:rPr>
        <w:tab/>
      </w:r>
      <w:r>
        <w:rPr>
          <w:noProof/>
        </w:rPr>
        <w:fldChar w:fldCharType="begin" w:fldLock="1"/>
      </w:r>
      <w:r>
        <w:rPr>
          <w:noProof/>
        </w:rPr>
        <w:instrText xml:space="preserve"> PAGEREF _Toc106632925 \h </w:instrText>
      </w:r>
      <w:r>
        <w:rPr>
          <w:noProof/>
        </w:rPr>
      </w:r>
      <w:r>
        <w:rPr>
          <w:noProof/>
        </w:rPr>
        <w:fldChar w:fldCharType="separate"/>
      </w:r>
      <w:r>
        <w:rPr>
          <w:noProof/>
        </w:rPr>
        <w:t>309</w:t>
      </w:r>
      <w:r>
        <w:rPr>
          <w:noProof/>
        </w:rPr>
        <w:fldChar w:fldCharType="end"/>
      </w:r>
    </w:p>
    <w:p w14:paraId="12A35AD6" w14:textId="42A50B82" w:rsidR="00ED495F" w:rsidRDefault="00ED495F">
      <w:pPr>
        <w:pStyle w:val="TOC5"/>
        <w:rPr>
          <w:rFonts w:asciiTheme="minorHAnsi" w:eastAsiaTheme="minorEastAsia" w:hAnsiTheme="minorHAnsi" w:cstheme="minorBidi"/>
          <w:noProof/>
          <w:sz w:val="22"/>
          <w:szCs w:val="22"/>
          <w:lang w:eastAsia="en-GB"/>
        </w:rPr>
      </w:pPr>
      <w:r>
        <w:rPr>
          <w:noProof/>
        </w:rPr>
        <w:t>6.6.3.1.1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_Toc106632926 \h </w:instrText>
      </w:r>
      <w:r>
        <w:rPr>
          <w:noProof/>
        </w:rPr>
      </w:r>
      <w:r>
        <w:rPr>
          <w:noProof/>
        </w:rPr>
        <w:fldChar w:fldCharType="separate"/>
      </w:r>
      <w:r>
        <w:rPr>
          <w:noProof/>
        </w:rPr>
        <w:t>309</w:t>
      </w:r>
      <w:r>
        <w:rPr>
          <w:noProof/>
        </w:rPr>
        <w:fldChar w:fldCharType="end"/>
      </w:r>
    </w:p>
    <w:p w14:paraId="1FE07FB0" w14:textId="460A4AF4" w:rsidR="00ED495F" w:rsidRDefault="00ED495F">
      <w:pPr>
        <w:pStyle w:val="TOC5"/>
        <w:rPr>
          <w:rFonts w:asciiTheme="minorHAnsi" w:eastAsiaTheme="minorEastAsia" w:hAnsiTheme="minorHAnsi" w:cstheme="minorBidi"/>
          <w:noProof/>
          <w:sz w:val="22"/>
          <w:szCs w:val="22"/>
          <w:lang w:eastAsia="en-GB"/>
        </w:rPr>
      </w:pPr>
      <w:r>
        <w:rPr>
          <w:noProof/>
        </w:rPr>
        <w:t>6.6.3.1.2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_Toc106632927 \h </w:instrText>
      </w:r>
      <w:r>
        <w:rPr>
          <w:noProof/>
        </w:rPr>
      </w:r>
      <w:r>
        <w:rPr>
          <w:noProof/>
        </w:rPr>
        <w:fldChar w:fldCharType="separate"/>
      </w:r>
      <w:r>
        <w:rPr>
          <w:noProof/>
        </w:rPr>
        <w:t>309</w:t>
      </w:r>
      <w:r>
        <w:rPr>
          <w:noProof/>
        </w:rPr>
        <w:fldChar w:fldCharType="end"/>
      </w:r>
    </w:p>
    <w:p w14:paraId="028F4268" w14:textId="01D20213" w:rsidR="00ED495F" w:rsidRDefault="00ED495F">
      <w:pPr>
        <w:pStyle w:val="TOC5"/>
        <w:rPr>
          <w:rFonts w:asciiTheme="minorHAnsi" w:eastAsiaTheme="minorEastAsia" w:hAnsiTheme="minorHAnsi" w:cstheme="minorBidi"/>
          <w:noProof/>
          <w:sz w:val="22"/>
          <w:szCs w:val="22"/>
          <w:lang w:eastAsia="en-GB"/>
        </w:rPr>
      </w:pPr>
      <w:r>
        <w:rPr>
          <w:noProof/>
        </w:rPr>
        <w:t>6.6.3.1.3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_Toc106632928 \h </w:instrText>
      </w:r>
      <w:r>
        <w:rPr>
          <w:noProof/>
        </w:rPr>
      </w:r>
      <w:r>
        <w:rPr>
          <w:noProof/>
        </w:rPr>
        <w:fldChar w:fldCharType="separate"/>
      </w:r>
      <w:r>
        <w:rPr>
          <w:noProof/>
        </w:rPr>
        <w:t>309</w:t>
      </w:r>
      <w:r>
        <w:rPr>
          <w:noProof/>
        </w:rPr>
        <w:fldChar w:fldCharType="end"/>
      </w:r>
    </w:p>
    <w:p w14:paraId="4CF33D7D" w14:textId="30E22E1D" w:rsidR="00ED495F" w:rsidRDefault="00ED495F">
      <w:pPr>
        <w:pStyle w:val="TOC5"/>
        <w:rPr>
          <w:rFonts w:asciiTheme="minorHAnsi" w:eastAsiaTheme="minorEastAsia" w:hAnsiTheme="minorHAnsi" w:cstheme="minorBidi"/>
          <w:noProof/>
          <w:sz w:val="22"/>
          <w:szCs w:val="22"/>
          <w:lang w:eastAsia="en-GB"/>
        </w:rPr>
      </w:pPr>
      <w:r>
        <w:rPr>
          <w:noProof/>
        </w:rPr>
        <w:t>6.6.3.1.4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_Toc106632929 \h </w:instrText>
      </w:r>
      <w:r>
        <w:rPr>
          <w:noProof/>
        </w:rPr>
      </w:r>
      <w:r>
        <w:rPr>
          <w:noProof/>
        </w:rPr>
        <w:fldChar w:fldCharType="separate"/>
      </w:r>
      <w:r>
        <w:rPr>
          <w:noProof/>
        </w:rPr>
        <w:t>309</w:t>
      </w:r>
      <w:r>
        <w:rPr>
          <w:noProof/>
        </w:rPr>
        <w:fldChar w:fldCharType="end"/>
      </w:r>
    </w:p>
    <w:p w14:paraId="2A8AB69C" w14:textId="3544D5E5" w:rsidR="00ED495F" w:rsidRDefault="00ED495F">
      <w:pPr>
        <w:pStyle w:val="TOC6"/>
        <w:rPr>
          <w:rFonts w:asciiTheme="minorHAnsi" w:eastAsiaTheme="minorEastAsia" w:hAnsiTheme="minorHAnsi" w:cstheme="minorBidi"/>
          <w:noProof/>
          <w:sz w:val="22"/>
          <w:szCs w:val="22"/>
          <w:lang w:eastAsia="en-GB"/>
        </w:rPr>
      </w:pPr>
      <w:r>
        <w:rPr>
          <w:noProof/>
        </w:rPr>
        <w:t>6.6.3.1.4.1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_Toc106632930 \h </w:instrText>
      </w:r>
      <w:r>
        <w:rPr>
          <w:noProof/>
        </w:rPr>
      </w:r>
      <w:r>
        <w:rPr>
          <w:noProof/>
        </w:rPr>
        <w:fldChar w:fldCharType="separate"/>
      </w:r>
      <w:r>
        <w:rPr>
          <w:noProof/>
        </w:rPr>
        <w:t>309</w:t>
      </w:r>
      <w:r>
        <w:rPr>
          <w:noProof/>
        </w:rPr>
        <w:fldChar w:fldCharType="end"/>
      </w:r>
    </w:p>
    <w:p w14:paraId="268C531E" w14:textId="7FC81DD3" w:rsidR="00ED495F" w:rsidRDefault="00ED495F">
      <w:pPr>
        <w:pStyle w:val="TOC6"/>
        <w:rPr>
          <w:rFonts w:asciiTheme="minorHAnsi" w:eastAsiaTheme="minorEastAsia" w:hAnsiTheme="minorHAnsi" w:cstheme="minorBidi"/>
          <w:noProof/>
          <w:sz w:val="22"/>
          <w:szCs w:val="22"/>
          <w:lang w:eastAsia="en-GB"/>
        </w:rPr>
      </w:pPr>
      <w:r>
        <w:rPr>
          <w:noProof/>
        </w:rPr>
        <w:t>6.6.3.1.4.2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_Toc106632931 \h </w:instrText>
      </w:r>
      <w:r>
        <w:rPr>
          <w:noProof/>
        </w:rPr>
      </w:r>
      <w:r>
        <w:rPr>
          <w:noProof/>
        </w:rPr>
        <w:fldChar w:fldCharType="separate"/>
      </w:r>
      <w:r>
        <w:rPr>
          <w:noProof/>
        </w:rPr>
        <w:t>309</w:t>
      </w:r>
      <w:r>
        <w:rPr>
          <w:noProof/>
        </w:rPr>
        <w:fldChar w:fldCharType="end"/>
      </w:r>
    </w:p>
    <w:p w14:paraId="705D7492" w14:textId="2F9FDB04" w:rsidR="00ED495F" w:rsidRDefault="00ED495F">
      <w:pPr>
        <w:pStyle w:val="TOC7"/>
        <w:rPr>
          <w:rFonts w:asciiTheme="minorHAnsi" w:eastAsiaTheme="minorEastAsia" w:hAnsiTheme="minorHAnsi" w:cstheme="minorBidi"/>
          <w:noProof/>
          <w:sz w:val="22"/>
          <w:szCs w:val="22"/>
          <w:lang w:eastAsia="en-GB"/>
        </w:rPr>
      </w:pPr>
      <w:r>
        <w:rPr>
          <w:noProof/>
        </w:rPr>
        <w:t>6.6.3.1.4.2.1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_Toc106632932 \h </w:instrText>
      </w:r>
      <w:r>
        <w:rPr>
          <w:noProof/>
        </w:rPr>
      </w:r>
      <w:r>
        <w:rPr>
          <w:noProof/>
        </w:rPr>
        <w:fldChar w:fldCharType="separate"/>
      </w:r>
      <w:r>
        <w:rPr>
          <w:noProof/>
        </w:rPr>
        <w:t>309</w:t>
      </w:r>
      <w:r>
        <w:rPr>
          <w:noProof/>
        </w:rPr>
        <w:fldChar w:fldCharType="end"/>
      </w:r>
    </w:p>
    <w:p w14:paraId="4C4DFA9A" w14:textId="6FD09147" w:rsidR="00ED495F" w:rsidRDefault="00ED495F">
      <w:pPr>
        <w:pStyle w:val="TOC7"/>
        <w:rPr>
          <w:rFonts w:asciiTheme="minorHAnsi" w:eastAsiaTheme="minorEastAsia" w:hAnsiTheme="minorHAnsi" w:cstheme="minorBidi"/>
          <w:noProof/>
          <w:sz w:val="22"/>
          <w:szCs w:val="22"/>
          <w:lang w:eastAsia="en-GB"/>
        </w:rPr>
      </w:pPr>
      <w:r>
        <w:rPr>
          <w:noProof/>
        </w:rPr>
        <w:t>6.6.3.1.4.2.2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_Toc106632933 \h </w:instrText>
      </w:r>
      <w:r>
        <w:rPr>
          <w:noProof/>
        </w:rPr>
      </w:r>
      <w:r>
        <w:rPr>
          <w:noProof/>
        </w:rPr>
        <w:fldChar w:fldCharType="separate"/>
      </w:r>
      <w:r>
        <w:rPr>
          <w:noProof/>
        </w:rPr>
        <w:t>309</w:t>
      </w:r>
      <w:r>
        <w:rPr>
          <w:noProof/>
        </w:rPr>
        <w:fldChar w:fldCharType="end"/>
      </w:r>
    </w:p>
    <w:p w14:paraId="6693BFA2" w14:textId="0B9B9D6F" w:rsidR="00ED495F" w:rsidRDefault="00ED495F">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_Toc106632934 \h </w:instrText>
      </w:r>
      <w:r>
        <w:rPr>
          <w:noProof/>
        </w:rPr>
      </w:r>
      <w:r>
        <w:rPr>
          <w:noProof/>
        </w:rPr>
        <w:fldChar w:fldCharType="separate"/>
      </w:r>
      <w:r>
        <w:rPr>
          <w:noProof/>
        </w:rPr>
        <w:t>310</w:t>
      </w:r>
      <w:r>
        <w:rPr>
          <w:noProof/>
        </w:rPr>
        <w:fldChar w:fldCharType="end"/>
      </w:r>
    </w:p>
    <w:p w14:paraId="4D2B93F3" w14:textId="0CFE5BDC" w:rsidR="00ED495F" w:rsidRDefault="00ED495F">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_Toc106632935 \h </w:instrText>
      </w:r>
      <w:r>
        <w:rPr>
          <w:noProof/>
        </w:rPr>
      </w:r>
      <w:r>
        <w:rPr>
          <w:noProof/>
        </w:rPr>
        <w:fldChar w:fldCharType="separate"/>
      </w:r>
      <w:r>
        <w:rPr>
          <w:noProof/>
        </w:rPr>
        <w:t>310</w:t>
      </w:r>
      <w:r>
        <w:rPr>
          <w:noProof/>
        </w:rPr>
        <w:fldChar w:fldCharType="end"/>
      </w:r>
    </w:p>
    <w:p w14:paraId="1BD7B2E9" w14:textId="3C6434F6" w:rsidR="00ED495F" w:rsidRDefault="00ED495F">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_Toc106632936 \h </w:instrText>
      </w:r>
      <w:r>
        <w:rPr>
          <w:noProof/>
        </w:rPr>
      </w:r>
      <w:r>
        <w:rPr>
          <w:noProof/>
        </w:rPr>
        <w:fldChar w:fldCharType="separate"/>
      </w:r>
      <w:r>
        <w:rPr>
          <w:noProof/>
        </w:rPr>
        <w:t>310</w:t>
      </w:r>
      <w:r>
        <w:rPr>
          <w:noProof/>
        </w:rPr>
        <w:fldChar w:fldCharType="end"/>
      </w:r>
    </w:p>
    <w:p w14:paraId="3CF7621F" w14:textId="2B9D6D83" w:rsidR="00ED495F" w:rsidRDefault="00ED495F">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_Toc106632937 \h </w:instrText>
      </w:r>
      <w:r>
        <w:rPr>
          <w:noProof/>
        </w:rPr>
      </w:r>
      <w:r>
        <w:rPr>
          <w:noProof/>
        </w:rPr>
        <w:fldChar w:fldCharType="separate"/>
      </w:r>
      <w:r>
        <w:rPr>
          <w:noProof/>
        </w:rPr>
        <w:t>310</w:t>
      </w:r>
      <w:r>
        <w:rPr>
          <w:noProof/>
        </w:rPr>
        <w:fldChar w:fldCharType="end"/>
      </w:r>
    </w:p>
    <w:p w14:paraId="797C120E" w14:textId="095E5EC7" w:rsidR="00ED495F" w:rsidRDefault="00ED495F">
      <w:pPr>
        <w:pStyle w:val="TOC4"/>
        <w:rPr>
          <w:rFonts w:asciiTheme="minorHAnsi" w:eastAsiaTheme="minorEastAsia" w:hAnsiTheme="minorHAnsi" w:cstheme="minorBidi"/>
          <w:noProof/>
          <w:sz w:val="22"/>
          <w:szCs w:val="22"/>
          <w:lang w:eastAsia="en-GB"/>
        </w:rPr>
      </w:pPr>
      <w:r w:rsidRPr="00C23B87">
        <w:rPr>
          <w:noProof/>
          <w:lang w:val="en-US"/>
        </w:rPr>
        <w:t>6.6.6.2</w:t>
      </w:r>
      <w:r>
        <w:rPr>
          <w:rFonts w:asciiTheme="minorHAnsi" w:eastAsiaTheme="minorEastAsia" w:hAnsiTheme="minorHAnsi" w:cstheme="minorBidi"/>
          <w:noProof/>
          <w:sz w:val="22"/>
          <w:szCs w:val="22"/>
          <w:lang w:eastAsia="en-GB"/>
        </w:rPr>
        <w:tab/>
      </w:r>
      <w:r w:rsidRPr="00C23B87">
        <w:rPr>
          <w:noProof/>
          <w:lang w:val="en-US"/>
        </w:rPr>
        <w:t>Structured data types</w:t>
      </w:r>
      <w:r>
        <w:rPr>
          <w:noProof/>
        </w:rPr>
        <w:tab/>
      </w:r>
      <w:r>
        <w:rPr>
          <w:noProof/>
        </w:rPr>
        <w:fldChar w:fldCharType="begin" w:fldLock="1"/>
      </w:r>
      <w:r>
        <w:rPr>
          <w:noProof/>
        </w:rPr>
        <w:instrText xml:space="preserve"> PAGEREF _Toc106632938 \h </w:instrText>
      </w:r>
      <w:r>
        <w:rPr>
          <w:noProof/>
        </w:rPr>
      </w:r>
      <w:r>
        <w:rPr>
          <w:noProof/>
        </w:rPr>
        <w:fldChar w:fldCharType="separate"/>
      </w:r>
      <w:r>
        <w:rPr>
          <w:noProof/>
        </w:rPr>
        <w:t>311</w:t>
      </w:r>
      <w:r>
        <w:rPr>
          <w:noProof/>
        </w:rPr>
        <w:fldChar w:fldCharType="end"/>
      </w:r>
    </w:p>
    <w:p w14:paraId="27CD9847" w14:textId="09F3B640" w:rsidR="00ED495F" w:rsidRDefault="00ED495F">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_Toc106632939 \h </w:instrText>
      </w:r>
      <w:r>
        <w:rPr>
          <w:noProof/>
        </w:rPr>
      </w:r>
      <w:r>
        <w:rPr>
          <w:noProof/>
        </w:rPr>
        <w:fldChar w:fldCharType="separate"/>
      </w:r>
      <w:r>
        <w:rPr>
          <w:noProof/>
        </w:rPr>
        <w:t>311</w:t>
      </w:r>
      <w:r>
        <w:rPr>
          <w:noProof/>
        </w:rPr>
        <w:fldChar w:fldCharType="end"/>
      </w:r>
    </w:p>
    <w:p w14:paraId="15579292" w14:textId="54C81B33" w:rsidR="00ED495F" w:rsidRDefault="00ED495F">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MbsN2MessageTransferReqData</w:t>
      </w:r>
      <w:r>
        <w:rPr>
          <w:noProof/>
        </w:rPr>
        <w:tab/>
      </w:r>
      <w:r>
        <w:rPr>
          <w:noProof/>
        </w:rPr>
        <w:fldChar w:fldCharType="begin" w:fldLock="1"/>
      </w:r>
      <w:r>
        <w:rPr>
          <w:noProof/>
        </w:rPr>
        <w:instrText xml:space="preserve"> PAGEREF _Toc106632940 \h </w:instrText>
      </w:r>
      <w:r>
        <w:rPr>
          <w:noProof/>
        </w:rPr>
      </w:r>
      <w:r>
        <w:rPr>
          <w:noProof/>
        </w:rPr>
        <w:fldChar w:fldCharType="separate"/>
      </w:r>
      <w:r>
        <w:rPr>
          <w:noProof/>
        </w:rPr>
        <w:t>311</w:t>
      </w:r>
      <w:r>
        <w:rPr>
          <w:noProof/>
        </w:rPr>
        <w:fldChar w:fldCharType="end"/>
      </w:r>
    </w:p>
    <w:p w14:paraId="5B9E960C" w14:textId="2FAED80B" w:rsidR="00ED495F" w:rsidRDefault="00ED495F">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MbsN2MessageTransferRspData</w:t>
      </w:r>
      <w:r>
        <w:rPr>
          <w:noProof/>
        </w:rPr>
        <w:tab/>
      </w:r>
      <w:r>
        <w:rPr>
          <w:noProof/>
        </w:rPr>
        <w:fldChar w:fldCharType="begin" w:fldLock="1"/>
      </w:r>
      <w:r>
        <w:rPr>
          <w:noProof/>
        </w:rPr>
        <w:instrText xml:space="preserve"> PAGEREF _Toc106632941 \h </w:instrText>
      </w:r>
      <w:r>
        <w:rPr>
          <w:noProof/>
        </w:rPr>
      </w:r>
      <w:r>
        <w:rPr>
          <w:noProof/>
        </w:rPr>
        <w:fldChar w:fldCharType="separate"/>
      </w:r>
      <w:r>
        <w:rPr>
          <w:noProof/>
        </w:rPr>
        <w:t>311</w:t>
      </w:r>
      <w:r>
        <w:rPr>
          <w:noProof/>
        </w:rPr>
        <w:fldChar w:fldCharType="end"/>
      </w:r>
    </w:p>
    <w:p w14:paraId="6DEF2E3C" w14:textId="139FFCA7" w:rsidR="00ED495F" w:rsidRDefault="00ED495F">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N2MbsSm</w:t>
      </w:r>
      <w:r w:rsidRPr="00C23B87">
        <w:rPr>
          <w:noProof/>
          <w:lang w:val="en-US"/>
        </w:rPr>
        <w:t>Info</w:t>
      </w:r>
      <w:r>
        <w:rPr>
          <w:noProof/>
        </w:rPr>
        <w:tab/>
      </w:r>
      <w:r>
        <w:rPr>
          <w:noProof/>
        </w:rPr>
        <w:fldChar w:fldCharType="begin" w:fldLock="1"/>
      </w:r>
      <w:r>
        <w:rPr>
          <w:noProof/>
        </w:rPr>
        <w:instrText xml:space="preserve"> PAGEREF _Toc106632942 \h </w:instrText>
      </w:r>
      <w:r>
        <w:rPr>
          <w:noProof/>
        </w:rPr>
      </w:r>
      <w:r>
        <w:rPr>
          <w:noProof/>
        </w:rPr>
        <w:fldChar w:fldCharType="separate"/>
      </w:r>
      <w:r>
        <w:rPr>
          <w:noProof/>
        </w:rPr>
        <w:t>312</w:t>
      </w:r>
      <w:r>
        <w:rPr>
          <w:noProof/>
        </w:rPr>
        <w:fldChar w:fldCharType="end"/>
      </w:r>
    </w:p>
    <w:p w14:paraId="0BCDB8DF" w14:textId="4BDD19B5" w:rsidR="00ED495F" w:rsidRDefault="00ED495F">
      <w:pPr>
        <w:pStyle w:val="TOC4"/>
        <w:rPr>
          <w:rFonts w:asciiTheme="minorHAnsi" w:eastAsiaTheme="minorEastAsia" w:hAnsiTheme="minorHAnsi" w:cstheme="minorBidi"/>
          <w:noProof/>
          <w:sz w:val="22"/>
          <w:szCs w:val="22"/>
          <w:lang w:eastAsia="en-GB"/>
        </w:rPr>
      </w:pPr>
      <w:r w:rsidRPr="00C23B87">
        <w:rPr>
          <w:noProof/>
          <w:lang w:val="en-US"/>
        </w:rPr>
        <w:t>6.6.6.3</w:t>
      </w:r>
      <w:r>
        <w:rPr>
          <w:rFonts w:asciiTheme="minorHAnsi" w:eastAsiaTheme="minorEastAsia" w:hAnsiTheme="minorHAnsi" w:cstheme="minorBidi"/>
          <w:noProof/>
          <w:sz w:val="22"/>
          <w:szCs w:val="22"/>
          <w:lang w:eastAsia="en-GB"/>
        </w:rPr>
        <w:tab/>
      </w:r>
      <w:r w:rsidRPr="00C23B87">
        <w:rPr>
          <w:noProof/>
          <w:lang w:val="en-US"/>
        </w:rPr>
        <w:t>Simple data types and enumerations</w:t>
      </w:r>
      <w:r>
        <w:rPr>
          <w:noProof/>
        </w:rPr>
        <w:tab/>
      </w:r>
      <w:r>
        <w:rPr>
          <w:noProof/>
        </w:rPr>
        <w:fldChar w:fldCharType="begin" w:fldLock="1"/>
      </w:r>
      <w:r>
        <w:rPr>
          <w:noProof/>
        </w:rPr>
        <w:instrText xml:space="preserve"> PAGEREF _Toc106632943 \h </w:instrText>
      </w:r>
      <w:r>
        <w:rPr>
          <w:noProof/>
        </w:rPr>
      </w:r>
      <w:r>
        <w:rPr>
          <w:noProof/>
        </w:rPr>
        <w:fldChar w:fldCharType="separate"/>
      </w:r>
      <w:r>
        <w:rPr>
          <w:noProof/>
        </w:rPr>
        <w:t>312</w:t>
      </w:r>
      <w:r>
        <w:rPr>
          <w:noProof/>
        </w:rPr>
        <w:fldChar w:fldCharType="end"/>
      </w:r>
    </w:p>
    <w:p w14:paraId="6E3A0D43" w14:textId="7EC29895" w:rsidR="00ED495F" w:rsidRDefault="00ED495F">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_Toc106632944 \h </w:instrText>
      </w:r>
      <w:r>
        <w:rPr>
          <w:noProof/>
        </w:rPr>
      </w:r>
      <w:r>
        <w:rPr>
          <w:noProof/>
        </w:rPr>
        <w:fldChar w:fldCharType="separate"/>
      </w:r>
      <w:r>
        <w:rPr>
          <w:noProof/>
        </w:rPr>
        <w:t>312</w:t>
      </w:r>
      <w:r>
        <w:rPr>
          <w:noProof/>
        </w:rPr>
        <w:fldChar w:fldCharType="end"/>
      </w:r>
    </w:p>
    <w:p w14:paraId="441BC3C4" w14:textId="03A876DF" w:rsidR="00ED495F" w:rsidRDefault="00ED495F">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_Toc106632945 \h </w:instrText>
      </w:r>
      <w:r>
        <w:rPr>
          <w:noProof/>
        </w:rPr>
      </w:r>
      <w:r>
        <w:rPr>
          <w:noProof/>
        </w:rPr>
        <w:fldChar w:fldCharType="separate"/>
      </w:r>
      <w:r>
        <w:rPr>
          <w:noProof/>
        </w:rPr>
        <w:t>312</w:t>
      </w:r>
      <w:r>
        <w:rPr>
          <w:noProof/>
        </w:rPr>
        <w:fldChar w:fldCharType="end"/>
      </w:r>
    </w:p>
    <w:p w14:paraId="78321CED" w14:textId="5C6F324B" w:rsidR="00ED495F" w:rsidRDefault="00ED495F">
      <w:pPr>
        <w:pStyle w:val="TOC5"/>
        <w:rPr>
          <w:rFonts w:asciiTheme="minorHAnsi" w:eastAsiaTheme="minorEastAsia" w:hAnsiTheme="minorHAnsi" w:cstheme="minorBidi"/>
          <w:noProof/>
          <w:sz w:val="22"/>
          <w:szCs w:val="22"/>
          <w:lang w:eastAsia="en-GB"/>
        </w:rPr>
      </w:pPr>
      <w:r>
        <w:rPr>
          <w:noProof/>
        </w:rPr>
        <w:lastRenderedPageBreak/>
        <w:t>6.6.6.3.3</w:t>
      </w:r>
      <w:r>
        <w:rPr>
          <w:rFonts w:asciiTheme="minorHAnsi" w:eastAsiaTheme="minorEastAsia" w:hAnsiTheme="minorHAnsi" w:cstheme="minorBidi"/>
          <w:noProof/>
          <w:sz w:val="22"/>
          <w:szCs w:val="22"/>
          <w:lang w:eastAsia="en-GB"/>
        </w:rPr>
        <w:tab/>
      </w:r>
      <w:r>
        <w:rPr>
          <w:noProof/>
        </w:rPr>
        <w:t>Enumeration: MbsNgapIeType</w:t>
      </w:r>
      <w:r>
        <w:rPr>
          <w:noProof/>
        </w:rPr>
        <w:tab/>
      </w:r>
      <w:r>
        <w:rPr>
          <w:noProof/>
        </w:rPr>
        <w:fldChar w:fldCharType="begin" w:fldLock="1"/>
      </w:r>
      <w:r>
        <w:rPr>
          <w:noProof/>
        </w:rPr>
        <w:instrText xml:space="preserve"> PAGEREF _Toc106632946 \h </w:instrText>
      </w:r>
      <w:r>
        <w:rPr>
          <w:noProof/>
        </w:rPr>
      </w:r>
      <w:r>
        <w:rPr>
          <w:noProof/>
        </w:rPr>
        <w:fldChar w:fldCharType="separate"/>
      </w:r>
      <w:r>
        <w:rPr>
          <w:noProof/>
        </w:rPr>
        <w:t>312</w:t>
      </w:r>
      <w:r>
        <w:rPr>
          <w:noProof/>
        </w:rPr>
        <w:fldChar w:fldCharType="end"/>
      </w:r>
    </w:p>
    <w:p w14:paraId="358CB16D" w14:textId="4F2EEF85" w:rsidR="00ED495F" w:rsidRDefault="00ED495F">
      <w:pPr>
        <w:pStyle w:val="TOC4"/>
        <w:rPr>
          <w:rFonts w:asciiTheme="minorHAnsi" w:eastAsiaTheme="minorEastAsia" w:hAnsiTheme="minorHAnsi" w:cstheme="minorBidi"/>
          <w:noProof/>
          <w:sz w:val="22"/>
          <w:szCs w:val="22"/>
          <w:lang w:eastAsia="en-GB"/>
        </w:rPr>
      </w:pPr>
      <w:r>
        <w:rPr>
          <w:noProof/>
        </w:rPr>
        <w:t>6.6.6.4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_Toc106632947 \h </w:instrText>
      </w:r>
      <w:r>
        <w:rPr>
          <w:noProof/>
        </w:rPr>
      </w:r>
      <w:r>
        <w:rPr>
          <w:noProof/>
        </w:rPr>
        <w:fldChar w:fldCharType="separate"/>
      </w:r>
      <w:r>
        <w:rPr>
          <w:noProof/>
        </w:rPr>
        <w:t>312</w:t>
      </w:r>
      <w:r>
        <w:rPr>
          <w:noProof/>
        </w:rPr>
        <w:fldChar w:fldCharType="end"/>
      </w:r>
    </w:p>
    <w:p w14:paraId="717F69DA" w14:textId="1B6FA60B" w:rsidR="00ED495F" w:rsidRDefault="00ED495F">
      <w:pPr>
        <w:pStyle w:val="TOC5"/>
        <w:rPr>
          <w:rFonts w:asciiTheme="minorHAnsi" w:eastAsiaTheme="minorEastAsia" w:hAnsiTheme="minorHAnsi" w:cstheme="minorBidi"/>
          <w:noProof/>
          <w:sz w:val="22"/>
          <w:szCs w:val="22"/>
          <w:lang w:eastAsia="en-GB"/>
        </w:rPr>
      </w:pPr>
      <w:r w:rsidRPr="00C23B87">
        <w:rPr>
          <w:noProof/>
          <w:lang w:val="en-US"/>
        </w:rPr>
        <w:t>6.6.6.4.1</w:t>
      </w:r>
      <w:r>
        <w:rPr>
          <w:rFonts w:asciiTheme="minorHAnsi" w:eastAsiaTheme="minorEastAsia" w:hAnsiTheme="minorHAnsi" w:cstheme="minorBidi"/>
          <w:noProof/>
          <w:sz w:val="22"/>
          <w:szCs w:val="22"/>
          <w:lang w:eastAsia="en-GB"/>
        </w:rPr>
        <w:tab/>
      </w:r>
      <w:r w:rsidRPr="00C23B87">
        <w:rPr>
          <w:noProof/>
          <w:lang w:val="en-US"/>
        </w:rPr>
        <w:t>Introduction</w:t>
      </w:r>
      <w:r>
        <w:rPr>
          <w:noProof/>
        </w:rPr>
        <w:tab/>
      </w:r>
      <w:r>
        <w:rPr>
          <w:noProof/>
        </w:rPr>
        <w:fldChar w:fldCharType="begin" w:fldLock="1"/>
      </w:r>
      <w:r>
        <w:rPr>
          <w:noProof/>
        </w:rPr>
        <w:instrText xml:space="preserve"> PAGEREF _Toc106632948 \h </w:instrText>
      </w:r>
      <w:r>
        <w:rPr>
          <w:noProof/>
        </w:rPr>
      </w:r>
      <w:r>
        <w:rPr>
          <w:noProof/>
        </w:rPr>
        <w:fldChar w:fldCharType="separate"/>
      </w:r>
      <w:r>
        <w:rPr>
          <w:noProof/>
        </w:rPr>
        <w:t>312</w:t>
      </w:r>
      <w:r>
        <w:rPr>
          <w:noProof/>
        </w:rPr>
        <w:fldChar w:fldCharType="end"/>
      </w:r>
    </w:p>
    <w:p w14:paraId="400CC66F" w14:textId="315DD67C" w:rsidR="00ED495F" w:rsidRDefault="00ED495F">
      <w:pPr>
        <w:pStyle w:val="TOC5"/>
        <w:rPr>
          <w:rFonts w:asciiTheme="minorHAnsi" w:eastAsiaTheme="minorEastAsia" w:hAnsiTheme="minorHAnsi" w:cstheme="minorBidi"/>
          <w:noProof/>
          <w:sz w:val="22"/>
          <w:szCs w:val="22"/>
          <w:lang w:eastAsia="en-GB"/>
        </w:rPr>
      </w:pPr>
      <w:r w:rsidRPr="00C23B87">
        <w:rPr>
          <w:noProof/>
          <w:lang w:val="en-US"/>
        </w:rPr>
        <w:t>6.6.6.4.2</w:t>
      </w:r>
      <w:r>
        <w:rPr>
          <w:rFonts w:asciiTheme="minorHAnsi" w:eastAsiaTheme="minorEastAsia" w:hAnsiTheme="minorHAnsi" w:cstheme="minorBidi"/>
          <w:noProof/>
          <w:sz w:val="22"/>
          <w:szCs w:val="22"/>
          <w:lang w:eastAsia="en-GB"/>
        </w:rPr>
        <w:tab/>
      </w:r>
      <w:r w:rsidRPr="00C23B87">
        <w:rPr>
          <w:noProof/>
          <w:lang w:val="en-US"/>
        </w:rPr>
        <w:t>N2 Information</w:t>
      </w:r>
      <w:r>
        <w:rPr>
          <w:noProof/>
        </w:rPr>
        <w:tab/>
      </w:r>
      <w:r>
        <w:rPr>
          <w:noProof/>
        </w:rPr>
        <w:fldChar w:fldCharType="begin" w:fldLock="1"/>
      </w:r>
      <w:r>
        <w:rPr>
          <w:noProof/>
        </w:rPr>
        <w:instrText xml:space="preserve"> PAGEREF _Toc106632949 \h </w:instrText>
      </w:r>
      <w:r>
        <w:rPr>
          <w:noProof/>
        </w:rPr>
      </w:r>
      <w:r>
        <w:rPr>
          <w:noProof/>
        </w:rPr>
        <w:fldChar w:fldCharType="separate"/>
      </w:r>
      <w:r>
        <w:rPr>
          <w:noProof/>
        </w:rPr>
        <w:t>312</w:t>
      </w:r>
      <w:r>
        <w:rPr>
          <w:noProof/>
        </w:rPr>
        <w:fldChar w:fldCharType="end"/>
      </w:r>
    </w:p>
    <w:p w14:paraId="45255C14" w14:textId="57FC3E1A" w:rsidR="00ED495F" w:rsidRDefault="00ED495F">
      <w:pPr>
        <w:pStyle w:val="TOC6"/>
        <w:rPr>
          <w:rFonts w:asciiTheme="minorHAnsi" w:eastAsiaTheme="minorEastAsia" w:hAnsiTheme="minorHAnsi" w:cstheme="minorBidi"/>
          <w:noProof/>
          <w:sz w:val="22"/>
          <w:szCs w:val="22"/>
          <w:lang w:eastAsia="en-GB"/>
        </w:rPr>
      </w:pPr>
      <w:r>
        <w:rPr>
          <w:noProof/>
        </w:rPr>
        <w:t>6.6.6.4.2.1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_Toc106632950 \h </w:instrText>
      </w:r>
      <w:r>
        <w:rPr>
          <w:noProof/>
        </w:rPr>
      </w:r>
      <w:r>
        <w:rPr>
          <w:noProof/>
        </w:rPr>
        <w:fldChar w:fldCharType="separate"/>
      </w:r>
      <w:r>
        <w:rPr>
          <w:noProof/>
        </w:rPr>
        <w:t>312</w:t>
      </w:r>
      <w:r>
        <w:rPr>
          <w:noProof/>
        </w:rPr>
        <w:fldChar w:fldCharType="end"/>
      </w:r>
    </w:p>
    <w:p w14:paraId="454A373E" w14:textId="311B7E96" w:rsidR="00ED495F" w:rsidRDefault="00ED495F">
      <w:pPr>
        <w:pStyle w:val="TOC6"/>
        <w:rPr>
          <w:rFonts w:asciiTheme="minorHAnsi" w:eastAsiaTheme="minorEastAsia" w:hAnsiTheme="minorHAnsi" w:cstheme="minorBidi"/>
          <w:noProof/>
          <w:sz w:val="22"/>
          <w:szCs w:val="22"/>
          <w:lang w:eastAsia="en-GB"/>
        </w:rPr>
      </w:pPr>
      <w:r>
        <w:rPr>
          <w:noProof/>
        </w:rPr>
        <w:t>6.6.6.4.2.2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_Toc106632951 \h </w:instrText>
      </w:r>
      <w:r>
        <w:rPr>
          <w:noProof/>
        </w:rPr>
      </w:r>
      <w:r>
        <w:rPr>
          <w:noProof/>
        </w:rPr>
        <w:fldChar w:fldCharType="separate"/>
      </w:r>
      <w:r>
        <w:rPr>
          <w:noProof/>
        </w:rPr>
        <w:t>313</w:t>
      </w:r>
      <w:r>
        <w:rPr>
          <w:noProof/>
        </w:rPr>
        <w:fldChar w:fldCharType="end"/>
      </w:r>
    </w:p>
    <w:p w14:paraId="4B362668" w14:textId="06DCBBD4" w:rsidR="00ED495F" w:rsidRDefault="00ED495F">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_Toc106632952 \h </w:instrText>
      </w:r>
      <w:r>
        <w:rPr>
          <w:noProof/>
        </w:rPr>
      </w:r>
      <w:r>
        <w:rPr>
          <w:noProof/>
        </w:rPr>
        <w:fldChar w:fldCharType="separate"/>
      </w:r>
      <w:r>
        <w:rPr>
          <w:noProof/>
        </w:rPr>
        <w:t>313</w:t>
      </w:r>
      <w:r>
        <w:rPr>
          <w:noProof/>
        </w:rPr>
        <w:fldChar w:fldCharType="end"/>
      </w:r>
    </w:p>
    <w:p w14:paraId="776C384C" w14:textId="10560DDA" w:rsidR="00ED495F" w:rsidRDefault="00ED495F">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_Toc106632953 \h </w:instrText>
      </w:r>
      <w:r>
        <w:rPr>
          <w:noProof/>
        </w:rPr>
      </w:r>
      <w:r>
        <w:rPr>
          <w:noProof/>
        </w:rPr>
        <w:fldChar w:fldCharType="separate"/>
      </w:r>
      <w:r>
        <w:rPr>
          <w:noProof/>
        </w:rPr>
        <w:t>313</w:t>
      </w:r>
      <w:r>
        <w:rPr>
          <w:noProof/>
        </w:rPr>
        <w:fldChar w:fldCharType="end"/>
      </w:r>
    </w:p>
    <w:p w14:paraId="0DB8B79E" w14:textId="2BCDE71B" w:rsidR="00ED495F" w:rsidRDefault="00ED495F">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_Toc106632954 \h </w:instrText>
      </w:r>
      <w:r>
        <w:rPr>
          <w:noProof/>
        </w:rPr>
      </w:r>
      <w:r>
        <w:rPr>
          <w:noProof/>
        </w:rPr>
        <w:fldChar w:fldCharType="separate"/>
      </w:r>
      <w:r>
        <w:rPr>
          <w:noProof/>
        </w:rPr>
        <w:t>313</w:t>
      </w:r>
      <w:r>
        <w:rPr>
          <w:noProof/>
        </w:rPr>
        <w:fldChar w:fldCharType="end"/>
      </w:r>
    </w:p>
    <w:p w14:paraId="0268F38E" w14:textId="45A38116" w:rsidR="00ED495F" w:rsidRDefault="00ED495F">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_Toc106632955 \h </w:instrText>
      </w:r>
      <w:r>
        <w:rPr>
          <w:noProof/>
        </w:rPr>
      </w:r>
      <w:r>
        <w:rPr>
          <w:noProof/>
        </w:rPr>
        <w:fldChar w:fldCharType="separate"/>
      </w:r>
      <w:r>
        <w:rPr>
          <w:noProof/>
        </w:rPr>
        <w:t>313</w:t>
      </w:r>
      <w:r>
        <w:rPr>
          <w:noProof/>
        </w:rPr>
        <w:fldChar w:fldCharType="end"/>
      </w:r>
    </w:p>
    <w:p w14:paraId="0F54492F" w14:textId="5647ED84" w:rsidR="00ED495F" w:rsidRDefault="00ED495F">
      <w:pPr>
        <w:pStyle w:val="TOC3"/>
        <w:rPr>
          <w:rFonts w:asciiTheme="minorHAnsi" w:eastAsiaTheme="minorEastAsia" w:hAnsiTheme="minorHAnsi" w:cstheme="minorBidi"/>
          <w:noProof/>
          <w:sz w:val="22"/>
          <w:szCs w:val="22"/>
          <w:lang w:eastAsia="en-GB"/>
        </w:rPr>
      </w:pPr>
      <w:r w:rsidRPr="00C23B87">
        <w:rPr>
          <w:noProof/>
          <w:lang w:val="en-US"/>
        </w:rPr>
        <w:t>6.6.9</w:t>
      </w:r>
      <w:r>
        <w:rPr>
          <w:rFonts w:asciiTheme="minorHAnsi" w:eastAsiaTheme="minorEastAsia" w:hAnsiTheme="minorHAnsi" w:cstheme="minorBidi"/>
          <w:noProof/>
          <w:sz w:val="22"/>
          <w:szCs w:val="22"/>
          <w:lang w:eastAsia="en-GB"/>
        </w:rPr>
        <w:tab/>
      </w:r>
      <w:r w:rsidRPr="00C23B87">
        <w:rPr>
          <w:noProof/>
          <w:lang w:val="en-US"/>
        </w:rPr>
        <w:t>Security</w:t>
      </w:r>
      <w:r>
        <w:rPr>
          <w:noProof/>
        </w:rPr>
        <w:tab/>
      </w:r>
      <w:r>
        <w:rPr>
          <w:noProof/>
        </w:rPr>
        <w:fldChar w:fldCharType="begin" w:fldLock="1"/>
      </w:r>
      <w:r>
        <w:rPr>
          <w:noProof/>
        </w:rPr>
        <w:instrText xml:space="preserve"> PAGEREF _Toc106632956 \h </w:instrText>
      </w:r>
      <w:r>
        <w:rPr>
          <w:noProof/>
        </w:rPr>
      </w:r>
      <w:r>
        <w:rPr>
          <w:noProof/>
        </w:rPr>
        <w:fldChar w:fldCharType="separate"/>
      </w:r>
      <w:r>
        <w:rPr>
          <w:noProof/>
        </w:rPr>
        <w:t>313</w:t>
      </w:r>
      <w:r>
        <w:rPr>
          <w:noProof/>
        </w:rPr>
        <w:fldChar w:fldCharType="end"/>
      </w:r>
    </w:p>
    <w:p w14:paraId="2F884534" w14:textId="7321AA24" w:rsidR="00ED495F" w:rsidRDefault="00ED495F">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_Toc106632957 \h </w:instrText>
      </w:r>
      <w:r>
        <w:rPr>
          <w:noProof/>
        </w:rPr>
      </w:r>
      <w:r>
        <w:rPr>
          <w:noProof/>
        </w:rPr>
        <w:fldChar w:fldCharType="separate"/>
      </w:r>
      <w:r>
        <w:rPr>
          <w:noProof/>
        </w:rPr>
        <w:t>314</w:t>
      </w:r>
      <w:r>
        <w:rPr>
          <w:noProof/>
        </w:rPr>
        <w:fldChar w:fldCharType="end"/>
      </w:r>
    </w:p>
    <w:p w14:paraId="19D39E0E" w14:textId="044D1193" w:rsidR="00ED495F" w:rsidRDefault="00ED495F">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Namf_Communication API</w:t>
      </w:r>
      <w:r>
        <w:rPr>
          <w:noProof/>
        </w:rPr>
        <w:tab/>
      </w:r>
      <w:r>
        <w:rPr>
          <w:noProof/>
        </w:rPr>
        <w:fldChar w:fldCharType="begin" w:fldLock="1"/>
      </w:r>
      <w:r>
        <w:rPr>
          <w:noProof/>
        </w:rPr>
        <w:instrText xml:space="preserve"> PAGEREF _Toc106632958 \h </w:instrText>
      </w:r>
      <w:r>
        <w:rPr>
          <w:noProof/>
        </w:rPr>
      </w:r>
      <w:r>
        <w:rPr>
          <w:noProof/>
        </w:rPr>
        <w:fldChar w:fldCharType="separate"/>
      </w:r>
      <w:r>
        <w:rPr>
          <w:noProof/>
        </w:rPr>
        <w:t>314</w:t>
      </w:r>
      <w:r>
        <w:rPr>
          <w:noProof/>
        </w:rPr>
        <w:fldChar w:fldCharType="end"/>
      </w:r>
    </w:p>
    <w:p w14:paraId="66634178" w14:textId="0BCF8E6F" w:rsidR="00ED495F" w:rsidRDefault="00ED495F">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Namf_EventExposure API</w:t>
      </w:r>
      <w:r>
        <w:rPr>
          <w:noProof/>
        </w:rPr>
        <w:tab/>
      </w:r>
      <w:r>
        <w:rPr>
          <w:noProof/>
        </w:rPr>
        <w:fldChar w:fldCharType="begin" w:fldLock="1"/>
      </w:r>
      <w:r>
        <w:rPr>
          <w:noProof/>
        </w:rPr>
        <w:instrText xml:space="preserve"> PAGEREF _Toc106632959 \h </w:instrText>
      </w:r>
      <w:r>
        <w:rPr>
          <w:noProof/>
        </w:rPr>
      </w:r>
      <w:r>
        <w:rPr>
          <w:noProof/>
        </w:rPr>
        <w:fldChar w:fldCharType="separate"/>
      </w:r>
      <w:r>
        <w:rPr>
          <w:noProof/>
        </w:rPr>
        <w:t>364</w:t>
      </w:r>
      <w:r>
        <w:rPr>
          <w:noProof/>
        </w:rPr>
        <w:fldChar w:fldCharType="end"/>
      </w:r>
    </w:p>
    <w:p w14:paraId="08D39641" w14:textId="171D4D40" w:rsidR="00ED495F" w:rsidRDefault="00ED495F">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Namf_MT</w:t>
      </w:r>
      <w:r>
        <w:rPr>
          <w:noProof/>
        </w:rPr>
        <w:tab/>
      </w:r>
      <w:r>
        <w:rPr>
          <w:noProof/>
        </w:rPr>
        <w:fldChar w:fldCharType="begin" w:fldLock="1"/>
      </w:r>
      <w:r>
        <w:rPr>
          <w:noProof/>
        </w:rPr>
        <w:instrText xml:space="preserve"> PAGEREF _Toc106632960 \h </w:instrText>
      </w:r>
      <w:r>
        <w:rPr>
          <w:noProof/>
        </w:rPr>
      </w:r>
      <w:r>
        <w:rPr>
          <w:noProof/>
        </w:rPr>
        <w:fldChar w:fldCharType="separate"/>
      </w:r>
      <w:r>
        <w:rPr>
          <w:noProof/>
        </w:rPr>
        <w:t>377</w:t>
      </w:r>
      <w:r>
        <w:rPr>
          <w:noProof/>
        </w:rPr>
        <w:fldChar w:fldCharType="end"/>
      </w:r>
    </w:p>
    <w:p w14:paraId="3837E02E" w14:textId="388BAFE9" w:rsidR="00ED495F" w:rsidRDefault="00ED495F">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Namf_Location</w:t>
      </w:r>
      <w:r>
        <w:rPr>
          <w:noProof/>
        </w:rPr>
        <w:tab/>
      </w:r>
      <w:r>
        <w:rPr>
          <w:noProof/>
        </w:rPr>
        <w:fldChar w:fldCharType="begin" w:fldLock="1"/>
      </w:r>
      <w:r>
        <w:rPr>
          <w:noProof/>
        </w:rPr>
        <w:instrText xml:space="preserve"> PAGEREF _Toc106632961 \h </w:instrText>
      </w:r>
      <w:r>
        <w:rPr>
          <w:noProof/>
        </w:rPr>
      </w:r>
      <w:r>
        <w:rPr>
          <w:noProof/>
        </w:rPr>
        <w:fldChar w:fldCharType="separate"/>
      </w:r>
      <w:r>
        <w:rPr>
          <w:noProof/>
        </w:rPr>
        <w:t>382</w:t>
      </w:r>
      <w:r>
        <w:rPr>
          <w:noProof/>
        </w:rPr>
        <w:fldChar w:fldCharType="end"/>
      </w:r>
    </w:p>
    <w:p w14:paraId="52A010C3" w14:textId="59F3881A" w:rsidR="00ED495F" w:rsidRDefault="00ED495F">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Namf_MBSBroadcast API</w:t>
      </w:r>
      <w:r>
        <w:rPr>
          <w:noProof/>
        </w:rPr>
        <w:tab/>
      </w:r>
      <w:r>
        <w:rPr>
          <w:noProof/>
        </w:rPr>
        <w:fldChar w:fldCharType="begin" w:fldLock="1"/>
      </w:r>
      <w:r>
        <w:rPr>
          <w:noProof/>
        </w:rPr>
        <w:instrText xml:space="preserve"> PAGEREF _Toc106632962 \h </w:instrText>
      </w:r>
      <w:r>
        <w:rPr>
          <w:noProof/>
        </w:rPr>
      </w:r>
      <w:r>
        <w:rPr>
          <w:noProof/>
        </w:rPr>
        <w:fldChar w:fldCharType="separate"/>
      </w:r>
      <w:r>
        <w:rPr>
          <w:noProof/>
        </w:rPr>
        <w:t>389</w:t>
      </w:r>
      <w:r>
        <w:rPr>
          <w:noProof/>
        </w:rPr>
        <w:fldChar w:fldCharType="end"/>
      </w:r>
    </w:p>
    <w:p w14:paraId="61AFF0B0" w14:textId="1DA8779A" w:rsidR="00ED495F" w:rsidRDefault="00ED495F">
      <w:pPr>
        <w:pStyle w:val="TOC1"/>
        <w:rPr>
          <w:rFonts w:asciiTheme="minorHAnsi" w:eastAsiaTheme="minorEastAsia" w:hAnsiTheme="minorHAnsi" w:cstheme="minorBidi"/>
          <w:noProof/>
          <w:szCs w:val="22"/>
          <w:lang w:eastAsia="en-GB"/>
        </w:rPr>
      </w:pPr>
      <w:r w:rsidRPr="00C23B87">
        <w:rPr>
          <w:rFonts w:eastAsia="DengXian"/>
          <w:noProof/>
        </w:rPr>
        <w:t>A.7</w:t>
      </w:r>
      <w:r>
        <w:rPr>
          <w:rFonts w:asciiTheme="minorHAnsi" w:eastAsiaTheme="minorEastAsia" w:hAnsiTheme="minorHAnsi" w:cstheme="minorBidi"/>
          <w:noProof/>
          <w:szCs w:val="22"/>
          <w:lang w:eastAsia="en-GB"/>
        </w:rPr>
        <w:tab/>
      </w:r>
      <w:r w:rsidRPr="00C23B87">
        <w:rPr>
          <w:rFonts w:eastAsia="DengXian"/>
          <w:noProof/>
        </w:rPr>
        <w:t>Namf_MBSCommunication API</w:t>
      </w:r>
      <w:r>
        <w:rPr>
          <w:noProof/>
        </w:rPr>
        <w:tab/>
      </w:r>
      <w:r>
        <w:rPr>
          <w:noProof/>
        </w:rPr>
        <w:fldChar w:fldCharType="begin" w:fldLock="1"/>
      </w:r>
      <w:r>
        <w:rPr>
          <w:noProof/>
        </w:rPr>
        <w:instrText xml:space="preserve"> PAGEREF _Toc106632963 \h </w:instrText>
      </w:r>
      <w:r>
        <w:rPr>
          <w:noProof/>
        </w:rPr>
      </w:r>
      <w:r>
        <w:rPr>
          <w:noProof/>
        </w:rPr>
        <w:fldChar w:fldCharType="separate"/>
      </w:r>
      <w:r>
        <w:rPr>
          <w:noProof/>
        </w:rPr>
        <w:t>399</w:t>
      </w:r>
      <w:r>
        <w:rPr>
          <w:noProof/>
        </w:rPr>
        <w:fldChar w:fldCharType="end"/>
      </w:r>
    </w:p>
    <w:p w14:paraId="35B186B3" w14:textId="0B08A51C" w:rsidR="00ED495F" w:rsidRDefault="00ED495F">
      <w:pPr>
        <w:pStyle w:val="TOC1"/>
        <w:rPr>
          <w:rFonts w:asciiTheme="minorHAnsi" w:eastAsiaTheme="minorEastAsia" w:hAnsiTheme="minorHAnsi" w:cstheme="minorBidi"/>
          <w:noProof/>
          <w:szCs w:val="22"/>
          <w:lang w:eastAsia="en-GB"/>
        </w:rPr>
      </w:pPr>
      <w:r w:rsidRPr="00C23B87">
        <w:rPr>
          <w:noProof/>
          <w:lang w:val="en-US"/>
        </w:rPr>
        <w:t>B.1</w:t>
      </w:r>
      <w:r>
        <w:rPr>
          <w:rFonts w:asciiTheme="minorHAnsi" w:eastAsiaTheme="minorEastAsia" w:hAnsiTheme="minorHAnsi" w:cstheme="minorBidi"/>
          <w:noProof/>
          <w:szCs w:val="22"/>
          <w:lang w:eastAsia="en-GB"/>
        </w:rPr>
        <w:tab/>
      </w:r>
      <w:r w:rsidRPr="00C23B87">
        <w:rPr>
          <w:noProof/>
          <w:lang w:val="en-US"/>
        </w:rPr>
        <w:t>Example of HTTP multipart message</w:t>
      </w:r>
      <w:r>
        <w:rPr>
          <w:noProof/>
        </w:rPr>
        <w:tab/>
      </w:r>
      <w:r>
        <w:rPr>
          <w:noProof/>
        </w:rPr>
        <w:fldChar w:fldCharType="begin" w:fldLock="1"/>
      </w:r>
      <w:r>
        <w:rPr>
          <w:noProof/>
        </w:rPr>
        <w:instrText xml:space="preserve"> PAGEREF _Toc106632964 \h </w:instrText>
      </w:r>
      <w:r>
        <w:rPr>
          <w:noProof/>
        </w:rPr>
      </w:r>
      <w:r>
        <w:rPr>
          <w:noProof/>
        </w:rPr>
        <w:fldChar w:fldCharType="separate"/>
      </w:r>
      <w:r>
        <w:rPr>
          <w:noProof/>
        </w:rPr>
        <w:t>401</w:t>
      </w:r>
      <w:r>
        <w:rPr>
          <w:noProof/>
        </w:rPr>
        <w:fldChar w:fldCharType="end"/>
      </w:r>
    </w:p>
    <w:p w14:paraId="7689570B" w14:textId="40AD7947" w:rsidR="00ED495F" w:rsidRDefault="00ED495F">
      <w:pPr>
        <w:pStyle w:val="TOC2"/>
        <w:rPr>
          <w:rFonts w:asciiTheme="minorHAnsi" w:eastAsiaTheme="minorEastAsia" w:hAnsiTheme="minorHAnsi" w:cstheme="minorBidi"/>
          <w:noProof/>
          <w:sz w:val="22"/>
          <w:szCs w:val="22"/>
          <w:lang w:eastAsia="en-GB"/>
        </w:rPr>
      </w:pPr>
      <w:r w:rsidRPr="00C23B87">
        <w:rPr>
          <w:noProof/>
          <w:lang w:val="en-US"/>
        </w:rPr>
        <w:t>B.1.1</w:t>
      </w:r>
      <w:r>
        <w:rPr>
          <w:rFonts w:asciiTheme="minorHAnsi" w:eastAsiaTheme="minorEastAsia" w:hAnsiTheme="minorHAnsi" w:cstheme="minorBidi"/>
          <w:noProof/>
          <w:sz w:val="22"/>
          <w:szCs w:val="22"/>
          <w:lang w:eastAsia="en-GB"/>
        </w:rPr>
        <w:tab/>
      </w:r>
      <w:r w:rsidRPr="00C23B87">
        <w:rPr>
          <w:noProof/>
          <w:lang w:val="en-US"/>
        </w:rPr>
        <w:t>General</w:t>
      </w:r>
      <w:r>
        <w:rPr>
          <w:noProof/>
        </w:rPr>
        <w:tab/>
      </w:r>
      <w:r>
        <w:rPr>
          <w:noProof/>
        </w:rPr>
        <w:fldChar w:fldCharType="begin" w:fldLock="1"/>
      </w:r>
      <w:r>
        <w:rPr>
          <w:noProof/>
        </w:rPr>
        <w:instrText xml:space="preserve"> PAGEREF _Toc106632965 \h </w:instrText>
      </w:r>
      <w:r>
        <w:rPr>
          <w:noProof/>
        </w:rPr>
      </w:r>
      <w:r>
        <w:rPr>
          <w:noProof/>
        </w:rPr>
        <w:fldChar w:fldCharType="separate"/>
      </w:r>
      <w:r>
        <w:rPr>
          <w:noProof/>
        </w:rPr>
        <w:t>401</w:t>
      </w:r>
      <w:r>
        <w:rPr>
          <w:noProof/>
        </w:rPr>
        <w:fldChar w:fldCharType="end"/>
      </w:r>
    </w:p>
    <w:p w14:paraId="0DDD2EEB" w14:textId="45E57157" w:rsidR="00ED495F" w:rsidRDefault="00ED495F">
      <w:pPr>
        <w:pStyle w:val="TOC2"/>
        <w:rPr>
          <w:rFonts w:asciiTheme="minorHAnsi" w:eastAsiaTheme="minorEastAsia" w:hAnsiTheme="minorHAnsi" w:cstheme="minorBidi"/>
          <w:noProof/>
          <w:sz w:val="22"/>
          <w:szCs w:val="22"/>
          <w:lang w:eastAsia="en-GB"/>
        </w:rPr>
      </w:pPr>
      <w:r w:rsidRPr="00C23B87">
        <w:rPr>
          <w:noProof/>
          <w:lang w:val="en-US" w:eastAsia="fr-FR"/>
        </w:rPr>
        <w:t>B.1.2</w:t>
      </w:r>
      <w:r>
        <w:rPr>
          <w:rFonts w:asciiTheme="minorHAnsi" w:eastAsiaTheme="minorEastAsia" w:hAnsiTheme="minorHAnsi" w:cstheme="minorBidi"/>
          <w:noProof/>
          <w:sz w:val="22"/>
          <w:szCs w:val="22"/>
          <w:lang w:eastAsia="en-GB"/>
        </w:rPr>
        <w:tab/>
      </w:r>
      <w:r w:rsidRPr="00C23B87">
        <w:rPr>
          <w:noProof/>
          <w:lang w:val="en-US" w:eastAsia="fr-FR"/>
        </w:rPr>
        <w:t xml:space="preserve">Example HTTP multipart message with </w:t>
      </w:r>
      <w:r>
        <w:rPr>
          <w:noProof/>
        </w:rPr>
        <w:t>N2 Information</w:t>
      </w:r>
      <w:r w:rsidRPr="00C23B87">
        <w:rPr>
          <w:noProof/>
          <w:lang w:val="en-US" w:eastAsia="fr-FR"/>
        </w:rPr>
        <w:t xml:space="preserve"> binary data</w:t>
      </w:r>
      <w:r>
        <w:rPr>
          <w:noProof/>
        </w:rPr>
        <w:tab/>
      </w:r>
      <w:r>
        <w:rPr>
          <w:noProof/>
        </w:rPr>
        <w:fldChar w:fldCharType="begin" w:fldLock="1"/>
      </w:r>
      <w:r>
        <w:rPr>
          <w:noProof/>
        </w:rPr>
        <w:instrText xml:space="preserve"> PAGEREF _Toc106632966 \h </w:instrText>
      </w:r>
      <w:r>
        <w:rPr>
          <w:noProof/>
        </w:rPr>
      </w:r>
      <w:r>
        <w:rPr>
          <w:noProof/>
        </w:rPr>
        <w:fldChar w:fldCharType="separate"/>
      </w:r>
      <w:r>
        <w:rPr>
          <w:noProof/>
        </w:rPr>
        <w:t>401</w:t>
      </w:r>
      <w:r>
        <w:rPr>
          <w:noProof/>
        </w:rPr>
        <w:fldChar w:fldCharType="end"/>
      </w:r>
    </w:p>
    <w:p w14:paraId="188A211D" w14:textId="795DB2D4" w:rsidR="00080512" w:rsidRPr="004D3578" w:rsidRDefault="00C35D49">
      <w:r>
        <w:rPr>
          <w:rFonts w:eastAsia="SimSun"/>
          <w:noProof/>
          <w:sz w:val="22"/>
          <w:lang w:eastAsia="en-US"/>
        </w:rP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06632276"/>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06632277"/>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06632278"/>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2AADAD87" w:rsidR="000356C0" w:rsidRDefault="000356C0" w:rsidP="000D418F">
      <w:pPr>
        <w:pStyle w:val="EX"/>
      </w:pPr>
      <w:r>
        <w:t>[56]</w:t>
      </w:r>
      <w:r>
        <w:tab/>
        <w:t>3GPP TS 23.256: "</w:t>
      </w:r>
      <w:r w:rsidRPr="000356C0">
        <w:t>Support of Uncrewed Aerial Systems (UAS) connectivity, identification and tracking; Stage 2</w:t>
      </w:r>
      <w: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06632279"/>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06632280"/>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06632281"/>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lastRenderedPageBreak/>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06632282"/>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06632283"/>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2.45pt;height:219.9pt" o:ole="">
            <v:imagedata r:id="rId11" o:title=""/>
          </v:shape>
          <o:OLEObject Type="Embed" ProgID="Visio.Drawing.15" ShapeID="_x0000_i1027" DrawAspect="Content" ObjectID="_1717246417"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06632284"/>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06632285"/>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06632286"/>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06632287"/>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06632288"/>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06632289"/>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06632290"/>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06632291"/>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06632292"/>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3pt;height:106.35pt" o:ole="">
            <v:imagedata r:id="rId13" o:title=""/>
          </v:shape>
          <o:OLEObject Type="Embed" ProgID="Visio.Drawing.11" ShapeID="_x0000_i1028" DrawAspect="Content" ObjectID="_1717246418"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1302C52D"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43CC8551"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lastRenderedPageBreak/>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06632293"/>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06632294"/>
      <w:r w:rsidRPr="003B2883">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06632295"/>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77777777" w:rsidR="00602AC0" w:rsidRPr="003B2883" w:rsidRDefault="00602AC0" w:rsidP="00602AC0">
      <w:pPr>
        <w:pStyle w:val="B1"/>
      </w:pPr>
      <w:r w:rsidRPr="003B2883">
        <w:lastRenderedPageBreak/>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8pt" o:ole="">
            <v:imagedata r:id="rId15" o:title=""/>
          </v:shape>
          <o:OLEObject Type="Embed" ProgID="Visio.Drawing.11" ShapeID="_x0000_i1029" DrawAspect="Content" ObjectID="_1717246419"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lastRenderedPageBreak/>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06632296"/>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06632297"/>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2.05pt;height:105.25pt" o:ole="">
            <v:imagedata r:id="rId17" o:title=""/>
          </v:shape>
          <o:OLEObject Type="Embed" ProgID="Visio.Drawing.15" ShapeID="_x0000_i1030" DrawAspect="Content" ObjectID="_1717246420"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77777777" w:rsidR="00602AC0" w:rsidRPr="003B2883"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lastRenderedPageBreak/>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77777777"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lastRenderedPageBreak/>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AFFE016" w14:textId="77777777" w:rsidR="00602AC0" w:rsidRPr="003B2883" w:rsidRDefault="00602AC0" w:rsidP="00602AC0">
      <w:pPr>
        <w:pStyle w:val="Heading5"/>
      </w:pPr>
      <w:bookmarkStart w:id="277" w:name="_Toc25156177"/>
      <w:bookmarkStart w:id="278" w:name="_Toc34124477"/>
      <w:bookmarkStart w:id="279" w:name="_Toc43207591"/>
      <w:bookmarkStart w:id="280" w:name="_Toc49857071"/>
      <w:bookmarkStart w:id="281" w:name="_Toc56676902"/>
      <w:bookmarkStart w:id="282" w:name="_Toc56691425"/>
      <w:bookmarkStart w:id="283" w:name="_Toc56698689"/>
      <w:bookmarkStart w:id="284" w:name="_Toc89034889"/>
      <w:bookmarkStart w:id="285" w:name="_Toc89064687"/>
      <w:bookmarkStart w:id="286" w:name="_Toc89179988"/>
      <w:bookmarkStart w:id="287" w:name="_Toc97071666"/>
      <w:bookmarkStart w:id="288" w:name="_Toc106632298"/>
      <w:r w:rsidRPr="003B2883">
        <w:t>5.2.2.2.4</w:t>
      </w:r>
      <w:r w:rsidRPr="003B2883">
        <w:tab/>
        <w:t>ReleaseUEContext</w:t>
      </w:r>
      <w:bookmarkEnd w:id="277"/>
      <w:bookmarkEnd w:id="278"/>
      <w:bookmarkEnd w:id="279"/>
      <w:bookmarkEnd w:id="280"/>
      <w:bookmarkEnd w:id="281"/>
      <w:bookmarkEnd w:id="282"/>
      <w:bookmarkEnd w:id="283"/>
      <w:bookmarkEnd w:id="284"/>
      <w:bookmarkEnd w:id="285"/>
      <w:bookmarkEnd w:id="286"/>
      <w:bookmarkEnd w:id="287"/>
      <w:bookmarkEnd w:id="288"/>
    </w:p>
    <w:p w14:paraId="06A9CAD9" w14:textId="77777777" w:rsidR="004A55DF" w:rsidRPr="004A55DF" w:rsidRDefault="004A55DF" w:rsidP="00876DA9">
      <w:pPr>
        <w:pStyle w:val="Heading6"/>
        <w:rPr>
          <w:rFonts w:eastAsia="SimSun"/>
          <w:lang w:eastAsia="en-US"/>
        </w:rPr>
      </w:pPr>
      <w:bookmarkStart w:id="289" w:name="_Toc25156178"/>
      <w:bookmarkStart w:id="290" w:name="_Toc34124478"/>
      <w:bookmarkStart w:id="291" w:name="_Toc43207592"/>
      <w:bookmarkStart w:id="292" w:name="_Toc49857072"/>
      <w:bookmarkStart w:id="293" w:name="_Toc56676903"/>
      <w:bookmarkStart w:id="294" w:name="_Toc56691426"/>
      <w:bookmarkStart w:id="295" w:name="_Toc56698690"/>
      <w:bookmarkStart w:id="296" w:name="_Toc89034890"/>
      <w:bookmarkStart w:id="297" w:name="_Toc89064688"/>
      <w:bookmarkStart w:id="298" w:name="_Toc106632299"/>
      <w:r w:rsidRPr="00163413">
        <w:rPr>
          <w:rFonts w:eastAsia="SimSun"/>
        </w:rPr>
        <w:t>5.2.2.2.4.1</w:t>
      </w:r>
      <w:r w:rsidRPr="00163413">
        <w:rPr>
          <w:rFonts w:eastAsia="SimSun"/>
        </w:rPr>
        <w:tab/>
        <w:t>General</w:t>
      </w:r>
      <w:bookmarkEnd w:id="298"/>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299" w:name="_Toc89179989"/>
      <w:r w:rsidRPr="004A55DF">
        <w:t>The NF Service Consumer (e.g. the source AMF) shall release the UE Context by using the HTTP "release" custom operation with the URI of the "Individual UeContext" resource (See clause 6.1.3.2.4.2). See also Figure 5.2.2.2.4.1-1.</w:t>
      </w:r>
      <w:bookmarkEnd w:id="289"/>
      <w:bookmarkEnd w:id="290"/>
      <w:bookmarkEnd w:id="291"/>
      <w:bookmarkEnd w:id="292"/>
      <w:bookmarkEnd w:id="293"/>
      <w:bookmarkEnd w:id="294"/>
      <w:bookmarkEnd w:id="295"/>
      <w:bookmarkEnd w:id="296"/>
      <w:bookmarkEnd w:id="297"/>
      <w:bookmarkEnd w:id="299"/>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1" type="#_x0000_t75" style="width:399.3pt;height:105.25pt" o:ole="">
            <v:imagedata r:id="rId19" o:title=""/>
          </v:shape>
          <o:OLEObject Type="Embed" ProgID="Visio.Drawing.15" ShapeID="_x0000_i1031" DrawAspect="Content" ObjectID="_1717246421" r:id="rId20"/>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0" w:name="_Toc56676904"/>
      <w:bookmarkStart w:id="301" w:name="_Toc56691427"/>
      <w:bookmarkStart w:id="302" w:name="_Toc56698691"/>
      <w:bookmarkStart w:id="303" w:name="_Toc89034891"/>
      <w:bookmarkStart w:id="304" w:name="_Toc89064689"/>
      <w:bookmarkStart w:id="305" w:name="_Toc89179990"/>
      <w:bookmarkStart w:id="306" w:name="_Toc97071667"/>
      <w:bookmarkStart w:id="307" w:name="_Toc106632300"/>
      <w:r w:rsidRPr="003B2883">
        <w:t>5.2.2.2.</w:t>
      </w:r>
      <w:r>
        <w:rPr>
          <w:lang w:eastAsia="zh-CN"/>
        </w:rPr>
        <w:t>5</w:t>
      </w:r>
      <w:r w:rsidRPr="003B2883">
        <w:tab/>
      </w:r>
      <w:r>
        <w:rPr>
          <w:rFonts w:hint="eastAsia"/>
          <w:lang w:eastAsia="zh-CN"/>
        </w:rPr>
        <w:t>Relocate</w:t>
      </w:r>
      <w:r w:rsidRPr="003B2883">
        <w:t>UEContext</w:t>
      </w:r>
      <w:bookmarkEnd w:id="300"/>
      <w:bookmarkEnd w:id="301"/>
      <w:bookmarkEnd w:id="302"/>
      <w:bookmarkEnd w:id="303"/>
      <w:bookmarkEnd w:id="304"/>
      <w:bookmarkEnd w:id="305"/>
      <w:bookmarkEnd w:id="306"/>
      <w:bookmarkEnd w:id="307"/>
    </w:p>
    <w:p w14:paraId="2F40DEFB" w14:textId="77777777" w:rsidR="004A55DF" w:rsidRPr="004A55DF" w:rsidRDefault="004A55DF" w:rsidP="00876DA9">
      <w:pPr>
        <w:pStyle w:val="Heading6"/>
        <w:rPr>
          <w:rFonts w:eastAsia="SimSun"/>
          <w:lang w:eastAsia="en-US"/>
        </w:rPr>
      </w:pPr>
      <w:bookmarkStart w:id="308" w:name="_Toc56676905"/>
      <w:bookmarkStart w:id="309" w:name="_Toc56691428"/>
      <w:bookmarkStart w:id="310" w:name="_Toc56698692"/>
      <w:bookmarkStart w:id="311" w:name="_Toc89034892"/>
      <w:bookmarkStart w:id="312" w:name="_Toc89064690"/>
      <w:bookmarkStart w:id="313" w:name="_Toc106632301"/>
      <w:r w:rsidRPr="00163413">
        <w:rPr>
          <w:rFonts w:eastAsia="SimSun"/>
        </w:rPr>
        <w:t>5.2.2.2.5.1</w:t>
      </w:r>
      <w:r w:rsidRPr="00163413">
        <w:rPr>
          <w:rFonts w:eastAsia="SimSun"/>
        </w:rPr>
        <w:tab/>
        <w:t>General</w:t>
      </w:r>
      <w:bookmarkEnd w:id="313"/>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4"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8"/>
      <w:bookmarkEnd w:id="309"/>
      <w:bookmarkEnd w:id="310"/>
      <w:bookmarkEnd w:id="311"/>
      <w:bookmarkEnd w:id="312"/>
      <w:bookmarkEnd w:id="314"/>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2" type="#_x0000_t75" style="width:435.9pt;height:107.45pt" o:ole="">
            <v:imagedata r:id="rId21" o:title=""/>
          </v:shape>
          <o:OLEObject Type="Embed" ProgID="Visio.Drawing.11" ShapeID="_x0000_i1032" DrawAspect="Content" ObjectID="_1717246422" r:id="rId22"/>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5"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5"/>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6"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6"/>
    <w:p w14:paraId="29A5838A" w14:textId="1DD90034"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 xml:space="preserve">a ProblemDetails structure with the "cause" attribute set to one of the application errors listed in Table 6.1.3.2.4.6.2-2. </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7" w:name="_Toc89034893"/>
      <w:bookmarkStart w:id="318" w:name="_Toc89064691"/>
      <w:bookmarkStart w:id="319" w:name="_Toc89179992"/>
      <w:bookmarkStart w:id="320" w:name="_Toc97071668"/>
      <w:bookmarkStart w:id="321" w:name="_Toc106632302"/>
      <w:r w:rsidRPr="003B2883">
        <w:t>5.2.2.2.</w:t>
      </w:r>
      <w:r>
        <w:t>6</w:t>
      </w:r>
      <w:r w:rsidRPr="003B2883">
        <w:tab/>
      </w:r>
      <w:r>
        <w:t>Cancel</w:t>
      </w:r>
      <w:r w:rsidRPr="003B2883">
        <w:t>Re</w:t>
      </w:r>
      <w:r>
        <w:t>locate</w:t>
      </w:r>
      <w:r w:rsidRPr="003B2883">
        <w:t>UEContext</w:t>
      </w:r>
      <w:bookmarkEnd w:id="317"/>
      <w:bookmarkEnd w:id="318"/>
      <w:bookmarkEnd w:id="319"/>
      <w:bookmarkEnd w:id="320"/>
      <w:bookmarkEnd w:id="321"/>
    </w:p>
    <w:p w14:paraId="1AB06D67" w14:textId="4F095B72" w:rsidR="006E2902" w:rsidRPr="003B2883" w:rsidRDefault="006E2902" w:rsidP="00876DA9">
      <w:pPr>
        <w:pStyle w:val="Heading6"/>
      </w:pPr>
      <w:bookmarkStart w:id="322" w:name="_Toc56696151"/>
      <w:bookmarkStart w:id="323" w:name="_Toc58603947"/>
      <w:bookmarkStart w:id="324" w:name="_Toc89034894"/>
      <w:bookmarkStart w:id="325" w:name="_Toc89064692"/>
      <w:bookmarkStart w:id="326" w:name="_Toc89179993"/>
      <w:bookmarkStart w:id="327" w:name="_Toc97071669"/>
      <w:bookmarkStart w:id="328" w:name="_Toc106632303"/>
      <w:r w:rsidRPr="003B2883">
        <w:t>5.2.2.2.</w:t>
      </w:r>
      <w:r>
        <w:t>6</w:t>
      </w:r>
      <w:r w:rsidRPr="003B2883">
        <w:t>.1</w:t>
      </w:r>
      <w:r w:rsidRPr="003B2883">
        <w:tab/>
        <w:t>General</w:t>
      </w:r>
      <w:bookmarkEnd w:id="322"/>
      <w:bookmarkEnd w:id="323"/>
      <w:bookmarkEnd w:id="324"/>
      <w:bookmarkEnd w:id="325"/>
      <w:bookmarkEnd w:id="326"/>
      <w:bookmarkEnd w:id="327"/>
      <w:bookmarkEnd w:id="328"/>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3" type="#_x0000_t75" style="width:435.9pt;height:107.45pt" o:ole="">
            <v:imagedata r:id="rId23" o:title=""/>
          </v:shape>
          <o:OLEObject Type="Embed" ProgID="Visio.Drawing.11" ShapeID="_x0000_i1033" DrawAspect="Content" ObjectID="_1717246423" r:id="rId24"/>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29" w:name="_Toc25156179"/>
      <w:bookmarkStart w:id="330" w:name="_Toc34124479"/>
      <w:bookmarkStart w:id="331" w:name="_Toc43207593"/>
      <w:bookmarkStart w:id="332" w:name="_Toc49857073"/>
      <w:bookmarkStart w:id="333" w:name="_Toc56676906"/>
      <w:bookmarkStart w:id="334" w:name="_Toc56691429"/>
      <w:bookmarkStart w:id="335" w:name="_Toc56698693"/>
      <w:bookmarkStart w:id="336" w:name="_Toc89034895"/>
      <w:bookmarkStart w:id="337" w:name="_Toc89064693"/>
      <w:bookmarkStart w:id="338" w:name="_Toc89179994"/>
      <w:bookmarkStart w:id="339" w:name="_Toc97071670"/>
      <w:bookmarkStart w:id="340" w:name="_Toc106632304"/>
      <w:r w:rsidRPr="003B2883">
        <w:t>5.2.2.3</w:t>
      </w:r>
      <w:r w:rsidRPr="003B2883">
        <w:tab/>
        <w:t>UE Specific N1N2 Message Operations</w:t>
      </w:r>
      <w:bookmarkEnd w:id="329"/>
      <w:bookmarkEnd w:id="330"/>
      <w:bookmarkEnd w:id="331"/>
      <w:bookmarkEnd w:id="332"/>
      <w:bookmarkEnd w:id="333"/>
      <w:bookmarkEnd w:id="334"/>
      <w:bookmarkEnd w:id="335"/>
      <w:bookmarkEnd w:id="336"/>
      <w:bookmarkEnd w:id="337"/>
      <w:bookmarkEnd w:id="338"/>
      <w:bookmarkEnd w:id="339"/>
      <w:bookmarkEnd w:id="340"/>
    </w:p>
    <w:p w14:paraId="20C2B515" w14:textId="77777777" w:rsidR="00602AC0" w:rsidRPr="003B2883" w:rsidRDefault="00602AC0" w:rsidP="00602AC0">
      <w:pPr>
        <w:pStyle w:val="Heading5"/>
      </w:pPr>
      <w:bookmarkStart w:id="341" w:name="_Toc25156180"/>
      <w:bookmarkStart w:id="342" w:name="_Toc34124480"/>
      <w:bookmarkStart w:id="343" w:name="_Toc43207594"/>
      <w:bookmarkStart w:id="344" w:name="_Toc49857074"/>
      <w:bookmarkStart w:id="345" w:name="_Toc56676907"/>
      <w:bookmarkStart w:id="346" w:name="_Toc56691430"/>
      <w:bookmarkStart w:id="347" w:name="_Toc56698694"/>
      <w:bookmarkStart w:id="348" w:name="_Toc89034896"/>
      <w:bookmarkStart w:id="349" w:name="_Toc89064694"/>
      <w:bookmarkStart w:id="350" w:name="_Toc89179995"/>
      <w:bookmarkStart w:id="351" w:name="_Toc97071671"/>
      <w:bookmarkStart w:id="352" w:name="_Toc106632305"/>
      <w:r w:rsidRPr="003B2883">
        <w:t>5.2.2.3.1</w:t>
      </w:r>
      <w:r w:rsidRPr="003B2883">
        <w:tab/>
        <w:t>N1N2MessageTransfer</w:t>
      </w:r>
      <w:bookmarkEnd w:id="341"/>
      <w:bookmarkEnd w:id="342"/>
      <w:bookmarkEnd w:id="343"/>
      <w:bookmarkEnd w:id="344"/>
      <w:bookmarkEnd w:id="345"/>
      <w:bookmarkEnd w:id="346"/>
      <w:bookmarkEnd w:id="347"/>
      <w:bookmarkEnd w:id="348"/>
      <w:bookmarkEnd w:id="349"/>
      <w:bookmarkEnd w:id="350"/>
      <w:bookmarkEnd w:id="351"/>
      <w:bookmarkEnd w:id="352"/>
    </w:p>
    <w:p w14:paraId="68A9B18E" w14:textId="77777777" w:rsidR="00602AC0" w:rsidRPr="003B2883" w:rsidRDefault="00602AC0" w:rsidP="00876DA9">
      <w:pPr>
        <w:pStyle w:val="Heading6"/>
      </w:pPr>
      <w:bookmarkStart w:id="353" w:name="_Toc25156181"/>
      <w:bookmarkStart w:id="354" w:name="_Toc34124481"/>
      <w:bookmarkStart w:id="355" w:name="_Toc43207595"/>
      <w:bookmarkStart w:id="356" w:name="_Toc49857075"/>
      <w:bookmarkStart w:id="357" w:name="_Toc56676908"/>
      <w:bookmarkStart w:id="358" w:name="_Toc56691431"/>
      <w:bookmarkStart w:id="359" w:name="_Toc56698695"/>
      <w:bookmarkStart w:id="360" w:name="_Toc89034897"/>
      <w:bookmarkStart w:id="361" w:name="_Toc89064695"/>
      <w:bookmarkStart w:id="362" w:name="_Toc89179996"/>
      <w:bookmarkStart w:id="363" w:name="_Toc97071672"/>
      <w:bookmarkStart w:id="364" w:name="_Toc106632306"/>
      <w:r w:rsidRPr="003B2883">
        <w:t>5.2.2.3.1.1</w:t>
      </w:r>
      <w:r w:rsidRPr="003B2883">
        <w:tab/>
        <w:t>General</w:t>
      </w:r>
      <w:bookmarkEnd w:id="353"/>
      <w:bookmarkEnd w:id="354"/>
      <w:bookmarkEnd w:id="355"/>
      <w:bookmarkEnd w:id="356"/>
      <w:bookmarkEnd w:id="357"/>
      <w:bookmarkEnd w:id="358"/>
      <w:bookmarkEnd w:id="359"/>
      <w:bookmarkEnd w:id="360"/>
      <w:bookmarkEnd w:id="361"/>
      <w:bookmarkEnd w:id="362"/>
      <w:bookmarkEnd w:id="363"/>
      <w:bookmarkEnd w:id="364"/>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lastRenderedPageBreak/>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549DE6CB" w:rsidR="000356C0" w:rsidRDefault="000356C0" w:rsidP="000356C0">
      <w:pPr>
        <w:pStyle w:val="B1"/>
      </w:pPr>
      <w:r>
        <w:t>-</w:t>
      </w:r>
      <w:r>
        <w:tab/>
        <w:t>Transfer UAV specific data via N1 SM (see clause 5.2.4.3 of 3GPP TS 23.256 [56])</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lastRenderedPageBreak/>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4" type="#_x0000_t75" style="width:434.75pt;height:106.35pt" o:ole="">
            <v:imagedata r:id="rId25" o:title=""/>
          </v:shape>
          <o:OLEObject Type="Embed" ProgID="Visio.Drawing.15" ShapeID="_x0000_i1034" DrawAspect="Content" ObjectID="_1717246424" r:id="rId26"/>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5" w:name="_Toc25156182"/>
      <w:bookmarkStart w:id="366" w:name="_Toc34124482"/>
      <w:bookmarkStart w:id="367" w:name="_Toc43207596"/>
      <w:bookmarkStart w:id="368" w:name="_Toc49857076"/>
      <w:bookmarkStart w:id="369" w:name="_Toc56676909"/>
      <w:bookmarkStart w:id="370" w:name="_Toc56691432"/>
      <w:bookmarkStart w:id="371" w:name="_Toc56698696"/>
      <w:bookmarkStart w:id="372" w:name="_Toc89034898"/>
      <w:bookmarkStart w:id="373" w:name="_Toc89064696"/>
      <w:bookmarkStart w:id="374" w:name="_Toc89179997"/>
      <w:bookmarkStart w:id="375" w:name="_Toc97071673"/>
      <w:bookmarkStart w:id="376" w:name="_Toc106632307"/>
      <w:r w:rsidRPr="003B2883">
        <w:t>5.2.2.3.1.2</w:t>
      </w:r>
      <w:r w:rsidRPr="003B2883">
        <w:tab/>
      </w:r>
      <w:r>
        <w:t>Detailed behaviour of the AMF</w:t>
      </w:r>
      <w:bookmarkEnd w:id="365"/>
      <w:bookmarkEnd w:id="366"/>
      <w:bookmarkEnd w:id="367"/>
      <w:bookmarkEnd w:id="368"/>
      <w:bookmarkEnd w:id="369"/>
      <w:bookmarkEnd w:id="370"/>
      <w:bookmarkEnd w:id="371"/>
      <w:bookmarkEnd w:id="372"/>
      <w:bookmarkEnd w:id="373"/>
      <w:bookmarkEnd w:id="374"/>
      <w:bookmarkEnd w:id="375"/>
      <w:bookmarkEnd w:id="376"/>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77777777" w:rsidR="00602AC0" w:rsidRPr="003B2883" w:rsidRDefault="00602AC0" w:rsidP="00602AC0">
      <w:pPr>
        <w:pStyle w:val="B1"/>
      </w:pPr>
      <w:r w:rsidRPr="003B2883">
        <w:lastRenderedPageBreak/>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 xml:space="preserve">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w:t>
      </w:r>
      <w:r>
        <w:lastRenderedPageBreak/>
        <w:t>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7" w:name="_Toc25156183"/>
      <w:bookmarkStart w:id="378" w:name="_Toc34124483"/>
      <w:bookmarkStart w:id="379" w:name="_Toc43207597"/>
      <w:bookmarkStart w:id="380" w:name="_Toc49857077"/>
      <w:bookmarkStart w:id="381" w:name="_Toc56676910"/>
      <w:bookmarkStart w:id="382" w:name="_Toc56691433"/>
      <w:bookmarkStart w:id="383" w:name="_Toc56698697"/>
      <w:bookmarkStart w:id="384" w:name="_Toc89034899"/>
      <w:bookmarkStart w:id="385" w:name="_Toc89064697"/>
      <w:bookmarkStart w:id="386" w:name="_Toc89179998"/>
      <w:bookmarkStart w:id="387" w:name="_Toc97071674"/>
      <w:bookmarkStart w:id="388" w:name="_Toc106632308"/>
      <w:r w:rsidRPr="003B2883">
        <w:t>5.2.2.3.2</w:t>
      </w:r>
      <w:r w:rsidRPr="003B2883">
        <w:tab/>
        <w:t>N1N2Transfer Failure Notification</w:t>
      </w:r>
      <w:bookmarkEnd w:id="377"/>
      <w:bookmarkEnd w:id="378"/>
      <w:bookmarkEnd w:id="379"/>
      <w:bookmarkEnd w:id="380"/>
      <w:bookmarkEnd w:id="381"/>
      <w:bookmarkEnd w:id="382"/>
      <w:bookmarkEnd w:id="383"/>
      <w:bookmarkEnd w:id="384"/>
      <w:bookmarkEnd w:id="385"/>
      <w:bookmarkEnd w:id="386"/>
      <w:bookmarkEnd w:id="387"/>
      <w:bookmarkEnd w:id="388"/>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5" type="#_x0000_t75" style="width:431.45pt;height:108pt" o:ole="">
            <v:imagedata r:id="rId27" o:title=""/>
          </v:shape>
          <o:OLEObject Type="Embed" ProgID="Visio.Drawing.15" ShapeID="_x0000_i1035" DrawAspect="Content" ObjectID="_1717246425" r:id="rId28"/>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169A19D2"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77777777" w:rsidR="00602AC0" w:rsidRPr="003B2883" w:rsidRDefault="00602AC0" w:rsidP="00602AC0">
      <w:pPr>
        <w:pStyle w:val="B1"/>
        <w:ind w:firstLine="0"/>
      </w:pPr>
      <w:bookmarkStart w:id="389" w:name="_PERM_MCCTEMPBM_CRPT03410028___3"/>
      <w:r w:rsidRPr="003B2883">
        <w:t>The NF Service Consumer shall delete any stored representation of the N1N2MessageTransfer request resource URI upon receiving this notification.</w:t>
      </w:r>
    </w:p>
    <w:bookmarkEnd w:id="389"/>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0" w:name="_Toc25156184"/>
      <w:bookmarkStart w:id="391" w:name="_Toc34124484"/>
      <w:bookmarkStart w:id="392" w:name="_Toc43207598"/>
      <w:bookmarkStart w:id="393" w:name="_Toc49857078"/>
      <w:bookmarkStart w:id="394" w:name="_Toc56676911"/>
      <w:bookmarkStart w:id="395" w:name="_Toc56691434"/>
      <w:bookmarkStart w:id="396" w:name="_Toc56698698"/>
      <w:bookmarkStart w:id="397" w:name="_Toc89034900"/>
      <w:bookmarkStart w:id="398" w:name="_Toc89064698"/>
      <w:bookmarkStart w:id="399" w:name="_Toc89179999"/>
      <w:bookmarkStart w:id="400" w:name="_Toc97071675"/>
      <w:bookmarkStart w:id="401" w:name="_Toc106632309"/>
      <w:r w:rsidRPr="003B2883">
        <w:lastRenderedPageBreak/>
        <w:t>5.2.2.3.3</w:t>
      </w:r>
      <w:r w:rsidRPr="003B2883">
        <w:tab/>
        <w:t>N1N2MessageSubscribe</w:t>
      </w:r>
      <w:bookmarkEnd w:id="390"/>
      <w:bookmarkEnd w:id="391"/>
      <w:bookmarkEnd w:id="392"/>
      <w:bookmarkEnd w:id="393"/>
      <w:bookmarkEnd w:id="394"/>
      <w:bookmarkEnd w:id="395"/>
      <w:bookmarkEnd w:id="396"/>
      <w:bookmarkEnd w:id="397"/>
      <w:bookmarkEnd w:id="398"/>
      <w:bookmarkEnd w:id="399"/>
      <w:bookmarkEnd w:id="400"/>
      <w:bookmarkEnd w:id="401"/>
    </w:p>
    <w:p w14:paraId="1533C437" w14:textId="77777777" w:rsidR="00602AC0" w:rsidRPr="003B2883" w:rsidRDefault="00602AC0" w:rsidP="00876DA9">
      <w:pPr>
        <w:pStyle w:val="Heading6"/>
      </w:pPr>
      <w:bookmarkStart w:id="402" w:name="_Toc25156185"/>
      <w:bookmarkStart w:id="403" w:name="_Toc34124485"/>
      <w:bookmarkStart w:id="404" w:name="_Toc43207599"/>
      <w:bookmarkStart w:id="405" w:name="_Toc49857079"/>
      <w:bookmarkStart w:id="406" w:name="_Toc56676912"/>
      <w:bookmarkStart w:id="407" w:name="_Toc56691435"/>
      <w:bookmarkStart w:id="408" w:name="_Toc56698699"/>
      <w:bookmarkStart w:id="409" w:name="_Toc89034901"/>
      <w:bookmarkStart w:id="410" w:name="_Toc89064699"/>
      <w:bookmarkStart w:id="411" w:name="_Toc89180000"/>
      <w:bookmarkStart w:id="412" w:name="_Toc97071676"/>
      <w:bookmarkStart w:id="413" w:name="_Toc106632310"/>
      <w:r w:rsidRPr="003B2883">
        <w:t>5.2.2.3.3.1</w:t>
      </w:r>
      <w:r w:rsidRPr="003B2883">
        <w:tab/>
        <w:t>General</w:t>
      </w:r>
      <w:bookmarkEnd w:id="402"/>
      <w:bookmarkEnd w:id="403"/>
      <w:bookmarkEnd w:id="404"/>
      <w:bookmarkEnd w:id="405"/>
      <w:bookmarkEnd w:id="406"/>
      <w:bookmarkEnd w:id="407"/>
      <w:bookmarkEnd w:id="408"/>
      <w:bookmarkEnd w:id="409"/>
      <w:bookmarkEnd w:id="410"/>
      <w:bookmarkEnd w:id="411"/>
      <w:bookmarkEnd w:id="412"/>
      <w:bookmarkEnd w:id="413"/>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6" type="#_x0000_t75" style="width:433.65pt;height:124.6pt" o:ole="">
            <v:imagedata r:id="rId29" o:title=""/>
          </v:shape>
          <o:OLEObject Type="Embed" ProgID="Visio.Drawing.11" ShapeID="_x0000_i1036" DrawAspect="Content" ObjectID="_1717246426" r:id="rId30"/>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4" w:name="_Toc25156186"/>
      <w:bookmarkStart w:id="415" w:name="_Toc34124486"/>
      <w:bookmarkStart w:id="416" w:name="_Toc43207600"/>
      <w:bookmarkStart w:id="417" w:name="_Toc49857080"/>
      <w:bookmarkStart w:id="418" w:name="_Toc56676913"/>
      <w:bookmarkStart w:id="419" w:name="_Toc56691436"/>
      <w:bookmarkStart w:id="420" w:name="_Toc56698700"/>
      <w:bookmarkStart w:id="421" w:name="_Toc89034902"/>
      <w:bookmarkStart w:id="422" w:name="_Toc89064700"/>
      <w:bookmarkStart w:id="423" w:name="_Toc89180001"/>
      <w:bookmarkStart w:id="424" w:name="_Toc97071677"/>
      <w:bookmarkStart w:id="425" w:name="_Toc106632311"/>
      <w:r w:rsidRPr="003B2883">
        <w:t>5.2.2.3.4</w:t>
      </w:r>
      <w:r w:rsidRPr="003B2883">
        <w:tab/>
        <w:t>N1N2MessageUnSubscribe</w:t>
      </w:r>
      <w:bookmarkEnd w:id="414"/>
      <w:bookmarkEnd w:id="415"/>
      <w:bookmarkEnd w:id="416"/>
      <w:bookmarkEnd w:id="417"/>
      <w:bookmarkEnd w:id="418"/>
      <w:bookmarkEnd w:id="419"/>
      <w:bookmarkEnd w:id="420"/>
      <w:bookmarkEnd w:id="421"/>
      <w:bookmarkEnd w:id="422"/>
      <w:bookmarkEnd w:id="423"/>
      <w:bookmarkEnd w:id="424"/>
      <w:bookmarkEnd w:id="425"/>
    </w:p>
    <w:p w14:paraId="36B218D6" w14:textId="77777777" w:rsidR="00602AC0" w:rsidRPr="003B2883" w:rsidRDefault="00602AC0" w:rsidP="00876DA9">
      <w:pPr>
        <w:pStyle w:val="Heading6"/>
      </w:pPr>
      <w:bookmarkStart w:id="426" w:name="_Toc25156187"/>
      <w:bookmarkStart w:id="427" w:name="_Toc34124487"/>
      <w:bookmarkStart w:id="428" w:name="_Toc43207601"/>
      <w:bookmarkStart w:id="429" w:name="_Toc49857081"/>
      <w:bookmarkStart w:id="430" w:name="_Toc56676914"/>
      <w:bookmarkStart w:id="431" w:name="_Toc56691437"/>
      <w:bookmarkStart w:id="432" w:name="_Toc56698701"/>
      <w:bookmarkStart w:id="433" w:name="_Toc89034903"/>
      <w:bookmarkStart w:id="434" w:name="_Toc89064701"/>
      <w:bookmarkStart w:id="435" w:name="_Toc89180002"/>
      <w:bookmarkStart w:id="436" w:name="_Toc97071678"/>
      <w:bookmarkStart w:id="437" w:name="_Toc106632312"/>
      <w:r w:rsidRPr="003B2883">
        <w:t>5.2.2.3.4.1</w:t>
      </w:r>
      <w:r w:rsidRPr="003B2883">
        <w:tab/>
        <w:t>General</w:t>
      </w:r>
      <w:bookmarkEnd w:id="426"/>
      <w:bookmarkEnd w:id="427"/>
      <w:bookmarkEnd w:id="428"/>
      <w:bookmarkEnd w:id="429"/>
      <w:bookmarkEnd w:id="430"/>
      <w:bookmarkEnd w:id="431"/>
      <w:bookmarkEnd w:id="432"/>
      <w:bookmarkEnd w:id="433"/>
      <w:bookmarkEnd w:id="434"/>
      <w:bookmarkEnd w:id="435"/>
      <w:bookmarkEnd w:id="436"/>
      <w:bookmarkEnd w:id="43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17DC40A0" w:rsidR="00602AC0" w:rsidRDefault="00602AC0" w:rsidP="00876DA9">
      <w:pPr>
        <w:rPr>
          <w:lang w:val="fr-FR"/>
        </w:rPr>
      </w:pPr>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7" type="#_x0000_t75" style="width:6in;height:108pt" o:ole="">
            <v:imagedata r:id="rId31" o:title=""/>
          </v:shape>
          <o:OLEObject Type="Embed" ProgID="Visio.Drawing.11" ShapeID="_x0000_i1037" DrawAspect="Content" ObjectID="_1717246427" r:id="rId32"/>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8" w:name="_Toc25156188"/>
      <w:bookmarkStart w:id="439" w:name="_Toc34124488"/>
      <w:bookmarkStart w:id="440" w:name="_Toc43207602"/>
      <w:bookmarkStart w:id="441" w:name="_Toc49857082"/>
      <w:bookmarkStart w:id="442" w:name="_Toc56676915"/>
      <w:bookmarkStart w:id="443" w:name="_Toc56691438"/>
      <w:bookmarkStart w:id="444" w:name="_Toc56698702"/>
      <w:bookmarkStart w:id="445" w:name="_Toc89034904"/>
      <w:bookmarkStart w:id="446" w:name="_Toc89064702"/>
      <w:bookmarkStart w:id="447" w:name="_Toc89180003"/>
      <w:bookmarkStart w:id="448" w:name="_Toc97071679"/>
      <w:bookmarkStart w:id="449" w:name="_Toc106632313"/>
      <w:r w:rsidRPr="003B2883">
        <w:t>5.2.2.3.5</w:t>
      </w:r>
      <w:r w:rsidRPr="003B2883">
        <w:tab/>
        <w:t>N1MessageNotify</w:t>
      </w:r>
      <w:bookmarkEnd w:id="438"/>
      <w:bookmarkEnd w:id="439"/>
      <w:bookmarkEnd w:id="440"/>
      <w:bookmarkEnd w:id="441"/>
      <w:bookmarkEnd w:id="442"/>
      <w:bookmarkEnd w:id="443"/>
      <w:bookmarkEnd w:id="444"/>
      <w:bookmarkEnd w:id="445"/>
      <w:bookmarkEnd w:id="446"/>
      <w:bookmarkEnd w:id="447"/>
      <w:bookmarkEnd w:id="448"/>
      <w:bookmarkEnd w:id="449"/>
    </w:p>
    <w:p w14:paraId="17D925FF" w14:textId="77777777" w:rsidR="00602AC0" w:rsidRPr="003B2883" w:rsidRDefault="00602AC0" w:rsidP="00876DA9">
      <w:pPr>
        <w:pStyle w:val="Heading6"/>
      </w:pPr>
      <w:bookmarkStart w:id="450" w:name="_Toc25156189"/>
      <w:bookmarkStart w:id="451" w:name="_Toc34124489"/>
      <w:bookmarkStart w:id="452" w:name="_Toc43207603"/>
      <w:bookmarkStart w:id="453" w:name="_Toc49857083"/>
      <w:bookmarkStart w:id="454" w:name="_Toc56676916"/>
      <w:bookmarkStart w:id="455" w:name="_Toc56691439"/>
      <w:bookmarkStart w:id="456" w:name="_Toc56698703"/>
      <w:bookmarkStart w:id="457" w:name="_Toc89034905"/>
      <w:bookmarkStart w:id="458" w:name="_Toc89064703"/>
      <w:bookmarkStart w:id="459" w:name="_Toc89180004"/>
      <w:bookmarkStart w:id="460" w:name="_Toc97071680"/>
      <w:bookmarkStart w:id="461" w:name="_Toc106632314"/>
      <w:r w:rsidRPr="003B2883">
        <w:t>5.2.2.3.5.1</w:t>
      </w:r>
      <w:r w:rsidRPr="003B2883">
        <w:tab/>
        <w:t>General</w:t>
      </w:r>
      <w:bookmarkEnd w:id="450"/>
      <w:bookmarkEnd w:id="451"/>
      <w:bookmarkEnd w:id="452"/>
      <w:bookmarkEnd w:id="453"/>
      <w:bookmarkEnd w:id="454"/>
      <w:bookmarkEnd w:id="455"/>
      <w:bookmarkEnd w:id="456"/>
      <w:bookmarkEnd w:id="457"/>
      <w:bookmarkEnd w:id="458"/>
      <w:bookmarkEnd w:id="459"/>
      <w:bookmarkEnd w:id="460"/>
      <w:bookmarkEnd w:id="461"/>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4E52863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8" type="#_x0000_t75" style="width:436.45pt;height:128.5pt" o:ole="">
            <v:imagedata r:id="rId33" o:title=""/>
          </v:shape>
          <o:OLEObject Type="Embed" ProgID="Visio.Drawing.11" ShapeID="_x0000_i1038" DrawAspect="Content" ObjectID="_1717246428" r:id="rId34"/>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lastRenderedPageBreak/>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2" w:name="_Toc25156190"/>
      <w:bookmarkStart w:id="463" w:name="_Toc34124490"/>
      <w:bookmarkStart w:id="464" w:name="_Toc43207604"/>
      <w:bookmarkStart w:id="465" w:name="_Toc49857084"/>
      <w:bookmarkStart w:id="466" w:name="_Toc56676917"/>
      <w:bookmarkStart w:id="467" w:name="_Toc56691440"/>
      <w:bookmarkStart w:id="468" w:name="_Toc56698704"/>
      <w:bookmarkStart w:id="469" w:name="_Toc89034906"/>
      <w:bookmarkStart w:id="470" w:name="_Toc89064704"/>
      <w:bookmarkStart w:id="471" w:name="_Toc89180005"/>
      <w:bookmarkStart w:id="472" w:name="_Toc97071681"/>
      <w:bookmarkStart w:id="473" w:name="_Toc106632315"/>
      <w:r w:rsidRPr="003B2883">
        <w:t>5.2.2.3.5.2</w:t>
      </w:r>
      <w:r w:rsidRPr="003B2883">
        <w:tab/>
        <w:t>Using N1MessageNotify in the Registration with AMF Re-allocation Procedure</w:t>
      </w:r>
      <w:bookmarkEnd w:id="462"/>
      <w:bookmarkEnd w:id="463"/>
      <w:bookmarkEnd w:id="464"/>
      <w:bookmarkEnd w:id="465"/>
      <w:bookmarkEnd w:id="466"/>
      <w:bookmarkEnd w:id="467"/>
      <w:bookmarkEnd w:id="468"/>
      <w:bookmarkEnd w:id="469"/>
      <w:bookmarkEnd w:id="470"/>
      <w:bookmarkEnd w:id="471"/>
      <w:bookmarkEnd w:id="472"/>
      <w:bookmarkEnd w:id="473"/>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4" w:name="_Toc25156191"/>
      <w:bookmarkStart w:id="475" w:name="_Toc34124491"/>
      <w:bookmarkStart w:id="476" w:name="_Toc43207605"/>
      <w:bookmarkStart w:id="477" w:name="_Toc49857085"/>
      <w:bookmarkStart w:id="478" w:name="_Toc56676918"/>
      <w:bookmarkStart w:id="479" w:name="_Toc56691441"/>
      <w:bookmarkStart w:id="480" w:name="_Toc56698705"/>
      <w:bookmarkStart w:id="481" w:name="_Toc89034907"/>
      <w:bookmarkStart w:id="482" w:name="_Toc89064705"/>
      <w:bookmarkStart w:id="483" w:name="_Toc89180006"/>
      <w:bookmarkStart w:id="484" w:name="_Toc97071682"/>
      <w:bookmarkStart w:id="485" w:name="_Toc106632316"/>
      <w:r w:rsidRPr="003B2883">
        <w:t>5.2.2.3.5.3</w:t>
      </w:r>
      <w:r w:rsidRPr="003B2883">
        <w:tab/>
        <w:t>Using N1MessageNotify in the UE Assisted and UE Based Positioning Procedure</w:t>
      </w:r>
      <w:bookmarkEnd w:id="474"/>
      <w:bookmarkEnd w:id="475"/>
      <w:bookmarkEnd w:id="476"/>
      <w:bookmarkEnd w:id="477"/>
      <w:bookmarkEnd w:id="478"/>
      <w:bookmarkEnd w:id="479"/>
      <w:bookmarkEnd w:id="480"/>
      <w:bookmarkEnd w:id="481"/>
      <w:bookmarkEnd w:id="482"/>
      <w:bookmarkEnd w:id="483"/>
      <w:bookmarkEnd w:id="484"/>
      <w:bookmarkEnd w:id="485"/>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6" w:name="_Toc25156192"/>
      <w:bookmarkStart w:id="487" w:name="_Toc34124492"/>
      <w:bookmarkStart w:id="488" w:name="_Toc43207606"/>
      <w:bookmarkStart w:id="489" w:name="_Toc49857086"/>
      <w:bookmarkStart w:id="490" w:name="_Toc56676919"/>
      <w:bookmarkStart w:id="491" w:name="_Toc56691442"/>
      <w:bookmarkStart w:id="492" w:name="_Toc56698706"/>
      <w:bookmarkStart w:id="493" w:name="_Toc89034908"/>
      <w:bookmarkStart w:id="494" w:name="_Toc89064706"/>
      <w:bookmarkStart w:id="495" w:name="_Toc89180007"/>
      <w:bookmarkStart w:id="496" w:name="_Toc97071683"/>
      <w:bookmarkStart w:id="497" w:name="_Toc106632317"/>
      <w:r w:rsidRPr="003B2883">
        <w:lastRenderedPageBreak/>
        <w:t>5.2.2.3.5.4</w:t>
      </w:r>
      <w:r w:rsidRPr="003B2883">
        <w:tab/>
        <w:t>Using N1MessageNotify in the UE Configuration Update for transparent UE Policy delivery</w:t>
      </w:r>
      <w:bookmarkEnd w:id="486"/>
      <w:bookmarkEnd w:id="487"/>
      <w:bookmarkEnd w:id="488"/>
      <w:bookmarkEnd w:id="489"/>
      <w:bookmarkEnd w:id="490"/>
      <w:bookmarkEnd w:id="491"/>
      <w:bookmarkEnd w:id="492"/>
      <w:bookmarkEnd w:id="493"/>
      <w:bookmarkEnd w:id="494"/>
      <w:bookmarkEnd w:id="495"/>
      <w:bookmarkEnd w:id="496"/>
      <w:bookmarkEnd w:id="497"/>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8" w:name="_Toc25156193"/>
      <w:bookmarkStart w:id="499" w:name="_Toc34124493"/>
      <w:bookmarkStart w:id="500" w:name="_Toc43207607"/>
      <w:bookmarkStart w:id="501" w:name="_Toc49857087"/>
      <w:bookmarkStart w:id="502" w:name="_Toc56676920"/>
      <w:bookmarkStart w:id="503" w:name="_Toc56691443"/>
      <w:bookmarkStart w:id="504" w:name="_Toc56698707"/>
      <w:bookmarkStart w:id="505" w:name="_Toc89034909"/>
      <w:bookmarkStart w:id="506" w:name="_Toc89064707"/>
      <w:bookmarkStart w:id="507" w:name="_Toc89180008"/>
      <w:bookmarkStart w:id="508" w:name="_Toc97071684"/>
      <w:bookmarkStart w:id="509" w:name="_Toc106632318"/>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8"/>
      <w:bookmarkEnd w:id="499"/>
      <w:bookmarkEnd w:id="500"/>
      <w:bookmarkEnd w:id="501"/>
      <w:bookmarkEnd w:id="502"/>
      <w:bookmarkEnd w:id="503"/>
      <w:bookmarkEnd w:id="504"/>
      <w:bookmarkEnd w:id="505"/>
      <w:bookmarkEnd w:id="506"/>
      <w:bookmarkEnd w:id="507"/>
      <w:bookmarkEnd w:id="508"/>
      <w:bookmarkEnd w:id="509"/>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0" w:name="_Toc56696167"/>
      <w:bookmarkStart w:id="511" w:name="_Toc81227498"/>
      <w:bookmarkStart w:id="512" w:name="_Toc90635745"/>
      <w:bookmarkStart w:id="513" w:name="_Toc97071685"/>
      <w:bookmarkStart w:id="514" w:name="_Toc106632319"/>
      <w:r w:rsidRPr="003B2883">
        <w:t>5.2.2.3.5.</w:t>
      </w:r>
      <w:r>
        <w:t>6</w:t>
      </w:r>
      <w:r w:rsidRPr="003B2883">
        <w:tab/>
        <w:t xml:space="preserve">Using N1MessageNotify in the </w:t>
      </w:r>
      <w:bookmarkEnd w:id="510"/>
      <w:bookmarkEnd w:id="511"/>
      <w:bookmarkEnd w:id="512"/>
      <w:r w:rsidRPr="00F7532B">
        <w:t xml:space="preserve">UE triggered </w:t>
      </w:r>
      <w:r>
        <w:rPr>
          <w:rFonts w:hint="eastAsia"/>
        </w:rPr>
        <w:t>p</w:t>
      </w:r>
      <w:r w:rsidRPr="00F7532B">
        <w:t>olicy provisioning procedure</w:t>
      </w:r>
      <w:r>
        <w:rPr>
          <w:rFonts w:hint="eastAsia"/>
        </w:rPr>
        <w:t xml:space="preserve"> to request UE policies</w:t>
      </w:r>
      <w:bookmarkEnd w:id="513"/>
      <w:bookmarkEnd w:id="514"/>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5" w:name="_Toc25156194"/>
      <w:bookmarkStart w:id="516" w:name="_Toc34124494"/>
      <w:bookmarkStart w:id="517" w:name="_Toc43207608"/>
      <w:bookmarkStart w:id="518" w:name="_Toc49857088"/>
      <w:bookmarkStart w:id="519" w:name="_Toc56676921"/>
      <w:bookmarkStart w:id="520" w:name="_Toc56691444"/>
      <w:bookmarkStart w:id="521" w:name="_Toc56698708"/>
      <w:bookmarkStart w:id="522" w:name="_Toc89034910"/>
      <w:bookmarkStart w:id="523" w:name="_Toc89064708"/>
      <w:bookmarkStart w:id="524" w:name="_Toc89180009"/>
      <w:bookmarkStart w:id="525" w:name="_Toc97071686"/>
      <w:bookmarkStart w:id="526" w:name="_Toc106632320"/>
      <w:r w:rsidRPr="003B2883">
        <w:t>5.2.2.3.6</w:t>
      </w:r>
      <w:r w:rsidRPr="003B2883">
        <w:tab/>
        <w:t>N2InfoNotify</w:t>
      </w:r>
      <w:bookmarkEnd w:id="515"/>
      <w:bookmarkEnd w:id="516"/>
      <w:bookmarkEnd w:id="517"/>
      <w:bookmarkEnd w:id="518"/>
      <w:bookmarkEnd w:id="519"/>
      <w:bookmarkEnd w:id="520"/>
      <w:bookmarkEnd w:id="521"/>
      <w:bookmarkEnd w:id="522"/>
      <w:bookmarkEnd w:id="523"/>
      <w:bookmarkEnd w:id="524"/>
      <w:bookmarkEnd w:id="525"/>
      <w:bookmarkEnd w:id="526"/>
    </w:p>
    <w:p w14:paraId="6A5572A6" w14:textId="77777777" w:rsidR="00602AC0" w:rsidRPr="003B2883" w:rsidRDefault="00602AC0" w:rsidP="00876DA9">
      <w:pPr>
        <w:pStyle w:val="Heading6"/>
      </w:pPr>
      <w:bookmarkStart w:id="527" w:name="_Toc25156195"/>
      <w:bookmarkStart w:id="528" w:name="_Toc34124495"/>
      <w:bookmarkStart w:id="529" w:name="_Toc43207609"/>
      <w:bookmarkStart w:id="530" w:name="_Toc49857089"/>
      <w:bookmarkStart w:id="531" w:name="_Toc56676922"/>
      <w:bookmarkStart w:id="532" w:name="_Toc56691445"/>
      <w:bookmarkStart w:id="533" w:name="_Toc56698709"/>
      <w:bookmarkStart w:id="534" w:name="_Toc89034911"/>
      <w:bookmarkStart w:id="535" w:name="_Toc89064709"/>
      <w:bookmarkStart w:id="536" w:name="_Toc89180010"/>
      <w:bookmarkStart w:id="537" w:name="_Toc97071687"/>
      <w:bookmarkStart w:id="538" w:name="_Toc106632321"/>
      <w:r w:rsidRPr="003B2883">
        <w:t>5.2.2.3.6.1</w:t>
      </w:r>
      <w:r w:rsidRPr="003B2883">
        <w:tab/>
        <w:t>General</w:t>
      </w:r>
      <w:bookmarkEnd w:id="527"/>
      <w:bookmarkEnd w:id="528"/>
      <w:bookmarkEnd w:id="529"/>
      <w:bookmarkEnd w:id="530"/>
      <w:bookmarkEnd w:id="531"/>
      <w:bookmarkEnd w:id="532"/>
      <w:bookmarkEnd w:id="533"/>
      <w:bookmarkEnd w:id="534"/>
      <w:bookmarkEnd w:id="535"/>
      <w:bookmarkEnd w:id="536"/>
      <w:bookmarkEnd w:id="537"/>
      <w:bookmarkEnd w:id="53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lastRenderedPageBreak/>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39" type="#_x0000_t75" style="width:434.75pt;height:108pt" o:ole="">
            <v:imagedata r:id="rId35" o:title=""/>
          </v:shape>
          <o:OLEObject Type="Embed" ProgID="Visio.Drawing.11" ShapeID="_x0000_i1039" DrawAspect="Content" ObjectID="_1717246429" r:id="rId36"/>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39" w:name="_Toc25156196"/>
      <w:bookmarkStart w:id="540" w:name="_Toc34124496"/>
      <w:bookmarkStart w:id="541" w:name="_Toc43207610"/>
      <w:bookmarkStart w:id="542" w:name="_Toc49857090"/>
      <w:bookmarkStart w:id="543" w:name="_Toc56676923"/>
      <w:bookmarkStart w:id="544" w:name="_Toc56691446"/>
      <w:bookmarkStart w:id="545" w:name="_Toc56698710"/>
      <w:bookmarkStart w:id="546" w:name="_Toc89034912"/>
      <w:bookmarkStart w:id="547" w:name="_Toc89064710"/>
      <w:bookmarkStart w:id="548" w:name="_Toc89180011"/>
      <w:bookmarkStart w:id="549" w:name="_Toc97071688"/>
      <w:bookmarkStart w:id="550" w:name="_Toc106632322"/>
      <w:r w:rsidRPr="003B2883">
        <w:t>5.2.2.3.6.2</w:t>
      </w:r>
      <w:r w:rsidRPr="003B2883">
        <w:tab/>
        <w:t>Using N2InfoNotify during Inter NG-RAN node N2 based handover procedure</w:t>
      </w:r>
      <w:bookmarkEnd w:id="539"/>
      <w:bookmarkEnd w:id="540"/>
      <w:bookmarkEnd w:id="541"/>
      <w:bookmarkEnd w:id="542"/>
      <w:bookmarkEnd w:id="543"/>
      <w:bookmarkEnd w:id="544"/>
      <w:bookmarkEnd w:id="545"/>
      <w:bookmarkEnd w:id="546"/>
      <w:bookmarkEnd w:id="547"/>
      <w:bookmarkEnd w:id="548"/>
      <w:bookmarkEnd w:id="549"/>
      <w:bookmarkEnd w:id="550"/>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0" type="#_x0000_t75" style="width:468pt;height:154.5pt" o:ole="">
            <v:imagedata r:id="rId37" o:title=""/>
          </v:shape>
          <o:OLEObject Type="Embed" ProgID="Visio.Drawing.11" ShapeID="_x0000_i1040" DrawAspect="Content" ObjectID="_1717246430" r:id="rId38"/>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lastRenderedPageBreak/>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614D0EE1"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1" w:name="_Toc25156197"/>
      <w:bookmarkStart w:id="552" w:name="_Toc34124497"/>
      <w:bookmarkStart w:id="553" w:name="_Toc43207611"/>
      <w:bookmarkStart w:id="554" w:name="_Toc49857091"/>
      <w:bookmarkStart w:id="555" w:name="_Toc56676924"/>
      <w:bookmarkStart w:id="556" w:name="_Toc56691447"/>
      <w:bookmarkStart w:id="557" w:name="_Toc56698711"/>
      <w:bookmarkStart w:id="558" w:name="_Toc89034913"/>
      <w:bookmarkStart w:id="559" w:name="_Toc89064711"/>
      <w:bookmarkStart w:id="560" w:name="_Toc89180012"/>
      <w:bookmarkStart w:id="561" w:name="_Toc97071689"/>
      <w:bookmarkStart w:id="562" w:name="_Toc106632323"/>
      <w:r w:rsidRPr="003B2883">
        <w:t>5.2.2.3.6.3</w:t>
      </w:r>
      <w:r w:rsidRPr="003B2883">
        <w:tab/>
        <w:t>Using N2InfoNotify during Location Services procedures</w:t>
      </w:r>
      <w:bookmarkEnd w:id="551"/>
      <w:bookmarkEnd w:id="552"/>
      <w:bookmarkEnd w:id="553"/>
      <w:bookmarkEnd w:id="554"/>
      <w:bookmarkEnd w:id="555"/>
      <w:bookmarkEnd w:id="556"/>
      <w:bookmarkEnd w:id="557"/>
      <w:bookmarkEnd w:id="558"/>
      <w:bookmarkEnd w:id="559"/>
      <w:bookmarkEnd w:id="560"/>
      <w:bookmarkEnd w:id="561"/>
      <w:bookmarkEnd w:id="562"/>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2C2D271A" w:rsidR="00157C70" w:rsidRPr="003B2883" w:rsidRDefault="00602AC0" w:rsidP="00602AC0">
      <w:r w:rsidRPr="003B2883">
        <w:t xml:space="preserve">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3" w:name="_Toc25156198"/>
      <w:bookmarkStart w:id="564" w:name="_Toc34124498"/>
      <w:bookmarkStart w:id="565" w:name="_Toc43207612"/>
      <w:bookmarkStart w:id="566" w:name="_Toc49857092"/>
      <w:bookmarkStart w:id="567" w:name="_Toc56676925"/>
      <w:bookmarkStart w:id="568" w:name="_Toc56691448"/>
      <w:bookmarkStart w:id="569" w:name="_Toc56698712"/>
      <w:bookmarkStart w:id="570" w:name="_Toc89034914"/>
      <w:bookmarkStart w:id="571" w:name="_Toc89064712"/>
      <w:bookmarkStart w:id="572" w:name="_Toc89180013"/>
      <w:bookmarkStart w:id="573" w:name="_Toc97071690"/>
      <w:bookmarkStart w:id="574" w:name="_Toc106632324"/>
      <w:r w:rsidRPr="003B2883">
        <w:lastRenderedPageBreak/>
        <w:t>5.2.2.3.6.</w:t>
      </w:r>
      <w:r>
        <w:t>4</w:t>
      </w:r>
      <w:r w:rsidRPr="003B2883">
        <w:tab/>
        <w:t xml:space="preserve">Using N2InfoNotify during </w:t>
      </w:r>
      <w:r>
        <w:t>AMF planned removal procedure with UDSF deployed procedure</w:t>
      </w:r>
      <w:bookmarkEnd w:id="563"/>
      <w:bookmarkEnd w:id="564"/>
      <w:bookmarkEnd w:id="565"/>
      <w:bookmarkEnd w:id="566"/>
      <w:bookmarkEnd w:id="567"/>
      <w:bookmarkEnd w:id="568"/>
      <w:bookmarkEnd w:id="569"/>
      <w:bookmarkEnd w:id="570"/>
      <w:bookmarkEnd w:id="571"/>
      <w:bookmarkEnd w:id="572"/>
      <w:bookmarkEnd w:id="573"/>
      <w:bookmarkEnd w:id="574"/>
    </w:p>
    <w:p w14:paraId="58DC3917" w14:textId="5B41E14B" w:rsidR="00157C7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096CD3B7" w:rsidR="00157C7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5" w:name="_Toc25156199"/>
      <w:bookmarkStart w:id="576" w:name="_Toc34124499"/>
      <w:bookmarkStart w:id="577" w:name="_Toc43207613"/>
      <w:bookmarkStart w:id="578" w:name="_Toc49857093"/>
      <w:bookmarkStart w:id="579" w:name="_Toc56676926"/>
      <w:bookmarkStart w:id="580" w:name="_Toc56691449"/>
      <w:bookmarkStart w:id="581" w:name="_Toc56698713"/>
      <w:bookmarkStart w:id="582" w:name="_Toc89034915"/>
      <w:bookmarkStart w:id="583" w:name="_Toc89064713"/>
      <w:bookmarkStart w:id="584" w:name="_Toc89180014"/>
      <w:bookmarkStart w:id="585" w:name="_Toc97071691"/>
      <w:bookmarkStart w:id="586" w:name="_Toc106632325"/>
      <w:r w:rsidRPr="003B2883">
        <w:t>5.2.2.4</w:t>
      </w:r>
      <w:r w:rsidRPr="003B2883">
        <w:tab/>
        <w:t>Non-UE N2 Message Operations</w:t>
      </w:r>
      <w:bookmarkEnd w:id="575"/>
      <w:bookmarkEnd w:id="576"/>
      <w:bookmarkEnd w:id="577"/>
      <w:bookmarkEnd w:id="578"/>
      <w:bookmarkEnd w:id="579"/>
      <w:bookmarkEnd w:id="580"/>
      <w:bookmarkEnd w:id="581"/>
      <w:bookmarkEnd w:id="582"/>
      <w:bookmarkEnd w:id="583"/>
      <w:bookmarkEnd w:id="584"/>
      <w:bookmarkEnd w:id="585"/>
      <w:bookmarkEnd w:id="586"/>
    </w:p>
    <w:p w14:paraId="195D4094" w14:textId="77777777" w:rsidR="00602AC0" w:rsidRPr="003B2883" w:rsidRDefault="00602AC0" w:rsidP="00602AC0">
      <w:pPr>
        <w:pStyle w:val="Heading5"/>
      </w:pPr>
      <w:bookmarkStart w:id="587" w:name="_Toc25156200"/>
      <w:bookmarkStart w:id="588" w:name="_Toc34124500"/>
      <w:bookmarkStart w:id="589" w:name="_Toc43207614"/>
      <w:bookmarkStart w:id="590" w:name="_Toc49857094"/>
      <w:bookmarkStart w:id="591" w:name="_Toc56676927"/>
      <w:bookmarkStart w:id="592" w:name="_Toc56691450"/>
      <w:bookmarkStart w:id="593" w:name="_Toc56698714"/>
      <w:bookmarkStart w:id="594" w:name="_Toc89034916"/>
      <w:bookmarkStart w:id="595" w:name="_Toc89064714"/>
      <w:bookmarkStart w:id="596" w:name="_Toc89180015"/>
      <w:bookmarkStart w:id="597" w:name="_Toc97071692"/>
      <w:bookmarkStart w:id="598" w:name="_Toc106632326"/>
      <w:r w:rsidRPr="003B2883">
        <w:t>5.2.2.4.1</w:t>
      </w:r>
      <w:r w:rsidRPr="003B2883">
        <w:tab/>
        <w:t>NonUeN2MessageTransfer</w:t>
      </w:r>
      <w:bookmarkEnd w:id="587"/>
      <w:bookmarkEnd w:id="588"/>
      <w:bookmarkEnd w:id="589"/>
      <w:bookmarkEnd w:id="590"/>
      <w:bookmarkEnd w:id="591"/>
      <w:bookmarkEnd w:id="592"/>
      <w:bookmarkEnd w:id="593"/>
      <w:bookmarkEnd w:id="594"/>
      <w:bookmarkEnd w:id="595"/>
      <w:bookmarkEnd w:id="596"/>
      <w:bookmarkEnd w:id="597"/>
      <w:bookmarkEnd w:id="598"/>
    </w:p>
    <w:p w14:paraId="298336AC" w14:textId="77777777" w:rsidR="00602AC0" w:rsidRPr="003B2883" w:rsidRDefault="00602AC0" w:rsidP="00876DA9">
      <w:pPr>
        <w:pStyle w:val="Heading6"/>
      </w:pPr>
      <w:bookmarkStart w:id="599" w:name="_Toc25156201"/>
      <w:bookmarkStart w:id="600" w:name="_Toc34124501"/>
      <w:bookmarkStart w:id="601" w:name="_Toc43207615"/>
      <w:bookmarkStart w:id="602" w:name="_Toc49857095"/>
      <w:bookmarkStart w:id="603" w:name="_Toc56676928"/>
      <w:bookmarkStart w:id="604" w:name="_Toc56691451"/>
      <w:bookmarkStart w:id="605" w:name="_Toc56698715"/>
      <w:bookmarkStart w:id="606" w:name="_Toc89034917"/>
      <w:bookmarkStart w:id="607" w:name="_Toc89064715"/>
      <w:bookmarkStart w:id="608" w:name="_Toc89180016"/>
      <w:bookmarkStart w:id="609" w:name="_Toc97071693"/>
      <w:bookmarkStart w:id="610" w:name="_Toc106632327"/>
      <w:r w:rsidRPr="003B2883">
        <w:t>5.2.2.4.1.1</w:t>
      </w:r>
      <w:r w:rsidRPr="003B2883">
        <w:tab/>
        <w:t>General</w:t>
      </w:r>
      <w:bookmarkEnd w:id="599"/>
      <w:bookmarkEnd w:id="600"/>
      <w:bookmarkEnd w:id="601"/>
      <w:bookmarkEnd w:id="602"/>
      <w:bookmarkEnd w:id="603"/>
      <w:bookmarkEnd w:id="604"/>
      <w:bookmarkEnd w:id="605"/>
      <w:bookmarkEnd w:id="606"/>
      <w:bookmarkEnd w:id="607"/>
      <w:bookmarkEnd w:id="608"/>
      <w:bookmarkEnd w:id="609"/>
      <w:bookmarkEnd w:id="610"/>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47BBF8C3" w14:textId="17E53EB2"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1" type="#_x0000_t75" style="width:435.3pt;height:106.35pt" o:ole="">
            <v:imagedata r:id="rId39" o:title=""/>
          </v:shape>
          <o:OLEObject Type="Embed" ProgID="Visio.Drawing.11" ShapeID="_x0000_i1041" DrawAspect="Content" ObjectID="_1717246431" r:id="rId40"/>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lastRenderedPageBreak/>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1" w:name="_Toc25156202"/>
      <w:bookmarkStart w:id="612" w:name="_Toc34124502"/>
      <w:bookmarkStart w:id="613" w:name="_Toc43207616"/>
      <w:bookmarkStart w:id="614" w:name="_Toc49857096"/>
      <w:bookmarkStart w:id="615" w:name="_Toc56676929"/>
      <w:bookmarkStart w:id="616" w:name="_Toc56691452"/>
      <w:bookmarkStart w:id="617" w:name="_Toc56698716"/>
      <w:bookmarkStart w:id="618" w:name="_Toc89034918"/>
      <w:bookmarkStart w:id="619" w:name="_Toc89064716"/>
      <w:bookmarkStart w:id="620" w:name="_Toc89180017"/>
      <w:bookmarkStart w:id="621" w:name="_Toc97071694"/>
      <w:bookmarkStart w:id="622" w:name="_Toc106632328"/>
      <w:r w:rsidRPr="003B2883">
        <w:t>5.2.2.4.1.2</w:t>
      </w:r>
      <w:r w:rsidRPr="003B2883">
        <w:tab/>
        <w:t>Obtaining Non UE Associated Network Assistance Data Procedure</w:t>
      </w:r>
      <w:bookmarkEnd w:id="611"/>
      <w:bookmarkEnd w:id="612"/>
      <w:bookmarkEnd w:id="613"/>
      <w:bookmarkEnd w:id="614"/>
      <w:bookmarkEnd w:id="615"/>
      <w:bookmarkEnd w:id="616"/>
      <w:bookmarkEnd w:id="617"/>
      <w:bookmarkEnd w:id="618"/>
      <w:bookmarkEnd w:id="619"/>
      <w:bookmarkEnd w:id="620"/>
      <w:bookmarkEnd w:id="621"/>
      <w:bookmarkEnd w:id="622"/>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0A2FF04" w:rsidR="00157C7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3" w:name="_Toc25156203"/>
      <w:bookmarkStart w:id="624" w:name="_Toc34124503"/>
      <w:bookmarkStart w:id="625" w:name="_Toc43207617"/>
      <w:bookmarkStart w:id="626" w:name="_Toc49857097"/>
      <w:bookmarkStart w:id="627" w:name="_Toc56676930"/>
      <w:bookmarkStart w:id="628" w:name="_Toc56691453"/>
      <w:bookmarkStart w:id="629" w:name="_Toc56698717"/>
      <w:bookmarkStart w:id="630" w:name="_Toc89034919"/>
      <w:bookmarkStart w:id="631" w:name="_Toc89064717"/>
      <w:bookmarkStart w:id="632" w:name="_Toc89180018"/>
      <w:bookmarkStart w:id="633" w:name="_Toc97071695"/>
      <w:bookmarkStart w:id="634" w:name="_Toc106632329"/>
      <w:r w:rsidRPr="003B2883">
        <w:t>5.2.2.4.1.3</w:t>
      </w:r>
      <w:r w:rsidRPr="003B2883">
        <w:tab/>
        <w:t>Warning Request Transfer Procedure</w:t>
      </w:r>
      <w:bookmarkEnd w:id="623"/>
      <w:bookmarkEnd w:id="624"/>
      <w:bookmarkEnd w:id="625"/>
      <w:bookmarkEnd w:id="626"/>
      <w:bookmarkEnd w:id="627"/>
      <w:bookmarkEnd w:id="628"/>
      <w:bookmarkEnd w:id="629"/>
      <w:bookmarkEnd w:id="630"/>
      <w:bookmarkEnd w:id="631"/>
      <w:bookmarkEnd w:id="632"/>
      <w:bookmarkEnd w:id="633"/>
      <w:bookmarkEnd w:id="634"/>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5D126D7" w:rsidR="00157C7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77777777"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5" w:name="_Toc25156204"/>
      <w:bookmarkStart w:id="636" w:name="_Toc34124504"/>
      <w:bookmarkStart w:id="637" w:name="_Toc43207618"/>
      <w:bookmarkStart w:id="638" w:name="_Toc49857098"/>
      <w:bookmarkStart w:id="639" w:name="_Toc56676931"/>
      <w:bookmarkStart w:id="640" w:name="_Toc56691454"/>
      <w:bookmarkStart w:id="641" w:name="_Toc56698718"/>
      <w:bookmarkStart w:id="642" w:name="_Toc89034920"/>
      <w:bookmarkStart w:id="643" w:name="_Toc89064718"/>
      <w:bookmarkStart w:id="644" w:name="_Toc89180019"/>
      <w:bookmarkStart w:id="645" w:name="_Toc97071696"/>
      <w:bookmarkStart w:id="646" w:name="_Toc106632330"/>
      <w:r w:rsidRPr="003B2883">
        <w:t>5.2.2.4.1.4</w:t>
      </w:r>
      <w:r w:rsidRPr="003B2883">
        <w:tab/>
        <w:t>Configuration Transfer Procedure</w:t>
      </w:r>
      <w:bookmarkEnd w:id="635"/>
      <w:bookmarkEnd w:id="636"/>
      <w:bookmarkEnd w:id="637"/>
      <w:bookmarkEnd w:id="638"/>
      <w:bookmarkEnd w:id="639"/>
      <w:bookmarkEnd w:id="640"/>
      <w:bookmarkEnd w:id="641"/>
      <w:bookmarkEnd w:id="642"/>
      <w:bookmarkEnd w:id="643"/>
      <w:bookmarkEnd w:id="644"/>
      <w:bookmarkEnd w:id="645"/>
      <w:bookmarkEnd w:id="646"/>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4F01FC98" w:rsidR="00157C7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7"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8" w:name="_Toc25156205"/>
      <w:bookmarkStart w:id="649" w:name="_Toc34124505"/>
      <w:bookmarkStart w:id="650" w:name="_Toc43207619"/>
      <w:bookmarkStart w:id="651" w:name="_Toc49857099"/>
      <w:bookmarkStart w:id="652" w:name="_Toc56676932"/>
      <w:bookmarkStart w:id="653" w:name="_Toc56691455"/>
      <w:bookmarkStart w:id="654" w:name="_Toc56698719"/>
      <w:bookmarkStart w:id="655" w:name="_Toc89034921"/>
      <w:bookmarkStart w:id="656" w:name="_Toc89064719"/>
      <w:bookmarkStart w:id="657" w:name="_Toc89180020"/>
      <w:bookmarkStart w:id="658" w:name="_Toc97071697"/>
      <w:bookmarkStart w:id="659" w:name="_Toc106632331"/>
      <w:bookmarkEnd w:id="647"/>
      <w:r w:rsidRPr="003B2883">
        <w:t>5.2.2.4.1.</w:t>
      </w:r>
      <w:r>
        <w:t>5</w:t>
      </w:r>
      <w:r w:rsidRPr="003B2883">
        <w:tab/>
      </w:r>
      <w:r>
        <w:t>RIM Information</w:t>
      </w:r>
      <w:r w:rsidRPr="003B2883">
        <w:t xml:space="preserve"> Transfer Procedure</w:t>
      </w:r>
      <w:r>
        <w:t>s</w:t>
      </w:r>
      <w:bookmarkEnd w:id="648"/>
      <w:bookmarkEnd w:id="649"/>
      <w:bookmarkEnd w:id="650"/>
      <w:bookmarkEnd w:id="651"/>
      <w:bookmarkEnd w:id="652"/>
      <w:bookmarkEnd w:id="653"/>
      <w:bookmarkEnd w:id="654"/>
      <w:bookmarkEnd w:id="655"/>
      <w:bookmarkEnd w:id="656"/>
      <w:bookmarkEnd w:id="657"/>
      <w:bookmarkEnd w:id="658"/>
      <w:bookmarkEnd w:id="65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4655F50A" w:rsidR="00157C7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1" w:name="_Toc45030363"/>
      <w:bookmarkStart w:id="662" w:name="_Toc56676933"/>
      <w:bookmarkStart w:id="663" w:name="_Toc56691456"/>
      <w:bookmarkStart w:id="664" w:name="_Toc56698720"/>
      <w:bookmarkStart w:id="665" w:name="_Toc89034922"/>
      <w:bookmarkStart w:id="666" w:name="_Toc89064720"/>
      <w:bookmarkStart w:id="667" w:name="_Toc89180021"/>
      <w:bookmarkStart w:id="668" w:name="_Toc97071698"/>
      <w:bookmarkStart w:id="669" w:name="_Toc106632332"/>
      <w:bookmarkEnd w:id="660"/>
      <w:r>
        <w:t>5.2.2.4.1.6</w:t>
      </w:r>
      <w:r w:rsidRPr="003B2883">
        <w:tab/>
      </w:r>
      <w:bookmarkEnd w:id="661"/>
      <w:r w:rsidRPr="003144F5">
        <w:t>Broadcast of Assistance Data by an LMF</w:t>
      </w:r>
      <w:bookmarkEnd w:id="662"/>
      <w:bookmarkEnd w:id="663"/>
      <w:bookmarkEnd w:id="664"/>
      <w:bookmarkEnd w:id="665"/>
      <w:bookmarkEnd w:id="666"/>
      <w:bookmarkEnd w:id="667"/>
      <w:bookmarkEnd w:id="668"/>
      <w:bookmarkEnd w:id="669"/>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DA9E5F3" w:rsidR="00157C70"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0" w:name="_Toc25156206"/>
      <w:bookmarkStart w:id="671" w:name="_Toc34124506"/>
      <w:bookmarkStart w:id="672" w:name="_Toc43207620"/>
      <w:bookmarkStart w:id="673" w:name="_Toc49857100"/>
      <w:bookmarkStart w:id="674" w:name="_Toc56676934"/>
      <w:bookmarkStart w:id="675" w:name="_Toc56691457"/>
      <w:bookmarkStart w:id="676" w:name="_Toc56698721"/>
      <w:bookmarkStart w:id="677" w:name="_Toc89034923"/>
      <w:bookmarkStart w:id="678" w:name="_Toc89064721"/>
      <w:bookmarkStart w:id="679" w:name="_Toc89180022"/>
      <w:bookmarkStart w:id="680" w:name="_Toc97071699"/>
      <w:bookmarkStart w:id="681" w:name="_Toc106632333"/>
      <w:r w:rsidRPr="003B2883">
        <w:t>5.2.2.4.2</w:t>
      </w:r>
      <w:r w:rsidRPr="003B2883">
        <w:tab/>
        <w:t>NonUeN2InfoSubscribe</w:t>
      </w:r>
      <w:bookmarkEnd w:id="670"/>
      <w:bookmarkEnd w:id="671"/>
      <w:bookmarkEnd w:id="672"/>
      <w:bookmarkEnd w:id="673"/>
      <w:bookmarkEnd w:id="674"/>
      <w:bookmarkEnd w:id="675"/>
      <w:bookmarkEnd w:id="676"/>
      <w:bookmarkEnd w:id="677"/>
      <w:bookmarkEnd w:id="678"/>
      <w:bookmarkEnd w:id="679"/>
      <w:bookmarkEnd w:id="680"/>
      <w:bookmarkEnd w:id="681"/>
    </w:p>
    <w:p w14:paraId="16EB92EA" w14:textId="77777777" w:rsidR="00602AC0" w:rsidRPr="003B2883" w:rsidRDefault="00602AC0" w:rsidP="00876DA9">
      <w:pPr>
        <w:pStyle w:val="Heading6"/>
      </w:pPr>
      <w:bookmarkStart w:id="682" w:name="_Toc25156207"/>
      <w:bookmarkStart w:id="683" w:name="_Toc34124507"/>
      <w:bookmarkStart w:id="684" w:name="_Toc43207621"/>
      <w:bookmarkStart w:id="685" w:name="_Toc49857101"/>
      <w:bookmarkStart w:id="686" w:name="_Toc56676935"/>
      <w:bookmarkStart w:id="687" w:name="_Toc56691458"/>
      <w:bookmarkStart w:id="688" w:name="_Toc56698722"/>
      <w:bookmarkStart w:id="689" w:name="_Toc89034924"/>
      <w:bookmarkStart w:id="690" w:name="_Toc89064722"/>
      <w:bookmarkStart w:id="691" w:name="_Toc89180023"/>
      <w:bookmarkStart w:id="692" w:name="_Toc97071700"/>
      <w:bookmarkStart w:id="693" w:name="_Toc106632334"/>
      <w:r w:rsidRPr="003B2883">
        <w:t>5.2.2.4.2.1</w:t>
      </w:r>
      <w:r w:rsidRPr="003B2883">
        <w:tab/>
        <w:t>General</w:t>
      </w:r>
      <w:bookmarkEnd w:id="682"/>
      <w:bookmarkEnd w:id="683"/>
      <w:bookmarkEnd w:id="684"/>
      <w:bookmarkEnd w:id="685"/>
      <w:bookmarkEnd w:id="686"/>
      <w:bookmarkEnd w:id="687"/>
      <w:bookmarkEnd w:id="688"/>
      <w:bookmarkEnd w:id="689"/>
      <w:bookmarkEnd w:id="690"/>
      <w:bookmarkEnd w:id="691"/>
      <w:bookmarkEnd w:id="692"/>
      <w:bookmarkEnd w:id="693"/>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49E74217" w:rsidR="00157C7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2" type="#_x0000_t75" style="width:6in;height:117.4pt" o:ole="">
            <v:imagedata r:id="rId41" o:title=""/>
          </v:shape>
          <o:OLEObject Type="Embed" ProgID="Visio.Drawing.11" ShapeID="_x0000_i1042" DrawAspect="Content" ObjectID="_1717246432" r:id="rId42"/>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lastRenderedPageBreak/>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4" w:name="_Toc25156208"/>
      <w:bookmarkStart w:id="695" w:name="_Toc34124508"/>
      <w:bookmarkStart w:id="696" w:name="_Toc43207622"/>
      <w:bookmarkStart w:id="697" w:name="_Toc49857102"/>
      <w:bookmarkStart w:id="698" w:name="_Toc56676936"/>
      <w:bookmarkStart w:id="699" w:name="_Toc56691459"/>
      <w:bookmarkStart w:id="700" w:name="_Toc56698723"/>
      <w:bookmarkStart w:id="701" w:name="_Toc89034925"/>
      <w:bookmarkStart w:id="702" w:name="_Toc89064723"/>
      <w:bookmarkStart w:id="703" w:name="_Toc89180024"/>
      <w:bookmarkStart w:id="704" w:name="_Toc97071701"/>
      <w:bookmarkStart w:id="705" w:name="_Toc106632335"/>
      <w:r w:rsidRPr="003B2883">
        <w:t>5.2.2.4.3</w:t>
      </w:r>
      <w:r w:rsidRPr="003B2883">
        <w:tab/>
        <w:t>NonUeN2InfoUnSubscribe</w:t>
      </w:r>
      <w:bookmarkEnd w:id="694"/>
      <w:bookmarkEnd w:id="695"/>
      <w:bookmarkEnd w:id="696"/>
      <w:bookmarkEnd w:id="697"/>
      <w:bookmarkEnd w:id="698"/>
      <w:bookmarkEnd w:id="699"/>
      <w:bookmarkEnd w:id="700"/>
      <w:bookmarkEnd w:id="701"/>
      <w:bookmarkEnd w:id="702"/>
      <w:bookmarkEnd w:id="703"/>
      <w:bookmarkEnd w:id="704"/>
      <w:bookmarkEnd w:id="705"/>
    </w:p>
    <w:p w14:paraId="371F81A0" w14:textId="77777777" w:rsidR="00602AC0" w:rsidRPr="003B2883" w:rsidRDefault="00602AC0" w:rsidP="00876DA9">
      <w:pPr>
        <w:pStyle w:val="Heading6"/>
      </w:pPr>
      <w:bookmarkStart w:id="706" w:name="_Toc25156209"/>
      <w:bookmarkStart w:id="707" w:name="_Toc34124509"/>
      <w:bookmarkStart w:id="708" w:name="_Toc43207623"/>
      <w:bookmarkStart w:id="709" w:name="_Toc49857103"/>
      <w:bookmarkStart w:id="710" w:name="_Toc56676937"/>
      <w:bookmarkStart w:id="711" w:name="_Toc56691460"/>
      <w:bookmarkStart w:id="712" w:name="_Toc56698724"/>
      <w:bookmarkStart w:id="713" w:name="_Toc89034926"/>
      <w:bookmarkStart w:id="714" w:name="_Toc89064724"/>
      <w:bookmarkStart w:id="715" w:name="_Toc89180025"/>
      <w:bookmarkStart w:id="716" w:name="_Toc97071702"/>
      <w:bookmarkStart w:id="717" w:name="_Toc106632336"/>
      <w:r w:rsidRPr="003B2883">
        <w:t>5.2.2.4.3.1</w:t>
      </w:r>
      <w:r w:rsidRPr="003B2883">
        <w:tab/>
        <w:t>General</w:t>
      </w:r>
      <w:bookmarkEnd w:id="706"/>
      <w:bookmarkEnd w:id="707"/>
      <w:bookmarkEnd w:id="708"/>
      <w:bookmarkEnd w:id="709"/>
      <w:bookmarkEnd w:id="710"/>
      <w:bookmarkEnd w:id="711"/>
      <w:bookmarkEnd w:id="712"/>
      <w:bookmarkEnd w:id="713"/>
      <w:bookmarkEnd w:id="714"/>
      <w:bookmarkEnd w:id="715"/>
      <w:bookmarkEnd w:id="716"/>
      <w:bookmarkEnd w:id="717"/>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5C18F7E3"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3" type="#_x0000_t75" style="width:6in;height:108pt" o:ole="">
            <v:imagedata r:id="rId43" o:title=""/>
          </v:shape>
          <o:OLEObject Type="Embed" ProgID="Visio.Drawing.11" ShapeID="_x0000_i1043" DrawAspect="Content" ObjectID="_1717246433" r:id="rId44"/>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8" w:name="_Toc25156210"/>
      <w:bookmarkStart w:id="719" w:name="_Toc34124510"/>
      <w:bookmarkStart w:id="720" w:name="_Toc43207624"/>
      <w:bookmarkStart w:id="721" w:name="_Toc49857104"/>
      <w:bookmarkStart w:id="722" w:name="_Toc56676938"/>
      <w:bookmarkStart w:id="723" w:name="_Toc56691461"/>
      <w:bookmarkStart w:id="724" w:name="_Toc56698725"/>
      <w:bookmarkStart w:id="725" w:name="_Toc89034927"/>
      <w:bookmarkStart w:id="726" w:name="_Toc89064725"/>
      <w:bookmarkStart w:id="727" w:name="_Toc89180026"/>
      <w:bookmarkStart w:id="728" w:name="_Toc97071703"/>
      <w:bookmarkStart w:id="729" w:name="_Toc106632337"/>
      <w:r w:rsidRPr="003B2883">
        <w:t>5.2.2.4.4</w:t>
      </w:r>
      <w:r w:rsidRPr="003B2883">
        <w:tab/>
        <w:t>NonUeN2InfoNotify</w:t>
      </w:r>
      <w:bookmarkEnd w:id="718"/>
      <w:bookmarkEnd w:id="719"/>
      <w:bookmarkEnd w:id="720"/>
      <w:bookmarkEnd w:id="721"/>
      <w:bookmarkEnd w:id="722"/>
      <w:bookmarkEnd w:id="723"/>
      <w:bookmarkEnd w:id="724"/>
      <w:bookmarkEnd w:id="725"/>
      <w:bookmarkEnd w:id="726"/>
      <w:bookmarkEnd w:id="727"/>
      <w:bookmarkEnd w:id="728"/>
      <w:bookmarkEnd w:id="729"/>
    </w:p>
    <w:p w14:paraId="5B16D45F" w14:textId="77777777" w:rsidR="00602AC0" w:rsidRPr="003B2883" w:rsidRDefault="00602AC0" w:rsidP="00876DA9">
      <w:pPr>
        <w:pStyle w:val="Heading6"/>
      </w:pPr>
      <w:bookmarkStart w:id="730" w:name="_Toc25156211"/>
      <w:bookmarkStart w:id="731" w:name="_Toc34124511"/>
      <w:bookmarkStart w:id="732" w:name="_Toc43207625"/>
      <w:bookmarkStart w:id="733" w:name="_Toc49857105"/>
      <w:bookmarkStart w:id="734" w:name="_Toc56676939"/>
      <w:bookmarkStart w:id="735" w:name="_Toc56691462"/>
      <w:bookmarkStart w:id="736" w:name="_Toc56698726"/>
      <w:bookmarkStart w:id="737" w:name="_Toc89034928"/>
      <w:bookmarkStart w:id="738" w:name="_Toc89064726"/>
      <w:bookmarkStart w:id="739" w:name="_Toc89180027"/>
      <w:bookmarkStart w:id="740" w:name="_Toc97071704"/>
      <w:bookmarkStart w:id="741" w:name="_Toc106632338"/>
      <w:r w:rsidRPr="003B2883">
        <w:t>5.2.2.4.4.1</w:t>
      </w:r>
      <w:r w:rsidRPr="003B2883">
        <w:tab/>
        <w:t>General</w:t>
      </w:r>
      <w:bookmarkEnd w:id="730"/>
      <w:bookmarkEnd w:id="731"/>
      <w:bookmarkEnd w:id="732"/>
      <w:bookmarkEnd w:id="733"/>
      <w:bookmarkEnd w:id="734"/>
      <w:bookmarkEnd w:id="735"/>
      <w:bookmarkEnd w:id="736"/>
      <w:bookmarkEnd w:id="737"/>
      <w:bookmarkEnd w:id="738"/>
      <w:bookmarkEnd w:id="739"/>
      <w:bookmarkEnd w:id="740"/>
      <w:bookmarkEnd w:id="741"/>
    </w:p>
    <w:p w14:paraId="751135D8" w14:textId="44EA9B1A" w:rsidR="004B207E"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4" type="#_x0000_t75" style="width:436.45pt;height:108pt" o:ole="">
            <v:imagedata r:id="rId45" o:title=""/>
          </v:shape>
          <o:OLEObject Type="Embed" ProgID="Visio.Drawing.11" ShapeID="_x0000_i1044" DrawAspect="Content" ObjectID="_1717246434" r:id="rId46"/>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2" w:name="_Toc25156212"/>
      <w:bookmarkStart w:id="743" w:name="_Toc34124512"/>
      <w:bookmarkStart w:id="744" w:name="_Toc43207626"/>
      <w:bookmarkStart w:id="745" w:name="_Toc49857106"/>
      <w:bookmarkStart w:id="746" w:name="_Toc56676940"/>
      <w:bookmarkStart w:id="747" w:name="_Toc56691463"/>
      <w:bookmarkStart w:id="748" w:name="_Toc56698727"/>
      <w:bookmarkStart w:id="749" w:name="_Toc89034929"/>
      <w:bookmarkStart w:id="750" w:name="_Toc89064727"/>
      <w:bookmarkStart w:id="751" w:name="_Toc89180028"/>
      <w:bookmarkStart w:id="752" w:name="_Toc97071705"/>
      <w:bookmarkStart w:id="753" w:name="_Toc106632339"/>
      <w:r w:rsidRPr="003B2883">
        <w:t>5.2.2.4.4.2</w:t>
      </w:r>
      <w:r w:rsidRPr="003B2883">
        <w:tab/>
        <w:t>Using NonUeN2InfoNotify during Location Services procedures</w:t>
      </w:r>
      <w:bookmarkEnd w:id="742"/>
      <w:bookmarkEnd w:id="743"/>
      <w:bookmarkEnd w:id="744"/>
      <w:bookmarkEnd w:id="745"/>
      <w:bookmarkEnd w:id="746"/>
      <w:bookmarkEnd w:id="747"/>
      <w:bookmarkEnd w:id="748"/>
      <w:bookmarkEnd w:id="749"/>
      <w:bookmarkEnd w:id="750"/>
      <w:bookmarkEnd w:id="751"/>
      <w:bookmarkEnd w:id="752"/>
      <w:bookmarkEnd w:id="753"/>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48F8AF11" w:rsidR="004B207E"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4" w:name="_Toc25156213"/>
      <w:bookmarkStart w:id="755" w:name="_Toc34124513"/>
      <w:bookmarkStart w:id="756" w:name="_Toc43207627"/>
      <w:bookmarkStart w:id="757" w:name="_Toc49857107"/>
      <w:bookmarkStart w:id="758" w:name="_Toc56676941"/>
      <w:bookmarkStart w:id="759" w:name="_Toc56691464"/>
      <w:bookmarkStart w:id="760" w:name="_Toc56698728"/>
      <w:bookmarkStart w:id="761" w:name="_Toc89034930"/>
      <w:bookmarkStart w:id="762" w:name="_Toc89064728"/>
      <w:bookmarkStart w:id="763" w:name="_Toc89180029"/>
      <w:bookmarkStart w:id="764" w:name="_Toc97071706"/>
      <w:bookmarkStart w:id="765" w:name="_Toc106632340"/>
      <w:r w:rsidRPr="003B2883">
        <w:t>5.2.2.4.4.3</w:t>
      </w:r>
      <w:r w:rsidRPr="003B2883">
        <w:tab/>
        <w:t>Use of NonUeN2InfoNotify for PWS related events</w:t>
      </w:r>
      <w:bookmarkEnd w:id="754"/>
      <w:bookmarkEnd w:id="755"/>
      <w:bookmarkEnd w:id="756"/>
      <w:bookmarkEnd w:id="757"/>
      <w:bookmarkEnd w:id="758"/>
      <w:bookmarkEnd w:id="759"/>
      <w:bookmarkEnd w:id="760"/>
      <w:bookmarkEnd w:id="761"/>
      <w:bookmarkEnd w:id="762"/>
      <w:bookmarkEnd w:id="763"/>
      <w:bookmarkEnd w:id="764"/>
      <w:bookmarkEnd w:id="765"/>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lastRenderedPageBreak/>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6"/>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7" w:name="_Toc25156214"/>
      <w:bookmarkStart w:id="768" w:name="_Toc34124514"/>
      <w:bookmarkStart w:id="769" w:name="_Toc43207628"/>
      <w:bookmarkStart w:id="770" w:name="_Toc49857108"/>
      <w:bookmarkStart w:id="771" w:name="_Toc56676942"/>
      <w:bookmarkStart w:id="772" w:name="_Toc56691465"/>
      <w:bookmarkStart w:id="773" w:name="_Toc56698729"/>
      <w:bookmarkStart w:id="774" w:name="_Toc89034931"/>
      <w:bookmarkStart w:id="775" w:name="_Toc89064729"/>
      <w:bookmarkStart w:id="776" w:name="_Toc89180030"/>
      <w:bookmarkStart w:id="777" w:name="_Toc97071707"/>
      <w:bookmarkStart w:id="778" w:name="_Toc106632341"/>
      <w:r w:rsidRPr="003B2883">
        <w:t>5.2.2.5</w:t>
      </w:r>
      <w:r w:rsidRPr="003B2883">
        <w:tab/>
      </w:r>
      <w:r w:rsidRPr="003B2883">
        <w:rPr>
          <w:rFonts w:hint="eastAsia"/>
          <w:lang w:eastAsia="zh-CN"/>
        </w:rPr>
        <w:t>AMF</w:t>
      </w:r>
      <w:r w:rsidRPr="003B2883">
        <w:rPr>
          <w:lang w:eastAsia="zh-CN"/>
        </w:rPr>
        <w:t xml:space="preserve"> Status Change Operations</w:t>
      </w:r>
      <w:bookmarkEnd w:id="767"/>
      <w:bookmarkEnd w:id="768"/>
      <w:bookmarkEnd w:id="769"/>
      <w:bookmarkEnd w:id="770"/>
      <w:bookmarkEnd w:id="771"/>
      <w:bookmarkEnd w:id="772"/>
      <w:bookmarkEnd w:id="773"/>
      <w:bookmarkEnd w:id="774"/>
      <w:bookmarkEnd w:id="775"/>
      <w:bookmarkEnd w:id="776"/>
      <w:bookmarkEnd w:id="777"/>
      <w:bookmarkEnd w:id="778"/>
    </w:p>
    <w:p w14:paraId="57D7B0BF" w14:textId="77777777" w:rsidR="00602AC0" w:rsidRPr="003B2883" w:rsidRDefault="00602AC0" w:rsidP="00602AC0">
      <w:pPr>
        <w:pStyle w:val="Heading5"/>
      </w:pPr>
      <w:bookmarkStart w:id="779" w:name="_Toc25156215"/>
      <w:bookmarkStart w:id="780" w:name="_Toc34124515"/>
      <w:bookmarkStart w:id="781" w:name="_Toc43207629"/>
      <w:bookmarkStart w:id="782" w:name="_Toc49857109"/>
      <w:bookmarkStart w:id="783" w:name="_Toc56676943"/>
      <w:bookmarkStart w:id="784" w:name="_Toc56691466"/>
      <w:bookmarkStart w:id="785" w:name="_Toc56698730"/>
      <w:bookmarkStart w:id="786" w:name="_Toc89034932"/>
      <w:bookmarkStart w:id="787" w:name="_Toc89064730"/>
      <w:bookmarkStart w:id="788" w:name="_Toc89180031"/>
      <w:bookmarkStart w:id="789" w:name="_Toc97071708"/>
      <w:bookmarkStart w:id="790" w:name="_Toc106632342"/>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79"/>
      <w:bookmarkEnd w:id="780"/>
      <w:bookmarkEnd w:id="781"/>
      <w:bookmarkEnd w:id="782"/>
      <w:bookmarkEnd w:id="783"/>
      <w:bookmarkEnd w:id="784"/>
      <w:bookmarkEnd w:id="785"/>
      <w:bookmarkEnd w:id="786"/>
      <w:bookmarkEnd w:id="787"/>
      <w:bookmarkEnd w:id="788"/>
      <w:bookmarkEnd w:id="789"/>
      <w:bookmarkEnd w:id="790"/>
    </w:p>
    <w:p w14:paraId="08A4778A" w14:textId="77777777" w:rsidR="00602AC0" w:rsidRPr="003B2883" w:rsidRDefault="00602AC0" w:rsidP="00876DA9">
      <w:pPr>
        <w:pStyle w:val="Heading6"/>
      </w:pPr>
      <w:bookmarkStart w:id="791" w:name="_Toc25156216"/>
      <w:bookmarkStart w:id="792" w:name="_Toc34124516"/>
      <w:bookmarkStart w:id="793" w:name="_Toc43207630"/>
      <w:bookmarkStart w:id="794" w:name="_Toc49857110"/>
      <w:bookmarkStart w:id="795" w:name="_Toc56676944"/>
      <w:bookmarkStart w:id="796" w:name="_Toc56691467"/>
      <w:bookmarkStart w:id="797" w:name="_Toc56698731"/>
      <w:bookmarkStart w:id="798" w:name="_Toc89034933"/>
      <w:bookmarkStart w:id="799" w:name="_Toc89064731"/>
      <w:bookmarkStart w:id="800" w:name="_Toc89180032"/>
      <w:bookmarkStart w:id="801" w:name="_Toc97071709"/>
      <w:bookmarkStart w:id="802" w:name="_Toc106632343"/>
      <w:r w:rsidRPr="003B2883">
        <w:t>5.2.2.5.1.1</w:t>
      </w:r>
      <w:r w:rsidRPr="003B2883">
        <w:tab/>
        <w:t>General</w:t>
      </w:r>
      <w:bookmarkEnd w:id="791"/>
      <w:bookmarkEnd w:id="792"/>
      <w:bookmarkEnd w:id="793"/>
      <w:bookmarkEnd w:id="794"/>
      <w:bookmarkEnd w:id="795"/>
      <w:bookmarkEnd w:id="796"/>
      <w:bookmarkEnd w:id="797"/>
      <w:bookmarkEnd w:id="798"/>
      <w:bookmarkEnd w:id="799"/>
      <w:bookmarkEnd w:id="800"/>
      <w:bookmarkEnd w:id="801"/>
      <w:bookmarkEnd w:id="802"/>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3" w:name="_Toc25156217"/>
      <w:bookmarkStart w:id="804" w:name="_Toc34124517"/>
      <w:bookmarkStart w:id="805" w:name="_Toc43207631"/>
      <w:bookmarkStart w:id="806" w:name="_Toc49857111"/>
      <w:bookmarkStart w:id="807" w:name="_Toc56676945"/>
      <w:bookmarkStart w:id="808" w:name="_Toc56691468"/>
      <w:bookmarkStart w:id="809" w:name="_Toc56698732"/>
      <w:bookmarkStart w:id="810" w:name="_Toc89034934"/>
      <w:bookmarkStart w:id="811" w:name="_Toc89064732"/>
      <w:bookmarkStart w:id="812" w:name="_Toc89180033"/>
      <w:bookmarkStart w:id="813" w:name="_Toc97071710"/>
      <w:bookmarkStart w:id="814" w:name="_Toc106632344"/>
      <w:r w:rsidRPr="003B2883">
        <w:t>5.2.2.5.1.2</w:t>
      </w:r>
      <w:r w:rsidRPr="003B2883">
        <w:tab/>
        <w:t>Creation of a subscription</w:t>
      </w:r>
      <w:bookmarkEnd w:id="803"/>
      <w:bookmarkEnd w:id="804"/>
      <w:bookmarkEnd w:id="805"/>
      <w:bookmarkEnd w:id="806"/>
      <w:bookmarkEnd w:id="807"/>
      <w:bookmarkEnd w:id="808"/>
      <w:bookmarkEnd w:id="809"/>
      <w:bookmarkEnd w:id="810"/>
      <w:bookmarkEnd w:id="811"/>
      <w:bookmarkEnd w:id="812"/>
      <w:bookmarkEnd w:id="813"/>
      <w:bookmarkEnd w:id="814"/>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2C01D9DD"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5" type="#_x0000_t75" style="width:412.05pt;height:105.25pt" o:ole="">
            <v:imagedata r:id="rId47" o:title=""/>
          </v:shape>
          <o:OLEObject Type="Embed" ProgID="Visio.Drawing.15" ShapeID="_x0000_i1045" DrawAspect="Content" ObjectID="_1717246435" r:id="rId48"/>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5" w:name="_Toc25156218"/>
      <w:bookmarkStart w:id="816" w:name="_Toc34124518"/>
      <w:bookmarkStart w:id="817" w:name="_Toc43207632"/>
      <w:bookmarkStart w:id="818" w:name="_Toc49857112"/>
      <w:bookmarkStart w:id="819" w:name="_Toc56676946"/>
      <w:bookmarkStart w:id="820" w:name="_Toc56691469"/>
      <w:bookmarkStart w:id="821" w:name="_Toc56698733"/>
      <w:bookmarkStart w:id="822" w:name="_Toc89034935"/>
      <w:bookmarkStart w:id="823" w:name="_Toc89064733"/>
      <w:bookmarkStart w:id="824" w:name="_Toc89180034"/>
      <w:bookmarkStart w:id="825" w:name="_Toc97071711"/>
      <w:bookmarkStart w:id="826" w:name="_Toc106632345"/>
      <w:r w:rsidRPr="003B2883">
        <w:t>5.2.2.5.1.3</w:t>
      </w:r>
      <w:r w:rsidRPr="003B2883">
        <w:tab/>
        <w:t>Modification of a subscription</w:t>
      </w:r>
      <w:bookmarkEnd w:id="815"/>
      <w:bookmarkEnd w:id="816"/>
      <w:bookmarkEnd w:id="817"/>
      <w:bookmarkEnd w:id="818"/>
      <w:bookmarkEnd w:id="819"/>
      <w:bookmarkEnd w:id="820"/>
      <w:bookmarkEnd w:id="821"/>
      <w:bookmarkEnd w:id="822"/>
      <w:bookmarkEnd w:id="823"/>
      <w:bookmarkEnd w:id="824"/>
      <w:bookmarkEnd w:id="825"/>
      <w:bookmarkEnd w:id="826"/>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E0FB4C5" w:rsidR="00602AC0" w:rsidRDefault="00602AC0" w:rsidP="00876DA9">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579C826B" w14:textId="14571CC8" w:rsidR="00035E6C" w:rsidRPr="003B2883" w:rsidRDefault="00035E6C" w:rsidP="00602AC0">
      <w:pPr>
        <w:pStyle w:val="TH"/>
      </w:pPr>
      <w:r w:rsidRPr="003B2883">
        <w:object w:dxaOrig="7950" w:dyaOrig="2100" w14:anchorId="6B075BBC">
          <v:shape id="_x0000_i1046" type="#_x0000_t75" style="width:399.3pt;height:105.25pt" o:ole="">
            <v:imagedata r:id="rId49" o:title=""/>
          </v:shape>
          <o:OLEObject Type="Embed" ProgID="Visio.Drawing.15" ShapeID="_x0000_i1046" DrawAspect="Content" ObjectID="_1717246436" r:id="rId50"/>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7" w:name="_Toc25156219"/>
      <w:bookmarkStart w:id="828" w:name="_Toc34124519"/>
      <w:bookmarkStart w:id="829" w:name="_Toc43207633"/>
      <w:bookmarkStart w:id="830" w:name="_Toc49857113"/>
      <w:bookmarkStart w:id="831" w:name="_Toc56676947"/>
      <w:bookmarkStart w:id="832" w:name="_Toc56691470"/>
      <w:bookmarkStart w:id="833" w:name="_Toc56698734"/>
      <w:bookmarkStart w:id="834" w:name="_Toc89034936"/>
      <w:bookmarkStart w:id="835" w:name="_Toc89064734"/>
      <w:bookmarkStart w:id="836" w:name="_Toc89180035"/>
      <w:bookmarkStart w:id="837" w:name="_Toc97071712"/>
      <w:bookmarkStart w:id="838" w:name="_Toc106632346"/>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7"/>
      <w:bookmarkEnd w:id="828"/>
      <w:bookmarkEnd w:id="829"/>
      <w:bookmarkEnd w:id="830"/>
      <w:bookmarkEnd w:id="831"/>
      <w:bookmarkEnd w:id="832"/>
      <w:bookmarkEnd w:id="833"/>
      <w:bookmarkEnd w:id="834"/>
      <w:bookmarkEnd w:id="835"/>
      <w:bookmarkEnd w:id="836"/>
      <w:bookmarkEnd w:id="837"/>
      <w:bookmarkEnd w:id="838"/>
    </w:p>
    <w:p w14:paraId="20F3CFA2" w14:textId="77777777" w:rsidR="00602AC0" w:rsidRPr="003B2883" w:rsidRDefault="00602AC0" w:rsidP="00876DA9">
      <w:pPr>
        <w:pStyle w:val="Heading6"/>
      </w:pPr>
      <w:bookmarkStart w:id="839" w:name="_Toc25156220"/>
      <w:bookmarkStart w:id="840" w:name="_Toc34124520"/>
      <w:bookmarkStart w:id="841" w:name="_Toc43207634"/>
      <w:bookmarkStart w:id="842" w:name="_Toc49857114"/>
      <w:bookmarkStart w:id="843" w:name="_Toc56676948"/>
      <w:bookmarkStart w:id="844" w:name="_Toc56691471"/>
      <w:bookmarkStart w:id="845" w:name="_Toc56698735"/>
      <w:bookmarkStart w:id="846" w:name="_Toc89034937"/>
      <w:bookmarkStart w:id="847" w:name="_Toc89064735"/>
      <w:bookmarkStart w:id="848" w:name="_Toc89180036"/>
      <w:bookmarkStart w:id="849" w:name="_Toc97071713"/>
      <w:bookmarkStart w:id="850" w:name="_Toc106632347"/>
      <w:r w:rsidRPr="003B2883">
        <w:t>5.2.2.5.2.1</w:t>
      </w:r>
      <w:r w:rsidRPr="003B2883">
        <w:tab/>
        <w:t>General</w:t>
      </w:r>
      <w:bookmarkEnd w:id="839"/>
      <w:bookmarkEnd w:id="840"/>
      <w:bookmarkEnd w:id="841"/>
      <w:bookmarkEnd w:id="842"/>
      <w:bookmarkEnd w:id="843"/>
      <w:bookmarkEnd w:id="844"/>
      <w:bookmarkEnd w:id="845"/>
      <w:bookmarkEnd w:id="846"/>
      <w:bookmarkEnd w:id="847"/>
      <w:bookmarkEnd w:id="848"/>
      <w:bookmarkEnd w:id="849"/>
      <w:bookmarkEnd w:id="850"/>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7" type="#_x0000_t75" style="width:435.3pt;height:105.8pt" o:ole="">
            <v:imagedata r:id="rId51" o:title=""/>
          </v:shape>
          <o:OLEObject Type="Embed" ProgID="Visio.Drawing.11" ShapeID="_x0000_i1047" DrawAspect="Content" ObjectID="_1717246437" r:id="rId52"/>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1" w:name="_Toc25156221"/>
      <w:bookmarkStart w:id="852" w:name="_Toc34124521"/>
      <w:bookmarkStart w:id="853" w:name="_Toc43207635"/>
      <w:bookmarkStart w:id="854" w:name="_Toc49857115"/>
      <w:bookmarkStart w:id="855" w:name="_Toc56676949"/>
      <w:bookmarkStart w:id="856" w:name="_Toc56691472"/>
      <w:bookmarkStart w:id="857" w:name="_Toc56698736"/>
      <w:bookmarkStart w:id="858" w:name="_Toc89034938"/>
      <w:bookmarkStart w:id="859" w:name="_Toc89064736"/>
      <w:bookmarkStart w:id="860" w:name="_Toc89180037"/>
      <w:bookmarkStart w:id="861" w:name="_Toc97071714"/>
      <w:bookmarkStart w:id="862" w:name="_Toc106632348"/>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1"/>
      <w:bookmarkEnd w:id="852"/>
      <w:bookmarkEnd w:id="853"/>
      <w:bookmarkEnd w:id="854"/>
      <w:bookmarkEnd w:id="855"/>
      <w:bookmarkEnd w:id="856"/>
      <w:bookmarkEnd w:id="857"/>
      <w:bookmarkEnd w:id="858"/>
      <w:bookmarkEnd w:id="859"/>
      <w:bookmarkEnd w:id="860"/>
      <w:bookmarkEnd w:id="861"/>
      <w:bookmarkEnd w:id="862"/>
    </w:p>
    <w:p w14:paraId="669D50E5" w14:textId="77777777" w:rsidR="00602AC0" w:rsidRPr="003B2883" w:rsidRDefault="00602AC0" w:rsidP="00876DA9">
      <w:pPr>
        <w:pStyle w:val="Heading6"/>
      </w:pPr>
      <w:bookmarkStart w:id="863" w:name="_Toc25156222"/>
      <w:bookmarkStart w:id="864" w:name="_Toc34124522"/>
      <w:bookmarkStart w:id="865" w:name="_Toc43207636"/>
      <w:bookmarkStart w:id="866" w:name="_Toc49857116"/>
      <w:bookmarkStart w:id="867" w:name="_Toc56676950"/>
      <w:bookmarkStart w:id="868" w:name="_Toc56691473"/>
      <w:bookmarkStart w:id="869" w:name="_Toc56698737"/>
      <w:bookmarkStart w:id="870" w:name="_Toc89034939"/>
      <w:bookmarkStart w:id="871" w:name="_Toc89064737"/>
      <w:bookmarkStart w:id="872" w:name="_Toc89180038"/>
      <w:bookmarkStart w:id="873" w:name="_Toc97071715"/>
      <w:bookmarkStart w:id="874" w:name="_Toc106632349"/>
      <w:r w:rsidRPr="003B2883">
        <w:t>5.2.2.5.3.1</w:t>
      </w:r>
      <w:r w:rsidRPr="003B2883">
        <w:tab/>
        <w:t>General</w:t>
      </w:r>
      <w:bookmarkEnd w:id="863"/>
      <w:bookmarkEnd w:id="864"/>
      <w:bookmarkEnd w:id="865"/>
      <w:bookmarkEnd w:id="866"/>
      <w:bookmarkEnd w:id="867"/>
      <w:bookmarkEnd w:id="868"/>
      <w:bookmarkEnd w:id="869"/>
      <w:bookmarkEnd w:id="870"/>
      <w:bookmarkEnd w:id="871"/>
      <w:bookmarkEnd w:id="872"/>
      <w:bookmarkEnd w:id="873"/>
      <w:bookmarkEnd w:id="874"/>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8" type="#_x0000_t75" style="width:434.75pt;height:108pt" o:ole="">
            <v:imagedata r:id="rId53" o:title=""/>
          </v:shape>
          <o:OLEObject Type="Embed" ProgID="Visio.Drawing.11" ShapeID="_x0000_i1048" DrawAspect="Content" ObjectID="_1717246438" r:id="rId54"/>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5" w:name="_Toc25156223"/>
      <w:bookmarkStart w:id="876" w:name="_Toc34124523"/>
      <w:bookmarkStart w:id="877" w:name="_Toc43207637"/>
      <w:bookmarkStart w:id="878" w:name="_Toc49857117"/>
      <w:bookmarkStart w:id="879" w:name="_Toc56676951"/>
      <w:bookmarkStart w:id="880" w:name="_Toc56691474"/>
      <w:bookmarkStart w:id="881" w:name="_Toc56698738"/>
      <w:bookmarkStart w:id="882" w:name="_Toc89034940"/>
      <w:bookmarkStart w:id="883" w:name="_Toc89064738"/>
      <w:bookmarkStart w:id="884" w:name="_Toc89180039"/>
      <w:bookmarkStart w:id="885" w:name="_Toc97071716"/>
      <w:bookmarkStart w:id="886" w:name="_Toc106632350"/>
      <w:r w:rsidRPr="003B2883">
        <w:t>5.2.2.6</w:t>
      </w:r>
      <w:r w:rsidRPr="003B2883">
        <w:tab/>
        <w:t>EBIAssignment</w:t>
      </w:r>
      <w:bookmarkEnd w:id="875"/>
      <w:bookmarkEnd w:id="876"/>
      <w:bookmarkEnd w:id="877"/>
      <w:bookmarkEnd w:id="878"/>
      <w:bookmarkEnd w:id="879"/>
      <w:bookmarkEnd w:id="880"/>
      <w:bookmarkEnd w:id="881"/>
      <w:bookmarkEnd w:id="882"/>
      <w:bookmarkEnd w:id="883"/>
      <w:bookmarkEnd w:id="884"/>
      <w:bookmarkEnd w:id="885"/>
      <w:bookmarkEnd w:id="886"/>
    </w:p>
    <w:p w14:paraId="4DECF538" w14:textId="77777777" w:rsidR="00602AC0" w:rsidRPr="003B2883" w:rsidRDefault="00602AC0" w:rsidP="00602AC0">
      <w:pPr>
        <w:pStyle w:val="Heading5"/>
      </w:pPr>
      <w:bookmarkStart w:id="887" w:name="_Toc25156224"/>
      <w:bookmarkStart w:id="888" w:name="_Toc34124524"/>
      <w:bookmarkStart w:id="889" w:name="_Toc43207638"/>
      <w:bookmarkStart w:id="890" w:name="_Toc49857118"/>
      <w:bookmarkStart w:id="891" w:name="_Toc56676952"/>
      <w:bookmarkStart w:id="892" w:name="_Toc56691475"/>
      <w:bookmarkStart w:id="893" w:name="_Toc56698739"/>
      <w:bookmarkStart w:id="894" w:name="_Toc89034941"/>
      <w:bookmarkStart w:id="895" w:name="_Toc89064739"/>
      <w:bookmarkStart w:id="896" w:name="_Toc89180040"/>
      <w:bookmarkStart w:id="897" w:name="_Toc97071717"/>
      <w:bookmarkStart w:id="898" w:name="_Toc106632351"/>
      <w:r w:rsidRPr="003B2883">
        <w:t>5.2.2.6.1</w:t>
      </w:r>
      <w:r w:rsidRPr="003B2883">
        <w:tab/>
        <w:t>General</w:t>
      </w:r>
      <w:bookmarkEnd w:id="887"/>
      <w:bookmarkEnd w:id="888"/>
      <w:bookmarkEnd w:id="889"/>
      <w:bookmarkEnd w:id="890"/>
      <w:bookmarkEnd w:id="891"/>
      <w:bookmarkEnd w:id="892"/>
      <w:bookmarkEnd w:id="893"/>
      <w:bookmarkEnd w:id="894"/>
      <w:bookmarkEnd w:id="895"/>
      <w:bookmarkEnd w:id="896"/>
      <w:bookmarkEnd w:id="897"/>
      <w:bookmarkEnd w:id="898"/>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49" type="#_x0000_t75" style="width:435.9pt;height:106.35pt" o:ole="">
            <v:imagedata r:id="rId55" o:title=""/>
          </v:shape>
          <o:OLEObject Type="Embed" ProgID="Visio.Drawing.11" ShapeID="_x0000_i1049" DrawAspect="Content" ObjectID="_1717246439" r:id="rId56"/>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899" w:name="_Toc25156225"/>
      <w:bookmarkStart w:id="900" w:name="_Toc34124525"/>
      <w:bookmarkStart w:id="901" w:name="_Toc43207639"/>
      <w:bookmarkStart w:id="902" w:name="_Toc49857119"/>
      <w:bookmarkStart w:id="903" w:name="_Toc56676953"/>
      <w:bookmarkStart w:id="904" w:name="_Toc56691476"/>
      <w:bookmarkStart w:id="905" w:name="_Toc56698740"/>
      <w:bookmarkStart w:id="906" w:name="_Toc89034942"/>
      <w:bookmarkStart w:id="907" w:name="_Toc89064740"/>
      <w:bookmarkStart w:id="908" w:name="_Toc89180041"/>
      <w:bookmarkStart w:id="909" w:name="_Toc97071718"/>
      <w:bookmarkStart w:id="910" w:name="_Toc106632352"/>
      <w:r w:rsidRPr="003B2883">
        <w:t>5.3</w:t>
      </w:r>
      <w:r w:rsidRPr="003B2883">
        <w:tab/>
        <w:t>Namf_EventExposure Service</w:t>
      </w:r>
      <w:bookmarkEnd w:id="899"/>
      <w:bookmarkEnd w:id="900"/>
      <w:bookmarkEnd w:id="901"/>
      <w:bookmarkEnd w:id="902"/>
      <w:bookmarkEnd w:id="903"/>
      <w:bookmarkEnd w:id="904"/>
      <w:bookmarkEnd w:id="905"/>
      <w:bookmarkEnd w:id="906"/>
      <w:bookmarkEnd w:id="907"/>
      <w:bookmarkEnd w:id="908"/>
      <w:bookmarkEnd w:id="909"/>
      <w:bookmarkEnd w:id="910"/>
    </w:p>
    <w:p w14:paraId="6EDE054C" w14:textId="77777777" w:rsidR="00602AC0" w:rsidRPr="003B2883" w:rsidRDefault="00602AC0" w:rsidP="00602AC0">
      <w:pPr>
        <w:pStyle w:val="Heading3"/>
      </w:pPr>
      <w:bookmarkStart w:id="911" w:name="_Toc25156226"/>
      <w:bookmarkStart w:id="912" w:name="_Toc34124526"/>
      <w:bookmarkStart w:id="913" w:name="_Toc43207640"/>
      <w:bookmarkStart w:id="914" w:name="_Toc49857120"/>
      <w:bookmarkStart w:id="915" w:name="_Toc56676954"/>
      <w:bookmarkStart w:id="916" w:name="_Toc56691477"/>
      <w:bookmarkStart w:id="917" w:name="_Toc56698741"/>
      <w:bookmarkStart w:id="918" w:name="_Toc89034943"/>
      <w:bookmarkStart w:id="919" w:name="_Toc89064741"/>
      <w:bookmarkStart w:id="920" w:name="_Toc89180042"/>
      <w:bookmarkStart w:id="921" w:name="_Toc97071719"/>
      <w:bookmarkStart w:id="922" w:name="_Toc106632353"/>
      <w:r w:rsidRPr="003B2883">
        <w:t>5.3.1</w:t>
      </w:r>
      <w:r w:rsidRPr="003B2883">
        <w:tab/>
        <w:t>Service Description</w:t>
      </w:r>
      <w:bookmarkEnd w:id="911"/>
      <w:bookmarkEnd w:id="912"/>
      <w:bookmarkEnd w:id="913"/>
      <w:bookmarkEnd w:id="914"/>
      <w:bookmarkEnd w:id="915"/>
      <w:bookmarkEnd w:id="916"/>
      <w:bookmarkEnd w:id="917"/>
      <w:bookmarkEnd w:id="918"/>
      <w:bookmarkEnd w:id="919"/>
      <w:bookmarkEnd w:id="920"/>
      <w:bookmarkEnd w:id="921"/>
      <w:bookmarkEnd w:id="922"/>
    </w:p>
    <w:p w14:paraId="567E29A5" w14:textId="28D1D195"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lastRenderedPageBreak/>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lastRenderedPageBreak/>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40A5BAE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30FFCCC4" w14:textId="77777777" w:rsidR="00602AC0" w:rsidRPr="003B2883" w:rsidRDefault="00602AC0" w:rsidP="00602AC0">
      <w:pPr>
        <w:pStyle w:val="B2"/>
      </w:pPr>
      <w:r w:rsidRPr="003B2883">
        <w:tab/>
      </w:r>
      <w:r w:rsidRPr="003B2883">
        <w:rPr>
          <w:u w:val="single"/>
        </w:rPr>
        <w:t>Notification</w:t>
      </w:r>
      <w:r w:rsidRPr="003B2883">
        <w:t>: Number of UEs in the area</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lastRenderedPageBreak/>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lastRenderedPageBreak/>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3" w:name="_Toc25156227"/>
      <w:bookmarkStart w:id="924" w:name="_Toc34124527"/>
      <w:bookmarkStart w:id="925" w:name="_Toc43207641"/>
      <w:bookmarkStart w:id="926" w:name="_Toc49857121"/>
      <w:bookmarkStart w:id="927" w:name="_Toc56676955"/>
      <w:bookmarkStart w:id="928" w:name="_Toc56691478"/>
      <w:bookmarkStart w:id="929" w:name="_Toc56698742"/>
      <w:bookmarkStart w:id="930" w:name="_Toc89034944"/>
      <w:bookmarkStart w:id="931" w:name="_Toc89064742"/>
      <w:bookmarkStart w:id="932" w:name="_Toc89180043"/>
      <w:bookmarkStart w:id="933" w:name="_Toc97071720"/>
      <w:bookmarkStart w:id="934" w:name="_Toc106632354"/>
      <w:r w:rsidRPr="003B2883">
        <w:t>5.3.2</w:t>
      </w:r>
      <w:r w:rsidRPr="003B2883">
        <w:tab/>
        <w:t>Service Operations</w:t>
      </w:r>
      <w:bookmarkEnd w:id="923"/>
      <w:bookmarkEnd w:id="924"/>
      <w:bookmarkEnd w:id="925"/>
      <w:bookmarkEnd w:id="926"/>
      <w:bookmarkEnd w:id="927"/>
      <w:bookmarkEnd w:id="928"/>
      <w:bookmarkEnd w:id="929"/>
      <w:bookmarkEnd w:id="930"/>
      <w:bookmarkEnd w:id="931"/>
      <w:bookmarkEnd w:id="932"/>
      <w:bookmarkEnd w:id="933"/>
      <w:bookmarkEnd w:id="934"/>
    </w:p>
    <w:p w14:paraId="635AA2C8" w14:textId="77777777" w:rsidR="00602AC0" w:rsidRPr="003B2883" w:rsidRDefault="00602AC0" w:rsidP="00602AC0">
      <w:pPr>
        <w:pStyle w:val="Heading4"/>
      </w:pPr>
      <w:bookmarkStart w:id="935" w:name="_Toc25156228"/>
      <w:bookmarkStart w:id="936" w:name="_Toc34124528"/>
      <w:bookmarkStart w:id="937" w:name="_Toc43207642"/>
      <w:bookmarkStart w:id="938" w:name="_Toc49857122"/>
      <w:bookmarkStart w:id="939" w:name="_Toc56676956"/>
      <w:bookmarkStart w:id="940" w:name="_Toc56691479"/>
      <w:bookmarkStart w:id="941" w:name="_Toc56698743"/>
      <w:bookmarkStart w:id="942" w:name="_Toc89034945"/>
      <w:bookmarkStart w:id="943" w:name="_Toc89064743"/>
      <w:bookmarkStart w:id="944" w:name="_Toc89180044"/>
      <w:bookmarkStart w:id="945" w:name="_Toc97071721"/>
      <w:bookmarkStart w:id="946" w:name="_Toc106632355"/>
      <w:r w:rsidRPr="003B2883">
        <w:t>5.3.2.1</w:t>
      </w:r>
      <w:r w:rsidRPr="003B2883">
        <w:tab/>
        <w:t>Introduction</w:t>
      </w:r>
      <w:bookmarkEnd w:id="935"/>
      <w:bookmarkEnd w:id="936"/>
      <w:bookmarkEnd w:id="937"/>
      <w:bookmarkEnd w:id="938"/>
      <w:bookmarkEnd w:id="939"/>
      <w:bookmarkEnd w:id="940"/>
      <w:bookmarkEnd w:id="941"/>
      <w:bookmarkEnd w:id="942"/>
      <w:bookmarkEnd w:id="943"/>
      <w:bookmarkEnd w:id="944"/>
      <w:bookmarkEnd w:id="945"/>
      <w:bookmarkEnd w:id="946"/>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lastRenderedPageBreak/>
        <w:t>-</w:t>
      </w:r>
      <w:r w:rsidRPr="00163413">
        <w:tab/>
        <w:t>Notify.</w:t>
      </w:r>
    </w:p>
    <w:p w14:paraId="25EE6500" w14:textId="77777777" w:rsidR="00602AC0" w:rsidRPr="003B2883" w:rsidRDefault="00602AC0" w:rsidP="00602AC0">
      <w:pPr>
        <w:pStyle w:val="Heading4"/>
      </w:pPr>
      <w:bookmarkStart w:id="947" w:name="_Toc25156229"/>
      <w:bookmarkStart w:id="948" w:name="_Toc34124529"/>
      <w:bookmarkStart w:id="949" w:name="_Toc43207643"/>
      <w:bookmarkStart w:id="950" w:name="_Toc49857123"/>
      <w:bookmarkStart w:id="951" w:name="_Toc56676957"/>
      <w:bookmarkStart w:id="952" w:name="_Toc56691480"/>
      <w:bookmarkStart w:id="953" w:name="_Toc56698744"/>
      <w:bookmarkStart w:id="954" w:name="_Toc89034946"/>
      <w:bookmarkStart w:id="955" w:name="_Toc89064744"/>
      <w:bookmarkStart w:id="956" w:name="_Toc89180045"/>
      <w:bookmarkStart w:id="957" w:name="_Toc97071722"/>
      <w:bookmarkStart w:id="958" w:name="_Toc106632356"/>
      <w:r w:rsidRPr="003B2883">
        <w:t>5.3.2.2</w:t>
      </w:r>
      <w:r w:rsidRPr="003B2883">
        <w:tab/>
        <w:t>Subscribe</w:t>
      </w:r>
      <w:bookmarkEnd w:id="947"/>
      <w:bookmarkEnd w:id="948"/>
      <w:bookmarkEnd w:id="949"/>
      <w:bookmarkEnd w:id="950"/>
      <w:bookmarkEnd w:id="951"/>
      <w:bookmarkEnd w:id="952"/>
      <w:bookmarkEnd w:id="953"/>
      <w:bookmarkEnd w:id="954"/>
      <w:bookmarkEnd w:id="955"/>
      <w:bookmarkEnd w:id="956"/>
      <w:bookmarkEnd w:id="957"/>
      <w:bookmarkEnd w:id="958"/>
    </w:p>
    <w:p w14:paraId="45A58418" w14:textId="77777777" w:rsidR="00602AC0" w:rsidRPr="003B2883" w:rsidRDefault="00602AC0" w:rsidP="00602AC0">
      <w:pPr>
        <w:pStyle w:val="Heading5"/>
      </w:pPr>
      <w:bookmarkStart w:id="959" w:name="_Toc25156230"/>
      <w:bookmarkStart w:id="960" w:name="_Toc34124530"/>
      <w:bookmarkStart w:id="961" w:name="_Toc43207644"/>
      <w:bookmarkStart w:id="962" w:name="_Toc49857124"/>
      <w:bookmarkStart w:id="963" w:name="_Toc56676958"/>
      <w:bookmarkStart w:id="964" w:name="_Toc56691481"/>
      <w:bookmarkStart w:id="965" w:name="_Toc56698745"/>
      <w:bookmarkStart w:id="966" w:name="_Toc89034947"/>
      <w:bookmarkStart w:id="967" w:name="_Toc89064745"/>
      <w:bookmarkStart w:id="968" w:name="_Toc89180046"/>
      <w:bookmarkStart w:id="969" w:name="_Toc97071723"/>
      <w:bookmarkStart w:id="970" w:name="_Toc106632357"/>
      <w:r w:rsidRPr="003B2883">
        <w:t>5.3.2.2.1</w:t>
      </w:r>
      <w:r w:rsidRPr="003B2883">
        <w:tab/>
        <w:t>General</w:t>
      </w:r>
      <w:bookmarkEnd w:id="959"/>
      <w:bookmarkEnd w:id="960"/>
      <w:bookmarkEnd w:id="961"/>
      <w:bookmarkEnd w:id="962"/>
      <w:bookmarkEnd w:id="963"/>
      <w:bookmarkEnd w:id="964"/>
      <w:bookmarkEnd w:id="965"/>
      <w:bookmarkEnd w:id="966"/>
      <w:bookmarkEnd w:id="967"/>
      <w:bookmarkEnd w:id="968"/>
      <w:bookmarkEnd w:id="969"/>
      <w:bookmarkEnd w:id="97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1" w:name="_Toc25156231"/>
      <w:bookmarkStart w:id="972" w:name="_Toc34124531"/>
      <w:bookmarkStart w:id="973" w:name="_Toc43207645"/>
      <w:bookmarkStart w:id="974" w:name="_Toc49857125"/>
      <w:bookmarkStart w:id="975" w:name="_Toc56676959"/>
      <w:bookmarkStart w:id="976" w:name="_Toc56691482"/>
      <w:bookmarkStart w:id="977" w:name="_Toc56698746"/>
      <w:bookmarkStart w:id="978" w:name="_Toc89034948"/>
      <w:bookmarkStart w:id="979" w:name="_Toc89064746"/>
      <w:bookmarkStart w:id="980" w:name="_Toc89180047"/>
      <w:bookmarkStart w:id="981" w:name="_Toc97071724"/>
      <w:bookmarkStart w:id="982" w:name="_Toc106632358"/>
      <w:r w:rsidRPr="003B2883">
        <w:t>5.3.2.2.2</w:t>
      </w:r>
      <w:r w:rsidRPr="003B2883">
        <w:tab/>
        <w:t>Creation of a subscription</w:t>
      </w:r>
      <w:bookmarkEnd w:id="971"/>
      <w:bookmarkEnd w:id="972"/>
      <w:bookmarkEnd w:id="973"/>
      <w:bookmarkEnd w:id="974"/>
      <w:bookmarkEnd w:id="975"/>
      <w:bookmarkEnd w:id="976"/>
      <w:bookmarkEnd w:id="977"/>
      <w:bookmarkEnd w:id="978"/>
      <w:bookmarkEnd w:id="979"/>
      <w:bookmarkEnd w:id="980"/>
      <w:bookmarkEnd w:id="981"/>
      <w:bookmarkEnd w:id="982"/>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0092594D" w:rsidR="00C37BA8"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0" type="#_x0000_t75" style="width:435.3pt;height:105.8pt" o:ole="">
            <v:imagedata r:id="rId57" o:title=""/>
          </v:shape>
          <o:OLEObject Type="Embed" ProgID="Visio.Drawing.11" ShapeID="_x0000_i1050" DrawAspect="Content" ObjectID="_1717246440" r:id="rId58"/>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3"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3"/>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4" w:name="_Toc25156232"/>
      <w:bookmarkStart w:id="985" w:name="_Toc34124532"/>
      <w:bookmarkStart w:id="986" w:name="_Toc43207646"/>
      <w:bookmarkStart w:id="987" w:name="_Toc49857126"/>
      <w:bookmarkStart w:id="988" w:name="_Toc56676960"/>
      <w:bookmarkStart w:id="989" w:name="_Toc56691483"/>
      <w:bookmarkStart w:id="990" w:name="_Toc56698747"/>
      <w:bookmarkStart w:id="991" w:name="_Toc89034949"/>
      <w:bookmarkStart w:id="992" w:name="_Toc89064747"/>
      <w:bookmarkStart w:id="993" w:name="_Toc89180048"/>
      <w:bookmarkStart w:id="994" w:name="_Toc97071725"/>
      <w:bookmarkStart w:id="995" w:name="_Toc106632359"/>
      <w:r w:rsidRPr="003B2883">
        <w:t>5.3.2.2.3</w:t>
      </w:r>
      <w:r w:rsidRPr="003B2883">
        <w:tab/>
        <w:t>Modification of a subscription</w:t>
      </w:r>
      <w:bookmarkEnd w:id="984"/>
      <w:bookmarkEnd w:id="985"/>
      <w:bookmarkEnd w:id="986"/>
      <w:bookmarkEnd w:id="987"/>
      <w:bookmarkEnd w:id="988"/>
      <w:bookmarkEnd w:id="989"/>
      <w:bookmarkEnd w:id="990"/>
      <w:bookmarkEnd w:id="991"/>
      <w:bookmarkEnd w:id="992"/>
      <w:bookmarkEnd w:id="993"/>
      <w:bookmarkEnd w:id="994"/>
      <w:bookmarkEnd w:id="995"/>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1" type="#_x0000_t75" style="width:435.3pt;height:104.7pt" o:ole="">
            <v:imagedata r:id="rId59" o:title=""/>
          </v:shape>
          <o:OLEObject Type="Embed" ProgID="Visio.Drawing.15" ShapeID="_x0000_i1051" DrawAspect="Content" ObjectID="_1717246441" r:id="rId60"/>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6"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6"/>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7" w:name="_Toc89034950"/>
      <w:bookmarkStart w:id="998" w:name="_Toc89064748"/>
      <w:bookmarkStart w:id="999" w:name="_Toc89180049"/>
      <w:bookmarkStart w:id="1000" w:name="_Toc97071726"/>
      <w:bookmarkStart w:id="1001" w:name="_Toc106632360"/>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7"/>
      <w:bookmarkEnd w:id="998"/>
      <w:bookmarkEnd w:id="999"/>
      <w:bookmarkEnd w:id="1000"/>
      <w:bookmarkEnd w:id="1001"/>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1B031092" w:rsidR="00C37BA8"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2" type="#_x0000_t75" style="width:435.3pt;height:105.25pt" o:ole="">
            <v:imagedata r:id="rId61" o:title=""/>
          </v:shape>
          <o:OLEObject Type="Embed" ProgID="Visio.Drawing.15" ShapeID="_x0000_i1052" DrawAspect="Content" ObjectID="_1717246442" r:id="rId62"/>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2" w:name="_Toc25156233"/>
      <w:bookmarkStart w:id="1003" w:name="_Toc34124533"/>
      <w:bookmarkStart w:id="1004" w:name="_Toc43207647"/>
      <w:bookmarkStart w:id="1005" w:name="_Toc49857127"/>
      <w:bookmarkStart w:id="1006" w:name="_Toc56676961"/>
      <w:bookmarkStart w:id="1007" w:name="_Toc56691484"/>
      <w:bookmarkStart w:id="1008" w:name="_Toc56698748"/>
      <w:bookmarkStart w:id="1009" w:name="_Toc89034951"/>
      <w:bookmarkStart w:id="1010" w:name="_Toc89064749"/>
      <w:bookmarkStart w:id="1011" w:name="_Toc89180050"/>
      <w:bookmarkStart w:id="1012" w:name="_Toc97071727"/>
      <w:bookmarkStart w:id="1013" w:name="_Toc106632361"/>
      <w:r w:rsidRPr="003B2883">
        <w:t>5.3.2.3</w:t>
      </w:r>
      <w:r w:rsidRPr="003B2883">
        <w:tab/>
        <w:t>Unsubscribe</w:t>
      </w:r>
      <w:bookmarkEnd w:id="1002"/>
      <w:bookmarkEnd w:id="1003"/>
      <w:bookmarkEnd w:id="1004"/>
      <w:bookmarkEnd w:id="1005"/>
      <w:bookmarkEnd w:id="1006"/>
      <w:bookmarkEnd w:id="1007"/>
      <w:bookmarkEnd w:id="1008"/>
      <w:bookmarkEnd w:id="1009"/>
      <w:bookmarkEnd w:id="1010"/>
      <w:bookmarkEnd w:id="1011"/>
      <w:bookmarkEnd w:id="1012"/>
      <w:bookmarkEnd w:id="1013"/>
    </w:p>
    <w:p w14:paraId="27ABEBB4" w14:textId="77777777" w:rsidR="00602AC0" w:rsidRPr="003B2883" w:rsidRDefault="00602AC0" w:rsidP="00602AC0">
      <w:pPr>
        <w:pStyle w:val="Heading5"/>
      </w:pPr>
      <w:bookmarkStart w:id="1014" w:name="_Toc25156234"/>
      <w:bookmarkStart w:id="1015" w:name="_Toc34124534"/>
      <w:bookmarkStart w:id="1016" w:name="_Toc43207648"/>
      <w:bookmarkStart w:id="1017" w:name="_Toc49857128"/>
      <w:bookmarkStart w:id="1018" w:name="_Toc56676962"/>
      <w:bookmarkStart w:id="1019" w:name="_Toc56691485"/>
      <w:bookmarkStart w:id="1020" w:name="_Toc56698749"/>
      <w:bookmarkStart w:id="1021" w:name="_Toc89034952"/>
      <w:bookmarkStart w:id="1022" w:name="_Toc89064750"/>
      <w:bookmarkStart w:id="1023" w:name="_Toc89180051"/>
      <w:bookmarkStart w:id="1024" w:name="_Toc97071728"/>
      <w:bookmarkStart w:id="1025" w:name="_Toc106632362"/>
      <w:r w:rsidRPr="003B2883">
        <w:t>5.3.2.3.1</w:t>
      </w:r>
      <w:r w:rsidRPr="003B2883">
        <w:tab/>
        <w:t>General</w:t>
      </w:r>
      <w:bookmarkEnd w:id="1014"/>
      <w:bookmarkEnd w:id="1015"/>
      <w:bookmarkEnd w:id="1016"/>
      <w:bookmarkEnd w:id="1017"/>
      <w:bookmarkEnd w:id="1018"/>
      <w:bookmarkEnd w:id="1019"/>
      <w:bookmarkEnd w:id="1020"/>
      <w:bookmarkEnd w:id="1021"/>
      <w:bookmarkEnd w:id="1022"/>
      <w:bookmarkEnd w:id="1023"/>
      <w:bookmarkEnd w:id="1024"/>
      <w:bookmarkEnd w:id="1025"/>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3" type="#_x0000_t75" style="width:435.3pt;height:105.8pt" o:ole="">
            <v:imagedata r:id="rId63" o:title=""/>
          </v:shape>
          <o:OLEObject Type="Embed" ProgID="Visio.Drawing.11" ShapeID="_x0000_i1053" DrawAspect="Content" ObjectID="_1717246443" r:id="rId64"/>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6" w:name="_Toc25156235"/>
      <w:bookmarkStart w:id="1027" w:name="_Toc34124535"/>
      <w:bookmarkStart w:id="1028" w:name="_Toc43207649"/>
      <w:bookmarkStart w:id="1029" w:name="_Toc49857129"/>
      <w:bookmarkStart w:id="1030" w:name="_Toc56676963"/>
      <w:bookmarkStart w:id="1031" w:name="_Toc56691486"/>
      <w:bookmarkStart w:id="1032" w:name="_Toc56698750"/>
      <w:bookmarkStart w:id="1033" w:name="_Toc89034953"/>
      <w:bookmarkStart w:id="1034" w:name="_Toc89064751"/>
      <w:bookmarkStart w:id="1035" w:name="_Toc89180052"/>
      <w:bookmarkStart w:id="1036" w:name="_Toc97071729"/>
      <w:bookmarkStart w:id="1037" w:name="_Toc106632363"/>
      <w:r w:rsidRPr="003B2883">
        <w:t>5.3.2.4</w:t>
      </w:r>
      <w:r w:rsidRPr="003B2883">
        <w:tab/>
        <w:t>Notify</w:t>
      </w:r>
      <w:bookmarkEnd w:id="1026"/>
      <w:bookmarkEnd w:id="1027"/>
      <w:bookmarkEnd w:id="1028"/>
      <w:bookmarkEnd w:id="1029"/>
      <w:bookmarkEnd w:id="1030"/>
      <w:bookmarkEnd w:id="1031"/>
      <w:bookmarkEnd w:id="1032"/>
      <w:bookmarkEnd w:id="1033"/>
      <w:bookmarkEnd w:id="1034"/>
      <w:bookmarkEnd w:id="1035"/>
      <w:bookmarkEnd w:id="1036"/>
      <w:bookmarkEnd w:id="1037"/>
    </w:p>
    <w:p w14:paraId="03F44123" w14:textId="77777777" w:rsidR="00602AC0" w:rsidRPr="003B2883" w:rsidRDefault="00602AC0" w:rsidP="00602AC0">
      <w:pPr>
        <w:pStyle w:val="Heading5"/>
      </w:pPr>
      <w:bookmarkStart w:id="1038" w:name="_Toc25156236"/>
      <w:bookmarkStart w:id="1039" w:name="_Toc34124536"/>
      <w:bookmarkStart w:id="1040" w:name="_Toc43207650"/>
      <w:bookmarkStart w:id="1041" w:name="_Toc49857130"/>
      <w:bookmarkStart w:id="1042" w:name="_Toc56676964"/>
      <w:bookmarkStart w:id="1043" w:name="_Toc56691487"/>
      <w:bookmarkStart w:id="1044" w:name="_Toc56698751"/>
      <w:bookmarkStart w:id="1045" w:name="_Toc89034954"/>
      <w:bookmarkStart w:id="1046" w:name="_Toc89064752"/>
      <w:bookmarkStart w:id="1047" w:name="_Toc89180053"/>
      <w:bookmarkStart w:id="1048" w:name="_Toc97071730"/>
      <w:bookmarkStart w:id="1049" w:name="_Toc106632364"/>
      <w:r w:rsidRPr="003B2883">
        <w:t>5.3.2.4.1</w:t>
      </w:r>
      <w:r w:rsidRPr="003B2883">
        <w:tab/>
        <w:t>General</w:t>
      </w:r>
      <w:bookmarkEnd w:id="1038"/>
      <w:bookmarkEnd w:id="1039"/>
      <w:bookmarkEnd w:id="1040"/>
      <w:bookmarkEnd w:id="1041"/>
      <w:bookmarkEnd w:id="1042"/>
      <w:bookmarkEnd w:id="1043"/>
      <w:bookmarkEnd w:id="1044"/>
      <w:bookmarkEnd w:id="1045"/>
      <w:bookmarkEnd w:id="1046"/>
      <w:bookmarkEnd w:id="1047"/>
      <w:bookmarkEnd w:id="1048"/>
      <w:bookmarkEnd w:id="1049"/>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03277360" w:rsidR="00C37BA8"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4" type="#_x0000_t75" style="width:436.45pt;height:108pt" o:ole="">
            <v:imagedata r:id="rId65" o:title=""/>
          </v:shape>
          <o:OLEObject Type="Embed" ProgID="Visio.Drawing.11" ShapeID="_x0000_i1054" DrawAspect="Content" ObjectID="_1717246444" r:id="rId66"/>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415C78DF" w14:textId="77777777" w:rsidR="00D61F8C" w:rsidRPr="003B2883" w:rsidRDefault="00D61F8C" w:rsidP="00D61F8C">
      <w:pPr>
        <w:pStyle w:val="Heading5"/>
      </w:pPr>
      <w:bookmarkStart w:id="1050" w:name="_Toc56676965"/>
      <w:bookmarkStart w:id="1051" w:name="_Toc56691488"/>
      <w:bookmarkStart w:id="1052" w:name="_Toc56698752"/>
      <w:bookmarkStart w:id="1053" w:name="_Toc89034955"/>
      <w:bookmarkStart w:id="1054" w:name="_Toc89064753"/>
      <w:bookmarkStart w:id="1055" w:name="_Toc89180054"/>
      <w:bookmarkStart w:id="1056" w:name="_Toc97071731"/>
      <w:bookmarkStart w:id="1057" w:name="_Toc106632365"/>
      <w:r w:rsidRPr="003B2883">
        <w:t>5.3.2.4.</w:t>
      </w:r>
      <w:r>
        <w:t>2</w:t>
      </w:r>
      <w:r w:rsidRPr="003B2883">
        <w:tab/>
      </w:r>
      <w:r>
        <w:t>Event Subscription Synchronization for specific UE</w:t>
      </w:r>
      <w:bookmarkEnd w:id="1050"/>
      <w:bookmarkEnd w:id="1051"/>
      <w:bookmarkEnd w:id="1052"/>
      <w:bookmarkEnd w:id="1053"/>
      <w:bookmarkEnd w:id="1054"/>
      <w:bookmarkEnd w:id="1055"/>
      <w:bookmarkEnd w:id="1056"/>
      <w:bookmarkEnd w:id="1057"/>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lastRenderedPageBreak/>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33FE7983" w:rsidR="00C37BA8"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8" w:name="_Toc25156237"/>
      <w:bookmarkStart w:id="1059" w:name="_Toc34124537"/>
      <w:bookmarkStart w:id="1060" w:name="_Toc43207651"/>
      <w:bookmarkStart w:id="1061" w:name="_Toc49857131"/>
      <w:bookmarkStart w:id="1062" w:name="_Toc56676966"/>
      <w:bookmarkStart w:id="1063" w:name="_Toc56691489"/>
      <w:bookmarkStart w:id="1064" w:name="_Toc56698753"/>
      <w:bookmarkStart w:id="1065" w:name="_Toc89034956"/>
      <w:bookmarkStart w:id="1066" w:name="_Toc89064754"/>
      <w:bookmarkStart w:id="1067" w:name="_Toc89180055"/>
      <w:bookmarkStart w:id="1068" w:name="_Toc97071732"/>
      <w:bookmarkStart w:id="1069" w:name="_Toc106632366"/>
      <w:r w:rsidRPr="003B2883">
        <w:t>5.4</w:t>
      </w:r>
      <w:r w:rsidRPr="003B2883">
        <w:tab/>
        <w:t>Namf_MT Service</w:t>
      </w:r>
      <w:bookmarkEnd w:id="1058"/>
      <w:bookmarkEnd w:id="1059"/>
      <w:bookmarkEnd w:id="1060"/>
      <w:bookmarkEnd w:id="1061"/>
      <w:bookmarkEnd w:id="1062"/>
      <w:bookmarkEnd w:id="1063"/>
      <w:bookmarkEnd w:id="1064"/>
      <w:bookmarkEnd w:id="1065"/>
      <w:bookmarkEnd w:id="1066"/>
      <w:bookmarkEnd w:id="1067"/>
      <w:bookmarkEnd w:id="1068"/>
      <w:bookmarkEnd w:id="1069"/>
    </w:p>
    <w:p w14:paraId="472BBFBD" w14:textId="77777777" w:rsidR="00602AC0" w:rsidRPr="003B2883" w:rsidRDefault="00602AC0" w:rsidP="00602AC0">
      <w:pPr>
        <w:pStyle w:val="Heading3"/>
      </w:pPr>
      <w:bookmarkStart w:id="1070" w:name="_Toc25156238"/>
      <w:bookmarkStart w:id="1071" w:name="_Toc34124538"/>
      <w:bookmarkStart w:id="1072" w:name="_Toc43207652"/>
      <w:bookmarkStart w:id="1073" w:name="_Toc49857132"/>
      <w:bookmarkStart w:id="1074" w:name="_Toc56676967"/>
      <w:bookmarkStart w:id="1075" w:name="_Toc56691490"/>
      <w:bookmarkStart w:id="1076" w:name="_Toc56698754"/>
      <w:bookmarkStart w:id="1077" w:name="_Toc89034957"/>
      <w:bookmarkStart w:id="1078" w:name="_Toc89064755"/>
      <w:bookmarkStart w:id="1079" w:name="_Toc89180056"/>
      <w:bookmarkStart w:id="1080" w:name="_Toc97071733"/>
      <w:bookmarkStart w:id="1081" w:name="_Toc106632367"/>
      <w:r w:rsidRPr="003B2883">
        <w:t>5.4.1</w:t>
      </w:r>
      <w:r w:rsidRPr="003B2883">
        <w:tab/>
        <w:t>Service Description</w:t>
      </w:r>
      <w:bookmarkEnd w:id="1070"/>
      <w:bookmarkEnd w:id="1071"/>
      <w:bookmarkEnd w:id="1072"/>
      <w:bookmarkEnd w:id="1073"/>
      <w:bookmarkEnd w:id="1074"/>
      <w:bookmarkEnd w:id="1075"/>
      <w:bookmarkEnd w:id="1076"/>
      <w:bookmarkEnd w:id="1077"/>
      <w:bookmarkEnd w:id="1078"/>
      <w:bookmarkEnd w:id="1079"/>
      <w:bookmarkEnd w:id="1080"/>
      <w:bookmarkEnd w:id="10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2" w:name="_Toc25156239"/>
      <w:bookmarkStart w:id="1083" w:name="_Toc34124539"/>
      <w:bookmarkStart w:id="1084" w:name="_Toc43207653"/>
      <w:bookmarkStart w:id="1085" w:name="_Toc49857133"/>
      <w:bookmarkStart w:id="1086" w:name="_Toc56676968"/>
      <w:bookmarkStart w:id="1087" w:name="_Toc56691491"/>
      <w:bookmarkStart w:id="1088" w:name="_Toc56698755"/>
      <w:bookmarkStart w:id="1089" w:name="_Toc89034958"/>
      <w:bookmarkStart w:id="1090" w:name="_Toc89064756"/>
      <w:bookmarkStart w:id="1091" w:name="_Toc89180057"/>
      <w:bookmarkStart w:id="1092" w:name="_Toc97071734"/>
      <w:bookmarkStart w:id="1093" w:name="_Toc106632368"/>
      <w:r w:rsidRPr="003B2883">
        <w:t>5.4.2</w:t>
      </w:r>
      <w:r w:rsidRPr="003B2883">
        <w:tab/>
        <w:t>Service Operations</w:t>
      </w:r>
      <w:bookmarkEnd w:id="1082"/>
      <w:bookmarkEnd w:id="1083"/>
      <w:bookmarkEnd w:id="1084"/>
      <w:bookmarkEnd w:id="1085"/>
      <w:bookmarkEnd w:id="1086"/>
      <w:bookmarkEnd w:id="1087"/>
      <w:bookmarkEnd w:id="1088"/>
      <w:bookmarkEnd w:id="1089"/>
      <w:bookmarkEnd w:id="1090"/>
      <w:bookmarkEnd w:id="1091"/>
      <w:bookmarkEnd w:id="1092"/>
      <w:bookmarkEnd w:id="1093"/>
    </w:p>
    <w:p w14:paraId="17DD57E5" w14:textId="77777777" w:rsidR="00602AC0" w:rsidRPr="003B2883" w:rsidRDefault="00602AC0" w:rsidP="00602AC0">
      <w:pPr>
        <w:pStyle w:val="Heading4"/>
      </w:pPr>
      <w:bookmarkStart w:id="1094" w:name="_Toc25156240"/>
      <w:bookmarkStart w:id="1095" w:name="_Toc34124540"/>
      <w:bookmarkStart w:id="1096" w:name="_Toc43207654"/>
      <w:bookmarkStart w:id="1097" w:name="_Toc49857134"/>
      <w:bookmarkStart w:id="1098" w:name="_Toc56676969"/>
      <w:bookmarkStart w:id="1099" w:name="_Toc56691492"/>
      <w:bookmarkStart w:id="1100" w:name="_Toc56698756"/>
      <w:bookmarkStart w:id="1101" w:name="_Toc89034959"/>
      <w:bookmarkStart w:id="1102" w:name="_Toc89064757"/>
      <w:bookmarkStart w:id="1103" w:name="_Toc89180058"/>
      <w:bookmarkStart w:id="1104" w:name="_Toc97071735"/>
      <w:bookmarkStart w:id="1105" w:name="_Toc106632369"/>
      <w:r w:rsidRPr="003B2883">
        <w:t>5.4.2.1</w:t>
      </w:r>
      <w:r w:rsidRPr="003B2883">
        <w:tab/>
        <w:t>Introduction</w:t>
      </w:r>
      <w:bookmarkEnd w:id="1094"/>
      <w:bookmarkEnd w:id="1095"/>
      <w:bookmarkEnd w:id="1096"/>
      <w:bookmarkEnd w:id="1097"/>
      <w:bookmarkEnd w:id="1098"/>
      <w:bookmarkEnd w:id="1099"/>
      <w:bookmarkEnd w:id="1100"/>
      <w:bookmarkEnd w:id="1101"/>
      <w:bookmarkEnd w:id="1102"/>
      <w:bookmarkEnd w:id="1103"/>
      <w:bookmarkEnd w:id="1104"/>
      <w:bookmarkEnd w:id="1105"/>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lastRenderedPageBreak/>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6" w:name="_Toc25156241"/>
      <w:bookmarkStart w:id="1107" w:name="_Toc34124541"/>
      <w:bookmarkStart w:id="1108" w:name="_Toc43207655"/>
      <w:bookmarkStart w:id="1109" w:name="_Toc49857135"/>
      <w:bookmarkStart w:id="1110" w:name="_Toc56676970"/>
      <w:bookmarkStart w:id="1111" w:name="_Toc56691493"/>
      <w:bookmarkStart w:id="1112" w:name="_Toc56698757"/>
      <w:bookmarkStart w:id="1113" w:name="_Toc89034960"/>
      <w:bookmarkStart w:id="1114" w:name="_Toc89064758"/>
      <w:bookmarkStart w:id="1115" w:name="_Toc89180059"/>
      <w:bookmarkStart w:id="1116" w:name="_Toc97071736"/>
      <w:bookmarkStart w:id="1117" w:name="_Toc106632370"/>
      <w:r w:rsidRPr="003B2883">
        <w:t>5.4.2.2</w:t>
      </w:r>
      <w:r w:rsidRPr="003B2883">
        <w:tab/>
        <w:t>EnableUEReachability</w:t>
      </w:r>
      <w:bookmarkEnd w:id="1106"/>
      <w:bookmarkEnd w:id="1107"/>
      <w:bookmarkEnd w:id="1108"/>
      <w:bookmarkEnd w:id="1109"/>
      <w:bookmarkEnd w:id="1110"/>
      <w:bookmarkEnd w:id="1111"/>
      <w:bookmarkEnd w:id="1112"/>
      <w:bookmarkEnd w:id="1113"/>
      <w:bookmarkEnd w:id="1114"/>
      <w:bookmarkEnd w:id="1115"/>
      <w:bookmarkEnd w:id="1116"/>
      <w:bookmarkEnd w:id="1117"/>
    </w:p>
    <w:p w14:paraId="19CC1158" w14:textId="77777777" w:rsidR="00602AC0" w:rsidRPr="003B2883" w:rsidRDefault="00602AC0" w:rsidP="00602AC0">
      <w:pPr>
        <w:pStyle w:val="Heading5"/>
      </w:pPr>
      <w:bookmarkStart w:id="1118" w:name="_Toc25156242"/>
      <w:bookmarkStart w:id="1119" w:name="_Toc34124542"/>
      <w:bookmarkStart w:id="1120" w:name="_Toc43207656"/>
      <w:bookmarkStart w:id="1121" w:name="_Toc49857136"/>
      <w:bookmarkStart w:id="1122" w:name="_Toc56676971"/>
      <w:bookmarkStart w:id="1123" w:name="_Toc56691494"/>
      <w:bookmarkStart w:id="1124" w:name="_Toc56698758"/>
      <w:bookmarkStart w:id="1125" w:name="_Toc89034961"/>
      <w:bookmarkStart w:id="1126" w:name="_Toc89064759"/>
      <w:bookmarkStart w:id="1127" w:name="_Toc89180060"/>
      <w:bookmarkStart w:id="1128" w:name="_Toc97071737"/>
      <w:bookmarkStart w:id="1129" w:name="_Toc106632371"/>
      <w:r w:rsidRPr="003B2883">
        <w:t>5.4.2.2.1</w:t>
      </w:r>
      <w:r w:rsidRPr="003B2883">
        <w:tab/>
        <w:t>General</w:t>
      </w:r>
      <w:bookmarkEnd w:id="1118"/>
      <w:bookmarkEnd w:id="1119"/>
      <w:bookmarkEnd w:id="1120"/>
      <w:bookmarkEnd w:id="1121"/>
      <w:bookmarkEnd w:id="1122"/>
      <w:bookmarkEnd w:id="1123"/>
      <w:bookmarkEnd w:id="1124"/>
      <w:bookmarkEnd w:id="1125"/>
      <w:bookmarkEnd w:id="1126"/>
      <w:bookmarkEnd w:id="1127"/>
      <w:bookmarkEnd w:id="1128"/>
      <w:bookmarkEnd w:id="1129"/>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0" w:name="_PERM_MCCTEMPBM_CRPT03410044___5"/>
    </w:p>
    <w:bookmarkEnd w:id="1130"/>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5" type="#_x0000_t75" style="width:411.5pt;height:105.25pt" o:ole="">
            <v:imagedata r:id="rId67" o:title=""/>
          </v:shape>
          <o:OLEObject Type="Embed" ProgID="Visio.Drawing.15" ShapeID="_x0000_i1055" DrawAspect="Content" ObjectID="_1717246445" r:id="rId68"/>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1351F4D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lastRenderedPageBreak/>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1" w:name="_Toc25156243"/>
      <w:bookmarkStart w:id="1132" w:name="_Toc34124543"/>
      <w:bookmarkStart w:id="1133" w:name="_Toc43207657"/>
      <w:bookmarkStart w:id="1134" w:name="_Toc49857137"/>
      <w:bookmarkStart w:id="1135" w:name="_Toc56676972"/>
      <w:bookmarkStart w:id="1136" w:name="_Toc56691495"/>
      <w:bookmarkStart w:id="1137" w:name="_Toc56698759"/>
      <w:bookmarkStart w:id="1138" w:name="_Toc89034962"/>
      <w:bookmarkStart w:id="1139" w:name="_Toc89064760"/>
      <w:bookmarkStart w:id="1140" w:name="_Toc89180061"/>
      <w:bookmarkStart w:id="1141" w:name="_Toc97071738"/>
      <w:bookmarkStart w:id="1142" w:name="_Toc106632372"/>
      <w:r w:rsidRPr="003B2883">
        <w:t>5.4.2.3</w:t>
      </w:r>
      <w:r w:rsidRPr="003B2883">
        <w:tab/>
        <w:t>ProvideDomainSelectionInfo</w:t>
      </w:r>
      <w:bookmarkEnd w:id="1131"/>
      <w:bookmarkEnd w:id="1132"/>
      <w:bookmarkEnd w:id="1133"/>
      <w:bookmarkEnd w:id="1134"/>
      <w:bookmarkEnd w:id="1135"/>
      <w:bookmarkEnd w:id="1136"/>
      <w:bookmarkEnd w:id="1137"/>
      <w:bookmarkEnd w:id="1138"/>
      <w:bookmarkEnd w:id="1139"/>
      <w:bookmarkEnd w:id="1140"/>
      <w:bookmarkEnd w:id="1141"/>
      <w:bookmarkEnd w:id="1142"/>
    </w:p>
    <w:p w14:paraId="032E0624" w14:textId="77777777" w:rsidR="00602AC0" w:rsidRPr="003B2883" w:rsidRDefault="00602AC0" w:rsidP="00602AC0">
      <w:pPr>
        <w:pStyle w:val="Heading5"/>
      </w:pPr>
      <w:bookmarkStart w:id="1143" w:name="_Toc25156244"/>
      <w:bookmarkStart w:id="1144" w:name="_Toc34124544"/>
      <w:bookmarkStart w:id="1145" w:name="_Toc43207658"/>
      <w:bookmarkStart w:id="1146" w:name="_Toc49857138"/>
      <w:bookmarkStart w:id="1147" w:name="_Toc56676973"/>
      <w:bookmarkStart w:id="1148" w:name="_Toc56691496"/>
      <w:bookmarkStart w:id="1149" w:name="_Toc56698760"/>
      <w:bookmarkStart w:id="1150" w:name="_Toc89034963"/>
      <w:bookmarkStart w:id="1151" w:name="_Toc89064761"/>
      <w:bookmarkStart w:id="1152" w:name="_Toc89180062"/>
      <w:bookmarkStart w:id="1153" w:name="_Toc97071739"/>
      <w:bookmarkStart w:id="1154" w:name="_Toc106632373"/>
      <w:r w:rsidRPr="003B2883">
        <w:t>5.4.2.3.1</w:t>
      </w:r>
      <w:r w:rsidRPr="003B2883">
        <w:tab/>
        <w:t>General</w:t>
      </w:r>
      <w:bookmarkEnd w:id="1143"/>
      <w:bookmarkEnd w:id="1144"/>
      <w:bookmarkEnd w:id="1145"/>
      <w:bookmarkEnd w:id="1146"/>
      <w:bookmarkEnd w:id="1147"/>
      <w:bookmarkEnd w:id="1148"/>
      <w:bookmarkEnd w:id="1149"/>
      <w:bookmarkEnd w:id="1150"/>
      <w:bookmarkEnd w:id="1151"/>
      <w:bookmarkEnd w:id="1152"/>
      <w:bookmarkEnd w:id="1153"/>
      <w:bookmarkEnd w:id="1154"/>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6" type="#_x0000_t75" style="width:412.05pt;height:105.25pt" o:ole="">
            <v:imagedata r:id="rId69" o:title=""/>
          </v:shape>
          <o:OLEObject Type="Embed" ProgID="Visio.Drawing.15" ShapeID="_x0000_i1056" DrawAspect="Content" ObjectID="_1717246446" r:id="rId70"/>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5" w:name="_Toc81297887"/>
      <w:bookmarkStart w:id="1156" w:name="_Toc89034964"/>
      <w:bookmarkStart w:id="1157" w:name="_Toc89064762"/>
      <w:bookmarkStart w:id="1158" w:name="_Toc89180063"/>
      <w:bookmarkStart w:id="1159" w:name="_Toc97071740"/>
      <w:bookmarkStart w:id="1160" w:name="_Toc106632374"/>
      <w:r w:rsidRPr="003B2883">
        <w:t>5.4.2.</w:t>
      </w:r>
      <w:r>
        <w:t>4</w:t>
      </w:r>
      <w:r w:rsidRPr="003B2883">
        <w:tab/>
      </w:r>
      <w:bookmarkEnd w:id="1155"/>
      <w:r w:rsidRPr="00204314">
        <w:rPr>
          <w:lang w:val="en-US" w:eastAsia="zh-CN"/>
        </w:rPr>
        <w:t>EnableGroupReachability</w:t>
      </w:r>
      <w:bookmarkEnd w:id="1156"/>
      <w:bookmarkEnd w:id="1157"/>
      <w:bookmarkEnd w:id="1158"/>
      <w:bookmarkEnd w:id="1159"/>
      <w:bookmarkEnd w:id="1160"/>
    </w:p>
    <w:p w14:paraId="002DAB94" w14:textId="5A44C962" w:rsidR="004B4804" w:rsidRPr="003B2883" w:rsidRDefault="004B4804" w:rsidP="004B4804">
      <w:pPr>
        <w:pStyle w:val="Heading5"/>
      </w:pPr>
      <w:bookmarkStart w:id="1161" w:name="_Toc81297888"/>
      <w:bookmarkStart w:id="1162" w:name="_Toc89034965"/>
      <w:bookmarkStart w:id="1163" w:name="_Toc89064763"/>
      <w:bookmarkStart w:id="1164" w:name="_Toc89180064"/>
      <w:bookmarkStart w:id="1165" w:name="_Toc97071741"/>
      <w:bookmarkStart w:id="1166" w:name="_Toc106632375"/>
      <w:r>
        <w:t>5.4.2.4</w:t>
      </w:r>
      <w:r w:rsidRPr="003B2883">
        <w:t>.1</w:t>
      </w:r>
      <w:r w:rsidRPr="003B2883">
        <w:tab/>
        <w:t>General</w:t>
      </w:r>
      <w:bookmarkEnd w:id="1161"/>
      <w:bookmarkEnd w:id="1162"/>
      <w:bookmarkEnd w:id="1163"/>
      <w:bookmarkEnd w:id="1164"/>
      <w:bookmarkEnd w:id="1165"/>
      <w:bookmarkEnd w:id="1166"/>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7" w:name="_PERM_MCCTEMPBM_CRPT03410045___5"/>
    </w:p>
    <w:bookmarkEnd w:id="1167"/>
    <w:p w14:paraId="3451EEAC" w14:textId="3816A9F1" w:rsidR="004B4804" w:rsidRPr="003B2883" w:rsidRDefault="004B4804" w:rsidP="004B4804">
      <w:r w:rsidRPr="003B2883">
        <w:rPr>
          <w:rFonts w:hint="eastAsia"/>
          <w:lang w:eastAsia="zh-CN"/>
        </w:rPr>
        <w:lastRenderedPageBreak/>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7" type="#_x0000_t75" style="width:412.05pt;height:105.8pt" o:ole="">
            <v:imagedata r:id="rId71" o:title=""/>
          </v:shape>
          <o:OLEObject Type="Embed" ProgID="Visio.Drawing.15" ShapeID="_x0000_i1057" DrawAspect="Content" ObjectID="_1717246447" r:id="rId72"/>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8"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8"/>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69" w:name="_Toc97071742"/>
      <w:bookmarkStart w:id="1170" w:name="_Toc106632376"/>
      <w:r w:rsidRPr="003B2883">
        <w:t>5.4.2.</w:t>
      </w:r>
      <w:r>
        <w:t>5</w:t>
      </w:r>
      <w:r w:rsidRPr="003B2883">
        <w:tab/>
      </w:r>
      <w:r>
        <w:rPr>
          <w:rFonts w:eastAsia="SimSun"/>
          <w:lang w:eastAsia="zh-CN"/>
        </w:rPr>
        <w:t>UEReachabilityInfoNotify</w:t>
      </w:r>
      <w:bookmarkEnd w:id="1169"/>
      <w:bookmarkEnd w:id="1170"/>
    </w:p>
    <w:p w14:paraId="00F3E8B0" w14:textId="5D03C913" w:rsidR="00932D75" w:rsidRPr="003B2883" w:rsidRDefault="00932D75" w:rsidP="00932D75">
      <w:pPr>
        <w:pStyle w:val="Heading5"/>
      </w:pPr>
      <w:bookmarkStart w:id="1171" w:name="_Toc97071743"/>
      <w:bookmarkStart w:id="1172" w:name="_Toc106632377"/>
      <w:r>
        <w:t>5.4.2.5</w:t>
      </w:r>
      <w:r w:rsidRPr="003B2883">
        <w:t>.1</w:t>
      </w:r>
      <w:r w:rsidRPr="003B2883">
        <w:tab/>
        <w:t>General</w:t>
      </w:r>
      <w:bookmarkEnd w:id="1171"/>
      <w:bookmarkEnd w:id="117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8" type="#_x0000_t75" style="width:412.05pt;height:105.25pt" o:ole="">
            <v:imagedata r:id="rId73" o:title=""/>
          </v:shape>
          <o:OLEObject Type="Embed" ProgID="Visio.Drawing.15" ShapeID="_x0000_i1058" DrawAspect="Content" ObjectID="_1717246448" r:id="rId74"/>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lastRenderedPageBreak/>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3" w:name="_Toc25156245"/>
      <w:bookmarkStart w:id="1174" w:name="_Toc34124545"/>
      <w:bookmarkStart w:id="1175" w:name="_Toc43207659"/>
      <w:bookmarkStart w:id="1176" w:name="_Toc49857139"/>
      <w:bookmarkStart w:id="1177" w:name="_Toc56676974"/>
      <w:bookmarkStart w:id="1178" w:name="_Toc56691497"/>
      <w:bookmarkStart w:id="1179" w:name="_Toc56698761"/>
      <w:bookmarkStart w:id="1180" w:name="_Toc89034966"/>
      <w:bookmarkStart w:id="1181" w:name="_Toc89064764"/>
      <w:bookmarkStart w:id="1182" w:name="_Toc89180065"/>
      <w:bookmarkStart w:id="1183" w:name="_Toc97071744"/>
      <w:bookmarkStart w:id="1184" w:name="_Toc106632378"/>
      <w:r w:rsidRPr="003B2883">
        <w:t>5.5</w:t>
      </w:r>
      <w:r w:rsidRPr="003B2883">
        <w:tab/>
        <w:t>Namf_Location Service</w:t>
      </w:r>
      <w:bookmarkEnd w:id="1173"/>
      <w:bookmarkEnd w:id="1174"/>
      <w:bookmarkEnd w:id="1175"/>
      <w:bookmarkEnd w:id="1176"/>
      <w:bookmarkEnd w:id="1177"/>
      <w:bookmarkEnd w:id="1178"/>
      <w:bookmarkEnd w:id="1179"/>
      <w:bookmarkEnd w:id="1180"/>
      <w:bookmarkEnd w:id="1181"/>
      <w:bookmarkEnd w:id="1182"/>
      <w:bookmarkEnd w:id="1183"/>
      <w:bookmarkEnd w:id="1184"/>
    </w:p>
    <w:p w14:paraId="5782304E" w14:textId="77777777" w:rsidR="00602AC0" w:rsidRPr="003B2883" w:rsidRDefault="00602AC0" w:rsidP="00602AC0">
      <w:pPr>
        <w:pStyle w:val="Heading3"/>
      </w:pPr>
      <w:bookmarkStart w:id="1185" w:name="_Toc25156246"/>
      <w:bookmarkStart w:id="1186" w:name="_Toc34124546"/>
      <w:bookmarkStart w:id="1187" w:name="_Toc43207660"/>
      <w:bookmarkStart w:id="1188" w:name="_Toc49857140"/>
      <w:bookmarkStart w:id="1189" w:name="_Toc56676975"/>
      <w:bookmarkStart w:id="1190" w:name="_Toc56691498"/>
      <w:bookmarkStart w:id="1191" w:name="_Toc56698762"/>
      <w:bookmarkStart w:id="1192" w:name="_Toc89034967"/>
      <w:bookmarkStart w:id="1193" w:name="_Toc89064765"/>
      <w:bookmarkStart w:id="1194" w:name="_Toc89180066"/>
      <w:bookmarkStart w:id="1195" w:name="_Toc97071745"/>
      <w:bookmarkStart w:id="1196" w:name="_Toc106632379"/>
      <w:r w:rsidRPr="003B2883">
        <w:t>5.5.1</w:t>
      </w:r>
      <w:r w:rsidRPr="003B2883">
        <w:tab/>
        <w:t>Service Description</w:t>
      </w:r>
      <w:bookmarkEnd w:id="1185"/>
      <w:bookmarkEnd w:id="1186"/>
      <w:bookmarkEnd w:id="1187"/>
      <w:bookmarkEnd w:id="1188"/>
      <w:bookmarkEnd w:id="1189"/>
      <w:bookmarkEnd w:id="1190"/>
      <w:bookmarkEnd w:id="1191"/>
      <w:bookmarkEnd w:id="1192"/>
      <w:bookmarkEnd w:id="1193"/>
      <w:bookmarkEnd w:id="1194"/>
      <w:bookmarkEnd w:id="1195"/>
      <w:bookmarkEnd w:id="1196"/>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7" w:name="_Toc25156247"/>
      <w:bookmarkStart w:id="1198" w:name="_Toc34124547"/>
      <w:bookmarkStart w:id="1199" w:name="_Toc43207661"/>
      <w:bookmarkStart w:id="1200" w:name="_Toc49857141"/>
      <w:bookmarkStart w:id="1201" w:name="_Toc56676976"/>
      <w:bookmarkStart w:id="1202" w:name="_Toc56691499"/>
      <w:bookmarkStart w:id="1203" w:name="_Toc56698763"/>
      <w:bookmarkStart w:id="1204" w:name="_Toc89034968"/>
      <w:bookmarkStart w:id="1205" w:name="_Toc89064766"/>
      <w:bookmarkStart w:id="1206" w:name="_Toc89180067"/>
      <w:bookmarkStart w:id="1207" w:name="_Toc97071746"/>
      <w:bookmarkStart w:id="1208" w:name="_Toc106632380"/>
      <w:r w:rsidRPr="003B2883">
        <w:t>5.5.2</w:t>
      </w:r>
      <w:r w:rsidRPr="003B2883">
        <w:tab/>
        <w:t>Service Operations</w:t>
      </w:r>
      <w:bookmarkEnd w:id="1197"/>
      <w:bookmarkEnd w:id="1198"/>
      <w:bookmarkEnd w:id="1199"/>
      <w:bookmarkEnd w:id="1200"/>
      <w:bookmarkEnd w:id="1201"/>
      <w:bookmarkEnd w:id="1202"/>
      <w:bookmarkEnd w:id="1203"/>
      <w:bookmarkEnd w:id="1204"/>
      <w:bookmarkEnd w:id="1205"/>
      <w:bookmarkEnd w:id="1206"/>
      <w:bookmarkEnd w:id="1207"/>
      <w:bookmarkEnd w:id="1208"/>
    </w:p>
    <w:p w14:paraId="3BB73CAC" w14:textId="77777777" w:rsidR="00602AC0" w:rsidRPr="003B2883" w:rsidRDefault="00602AC0" w:rsidP="00602AC0">
      <w:pPr>
        <w:pStyle w:val="Heading4"/>
      </w:pPr>
      <w:bookmarkStart w:id="1209" w:name="_Toc25156248"/>
      <w:bookmarkStart w:id="1210" w:name="_Toc34124548"/>
      <w:bookmarkStart w:id="1211" w:name="_Toc43207662"/>
      <w:bookmarkStart w:id="1212" w:name="_Toc49857142"/>
      <w:bookmarkStart w:id="1213" w:name="_Toc56676977"/>
      <w:bookmarkStart w:id="1214" w:name="_Toc56691500"/>
      <w:bookmarkStart w:id="1215" w:name="_Toc56698764"/>
      <w:bookmarkStart w:id="1216" w:name="_Toc89034969"/>
      <w:bookmarkStart w:id="1217" w:name="_Toc89064767"/>
      <w:bookmarkStart w:id="1218" w:name="_Toc89180068"/>
      <w:bookmarkStart w:id="1219" w:name="_Toc97071747"/>
      <w:bookmarkStart w:id="1220" w:name="_Toc106632381"/>
      <w:r w:rsidRPr="003B2883">
        <w:t>5.5.2.1</w:t>
      </w:r>
      <w:r w:rsidRPr="003B2883">
        <w:tab/>
        <w:t>Introduction</w:t>
      </w:r>
      <w:bookmarkEnd w:id="1209"/>
      <w:bookmarkEnd w:id="1210"/>
      <w:bookmarkEnd w:id="1211"/>
      <w:bookmarkEnd w:id="1212"/>
      <w:bookmarkEnd w:id="1213"/>
      <w:bookmarkEnd w:id="1214"/>
      <w:bookmarkEnd w:id="1215"/>
      <w:bookmarkEnd w:id="1216"/>
      <w:bookmarkEnd w:id="1217"/>
      <w:bookmarkEnd w:id="1218"/>
      <w:bookmarkEnd w:id="1219"/>
      <w:bookmarkEnd w:id="1220"/>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1" w:name="_Toc25156249"/>
      <w:bookmarkStart w:id="1222" w:name="_Toc34124549"/>
      <w:bookmarkStart w:id="1223" w:name="_Toc43207663"/>
      <w:bookmarkStart w:id="1224" w:name="_Toc49857143"/>
      <w:bookmarkStart w:id="1225" w:name="_Toc56676978"/>
      <w:bookmarkStart w:id="1226" w:name="_Toc56691501"/>
      <w:bookmarkStart w:id="1227" w:name="_Toc56698765"/>
      <w:bookmarkStart w:id="1228" w:name="_Toc89034970"/>
      <w:bookmarkStart w:id="1229" w:name="_Toc89064768"/>
      <w:bookmarkStart w:id="1230" w:name="_Toc89180069"/>
      <w:bookmarkStart w:id="1231" w:name="_Toc97071748"/>
      <w:bookmarkStart w:id="1232" w:name="_Toc106632382"/>
      <w:r w:rsidRPr="003B2883">
        <w:t>5.5.2.2</w:t>
      </w:r>
      <w:r w:rsidRPr="003B2883">
        <w:tab/>
        <w:t>ProvidePositioningInfo</w:t>
      </w:r>
      <w:bookmarkEnd w:id="1221"/>
      <w:bookmarkEnd w:id="1222"/>
      <w:bookmarkEnd w:id="1223"/>
      <w:bookmarkEnd w:id="1224"/>
      <w:bookmarkEnd w:id="1225"/>
      <w:bookmarkEnd w:id="1226"/>
      <w:bookmarkEnd w:id="1227"/>
      <w:bookmarkEnd w:id="1228"/>
      <w:bookmarkEnd w:id="1229"/>
      <w:bookmarkEnd w:id="1230"/>
      <w:bookmarkEnd w:id="1231"/>
      <w:bookmarkEnd w:id="1232"/>
    </w:p>
    <w:p w14:paraId="355B89AB" w14:textId="77777777" w:rsidR="00602AC0" w:rsidRPr="003B2883" w:rsidRDefault="00602AC0" w:rsidP="00602AC0">
      <w:pPr>
        <w:pStyle w:val="Heading5"/>
      </w:pPr>
      <w:bookmarkStart w:id="1233" w:name="_Toc25156250"/>
      <w:bookmarkStart w:id="1234" w:name="_Toc34124550"/>
      <w:bookmarkStart w:id="1235" w:name="_Toc43207664"/>
      <w:bookmarkStart w:id="1236" w:name="_Toc49857144"/>
      <w:bookmarkStart w:id="1237" w:name="_Toc56676979"/>
      <w:bookmarkStart w:id="1238" w:name="_Toc56691502"/>
      <w:bookmarkStart w:id="1239" w:name="_Toc56698766"/>
      <w:bookmarkStart w:id="1240" w:name="_Toc89034971"/>
      <w:bookmarkStart w:id="1241" w:name="_Toc89064769"/>
      <w:bookmarkStart w:id="1242" w:name="_Toc89180070"/>
      <w:bookmarkStart w:id="1243" w:name="_Toc97071749"/>
      <w:bookmarkStart w:id="1244" w:name="_Toc106632383"/>
      <w:r w:rsidRPr="003B2883">
        <w:t>5.5.2.2.1</w:t>
      </w:r>
      <w:r w:rsidRPr="003B2883">
        <w:tab/>
        <w:t>General</w:t>
      </w:r>
      <w:bookmarkEnd w:id="1233"/>
      <w:bookmarkEnd w:id="1234"/>
      <w:bookmarkEnd w:id="1235"/>
      <w:bookmarkEnd w:id="1236"/>
      <w:bookmarkEnd w:id="1237"/>
      <w:bookmarkEnd w:id="1238"/>
      <w:bookmarkEnd w:id="1239"/>
      <w:bookmarkEnd w:id="1240"/>
      <w:bookmarkEnd w:id="1241"/>
      <w:bookmarkEnd w:id="1242"/>
      <w:bookmarkEnd w:id="1243"/>
      <w:bookmarkEnd w:id="1244"/>
    </w:p>
    <w:p w14:paraId="13BD263D" w14:textId="14035D53" w:rsidR="00602AC0"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77777777" w:rsidR="00172431" w:rsidRPr="003B2883" w:rsidRDefault="00172431" w:rsidP="00602AC0">
      <w:pPr>
        <w:pStyle w:val="TH"/>
      </w:pPr>
      <w:r>
        <w:object w:dxaOrig="7956" w:dyaOrig="2868" w14:anchorId="5E724D57">
          <v:shape id="_x0000_i1059" type="#_x0000_t75" style="width:396.55pt;height:143.45pt" o:ole="">
            <v:imagedata r:id="rId75" o:title=""/>
          </v:shape>
          <o:OLEObject Type="Embed" ProgID="Visio.Drawing.15" ShapeID="_x0000_i1059" DrawAspect="Content" ObjectID="_1717246449" r:id="rId76"/>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01AE4ED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1BDF8681"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5" w:name="_Toc25156251"/>
      <w:bookmarkStart w:id="1246" w:name="_Toc34124551"/>
      <w:bookmarkStart w:id="1247" w:name="_Toc43207665"/>
      <w:bookmarkStart w:id="1248" w:name="_Toc49857145"/>
      <w:bookmarkStart w:id="1249" w:name="_Toc56676980"/>
      <w:bookmarkStart w:id="1250" w:name="_Toc56691503"/>
      <w:bookmarkStart w:id="1251" w:name="_Toc56698767"/>
      <w:bookmarkStart w:id="1252" w:name="_Toc89034972"/>
      <w:bookmarkStart w:id="1253" w:name="_Toc89064770"/>
      <w:bookmarkStart w:id="1254" w:name="_Toc89180071"/>
      <w:bookmarkStart w:id="1255" w:name="_Toc97071750"/>
      <w:bookmarkStart w:id="1256" w:name="_Toc106632384"/>
      <w:r w:rsidRPr="003B2883">
        <w:t>5.5.2.3</w:t>
      </w:r>
      <w:r w:rsidRPr="003B2883">
        <w:tab/>
        <w:t>EventNotify</w:t>
      </w:r>
      <w:bookmarkEnd w:id="1245"/>
      <w:bookmarkEnd w:id="1246"/>
      <w:bookmarkEnd w:id="1247"/>
      <w:bookmarkEnd w:id="1248"/>
      <w:bookmarkEnd w:id="1249"/>
      <w:bookmarkEnd w:id="1250"/>
      <w:bookmarkEnd w:id="1251"/>
      <w:bookmarkEnd w:id="1252"/>
      <w:bookmarkEnd w:id="1253"/>
      <w:bookmarkEnd w:id="1254"/>
      <w:bookmarkEnd w:id="1255"/>
      <w:bookmarkEnd w:id="1256"/>
    </w:p>
    <w:p w14:paraId="5893E2FC" w14:textId="77777777" w:rsidR="00602AC0" w:rsidRPr="003B2883" w:rsidRDefault="00602AC0" w:rsidP="00602AC0">
      <w:pPr>
        <w:pStyle w:val="Heading5"/>
      </w:pPr>
      <w:bookmarkStart w:id="1257" w:name="_Toc25156252"/>
      <w:bookmarkStart w:id="1258" w:name="_Toc34124552"/>
      <w:bookmarkStart w:id="1259" w:name="_Toc43207666"/>
      <w:bookmarkStart w:id="1260" w:name="_Toc49857146"/>
      <w:bookmarkStart w:id="1261" w:name="_Toc56676981"/>
      <w:bookmarkStart w:id="1262" w:name="_Toc56691504"/>
      <w:bookmarkStart w:id="1263" w:name="_Toc56698768"/>
      <w:bookmarkStart w:id="1264" w:name="_Toc89034973"/>
      <w:bookmarkStart w:id="1265" w:name="_Toc89064771"/>
      <w:bookmarkStart w:id="1266" w:name="_Toc89180072"/>
      <w:bookmarkStart w:id="1267" w:name="_Toc97071751"/>
      <w:bookmarkStart w:id="1268" w:name="_Toc106632385"/>
      <w:r w:rsidRPr="003B2883">
        <w:t>5.5.2.3.1</w:t>
      </w:r>
      <w:r w:rsidRPr="003B2883">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5AD31544" w14:textId="4088DAAE" w:rsidR="00C37BA8"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lastRenderedPageBreak/>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0" type="#_x0000_t75" style="width:411.5pt;height:108pt" o:ole="">
            <v:imagedata r:id="rId77" o:title=""/>
          </v:shape>
          <o:OLEObject Type="Embed" ProgID="Visio.Drawing.15" ShapeID="_x0000_i1060" DrawAspect="Content" ObjectID="_1717246450" r:id="rId78"/>
        </w:object>
      </w:r>
    </w:p>
    <w:p w14:paraId="11633209" w14:textId="77777777" w:rsidR="00602AC0" w:rsidRPr="003B2883" w:rsidRDefault="00602AC0" w:rsidP="00602AC0">
      <w:pPr>
        <w:pStyle w:val="TF"/>
        <w:spacing w:before="120"/>
      </w:pPr>
      <w:r w:rsidRPr="003B2883">
        <w:t>Figure 5.5.2.3.1-1: UE Location Notification</w:t>
      </w:r>
    </w:p>
    <w:p w14:paraId="258346EF" w14:textId="1477037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69" w:name="_Toc25156253"/>
      <w:bookmarkStart w:id="1270" w:name="_Toc34124553"/>
      <w:bookmarkStart w:id="1271" w:name="_Toc43207667"/>
      <w:bookmarkStart w:id="1272" w:name="_Toc49857147"/>
      <w:bookmarkStart w:id="1273" w:name="_Toc56676982"/>
      <w:bookmarkStart w:id="1274" w:name="_Toc56691505"/>
      <w:bookmarkStart w:id="1275" w:name="_Toc56698769"/>
      <w:bookmarkStart w:id="1276" w:name="_Toc89034974"/>
      <w:bookmarkStart w:id="1277" w:name="_Toc89064772"/>
      <w:bookmarkStart w:id="1278" w:name="_Toc89180073"/>
      <w:bookmarkStart w:id="1279" w:name="_Toc97071752"/>
      <w:bookmarkStart w:id="1280" w:name="_Toc106632386"/>
      <w:r w:rsidRPr="003B2883">
        <w:t>5.5.2.4</w:t>
      </w:r>
      <w:r w:rsidRPr="003B2883">
        <w:tab/>
        <w:t>ProvideLocationInfo</w:t>
      </w:r>
      <w:bookmarkEnd w:id="1269"/>
      <w:bookmarkEnd w:id="1270"/>
      <w:bookmarkEnd w:id="1271"/>
      <w:bookmarkEnd w:id="1272"/>
      <w:bookmarkEnd w:id="1273"/>
      <w:bookmarkEnd w:id="1274"/>
      <w:bookmarkEnd w:id="1275"/>
      <w:bookmarkEnd w:id="1276"/>
      <w:bookmarkEnd w:id="1277"/>
      <w:bookmarkEnd w:id="1278"/>
      <w:bookmarkEnd w:id="1279"/>
      <w:bookmarkEnd w:id="1280"/>
    </w:p>
    <w:p w14:paraId="42909156" w14:textId="77777777" w:rsidR="00602AC0" w:rsidRPr="003B2883" w:rsidRDefault="00602AC0" w:rsidP="00602AC0">
      <w:pPr>
        <w:pStyle w:val="Heading5"/>
      </w:pPr>
      <w:bookmarkStart w:id="1281" w:name="_Toc25156254"/>
      <w:bookmarkStart w:id="1282" w:name="_Toc34124554"/>
      <w:bookmarkStart w:id="1283" w:name="_Toc43207668"/>
      <w:bookmarkStart w:id="1284" w:name="_Toc49857148"/>
      <w:bookmarkStart w:id="1285" w:name="_Toc56676983"/>
      <w:bookmarkStart w:id="1286" w:name="_Toc56691506"/>
      <w:bookmarkStart w:id="1287" w:name="_Toc56698770"/>
      <w:bookmarkStart w:id="1288" w:name="_Toc89034975"/>
      <w:bookmarkStart w:id="1289" w:name="_Toc89064773"/>
      <w:bookmarkStart w:id="1290" w:name="_Toc89180074"/>
      <w:bookmarkStart w:id="1291" w:name="_Toc97071753"/>
      <w:bookmarkStart w:id="1292" w:name="_Toc106632387"/>
      <w:r w:rsidRPr="003B2883">
        <w:t>5.5.2.4.1</w:t>
      </w:r>
      <w:r w:rsidRPr="003B2883">
        <w:tab/>
        <w:t>General</w:t>
      </w:r>
      <w:bookmarkEnd w:id="1281"/>
      <w:bookmarkEnd w:id="1282"/>
      <w:bookmarkEnd w:id="1283"/>
      <w:bookmarkEnd w:id="1284"/>
      <w:bookmarkEnd w:id="1285"/>
      <w:bookmarkEnd w:id="1286"/>
      <w:bookmarkEnd w:id="1287"/>
      <w:bookmarkEnd w:id="1288"/>
      <w:bookmarkEnd w:id="1289"/>
      <w:bookmarkEnd w:id="1290"/>
      <w:bookmarkEnd w:id="1291"/>
      <w:bookmarkEnd w:id="1292"/>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3" w:name="_PERM_MCCTEMPBM_CRPT03410048___5"/>
    </w:p>
    <w:bookmarkEnd w:id="1293"/>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1" type="#_x0000_t75" style="width:399.3pt;height:106.35pt" o:ole="">
            <v:imagedata r:id="rId79" o:title=""/>
          </v:shape>
          <o:OLEObject Type="Embed" ProgID="Visio.Drawing.15" ShapeID="_x0000_i1061" DrawAspect="Content" ObjectID="_1717246451" r:id="rId80"/>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4" w:name="_PERM_MCCTEMPBM_CRPT03410049___5"/>
      <w:r w:rsidRPr="003B2883">
        <w:lastRenderedPageBreak/>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5" w:name="_PERM_MCCTEMPBM_CRPT03410050___3"/>
      <w:bookmarkEnd w:id="1294"/>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5"/>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6" w:name="_Toc25156255"/>
      <w:bookmarkStart w:id="1297" w:name="_Toc34124555"/>
      <w:bookmarkStart w:id="1298" w:name="_Toc43207669"/>
      <w:bookmarkStart w:id="1299" w:name="_Toc49857149"/>
      <w:bookmarkStart w:id="1300" w:name="_Toc56676984"/>
      <w:bookmarkStart w:id="1301" w:name="_Toc56691507"/>
      <w:bookmarkStart w:id="1302" w:name="_Toc56698771"/>
      <w:bookmarkStart w:id="1303" w:name="_Toc89034976"/>
      <w:bookmarkStart w:id="1304" w:name="_Toc89064774"/>
      <w:bookmarkStart w:id="1305" w:name="_Toc89180075"/>
      <w:bookmarkStart w:id="1306" w:name="_Toc97071754"/>
      <w:bookmarkStart w:id="1307" w:name="_Toc106632388"/>
      <w:r>
        <w:t>5.5.2.5</w:t>
      </w:r>
      <w:r w:rsidRPr="00F85918">
        <w:tab/>
      </w:r>
      <w:r>
        <w:rPr>
          <w:rFonts w:hint="eastAsia"/>
          <w:lang w:eastAsia="zh-CN"/>
        </w:rPr>
        <w:t>CancelLocation</w:t>
      </w:r>
      <w:bookmarkEnd w:id="1296"/>
      <w:bookmarkEnd w:id="1297"/>
      <w:bookmarkEnd w:id="1298"/>
      <w:bookmarkEnd w:id="1299"/>
      <w:bookmarkEnd w:id="1300"/>
      <w:bookmarkEnd w:id="1301"/>
      <w:bookmarkEnd w:id="1302"/>
      <w:bookmarkEnd w:id="1303"/>
      <w:bookmarkEnd w:id="1304"/>
      <w:bookmarkEnd w:id="1305"/>
      <w:bookmarkEnd w:id="1306"/>
      <w:bookmarkEnd w:id="1307"/>
    </w:p>
    <w:p w14:paraId="2312A079" w14:textId="77777777" w:rsidR="00602AC0" w:rsidRDefault="00602AC0" w:rsidP="00602AC0">
      <w:pPr>
        <w:pStyle w:val="Heading5"/>
        <w:rPr>
          <w:lang w:eastAsia="zh-CN"/>
        </w:rPr>
      </w:pPr>
      <w:bookmarkStart w:id="1308" w:name="_Toc18853041"/>
      <w:bookmarkStart w:id="1309" w:name="_Toc25156256"/>
      <w:bookmarkStart w:id="1310" w:name="_Toc34124556"/>
      <w:bookmarkStart w:id="1311" w:name="_Toc43207670"/>
      <w:bookmarkStart w:id="1312" w:name="_Toc49857150"/>
      <w:bookmarkStart w:id="1313" w:name="_Toc56676985"/>
      <w:bookmarkStart w:id="1314" w:name="_Toc56691508"/>
      <w:bookmarkStart w:id="1315" w:name="_Toc56698772"/>
      <w:bookmarkStart w:id="1316" w:name="_Toc89034977"/>
      <w:bookmarkStart w:id="1317" w:name="_Toc89064775"/>
      <w:bookmarkStart w:id="1318" w:name="_Toc89180076"/>
      <w:bookmarkStart w:id="1319" w:name="_Toc97071755"/>
      <w:bookmarkStart w:id="1320" w:name="_Toc106632389"/>
      <w:r>
        <w:t>5.5.2.5</w:t>
      </w:r>
      <w:r w:rsidRPr="00F85918">
        <w:t>.1</w:t>
      </w:r>
      <w:r w:rsidRPr="00F85918">
        <w:tab/>
        <w:t>General</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2" type="#_x0000_t75" style="width:399.3pt;height:106.35pt" o:ole="">
            <v:imagedata r:id="rId81" o:title=""/>
          </v:shape>
          <o:OLEObject Type="Embed" ProgID="Visio.Drawing.15" ShapeID="_x0000_i1062" DrawAspect="Content" ObjectID="_1717246452" r:id="rId82"/>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1" w:name="_Toc81297804"/>
      <w:bookmarkStart w:id="1322" w:name="_Toc89034978"/>
      <w:bookmarkStart w:id="1323" w:name="_Toc89064776"/>
      <w:bookmarkStart w:id="1324" w:name="_Toc89180077"/>
      <w:bookmarkStart w:id="1325" w:name="_Toc97071756"/>
      <w:bookmarkStart w:id="1326" w:name="_Toc106632390"/>
      <w:r w:rsidRPr="003B2883">
        <w:lastRenderedPageBreak/>
        <w:t>5.</w:t>
      </w:r>
      <w:r>
        <w:t>6</w:t>
      </w:r>
      <w:r w:rsidRPr="003B2883">
        <w:tab/>
        <w:t>Namf_</w:t>
      </w:r>
      <w:r>
        <w:t>MBSBroadcast</w:t>
      </w:r>
      <w:r w:rsidRPr="003B2883">
        <w:t xml:space="preserve"> Service</w:t>
      </w:r>
      <w:bookmarkEnd w:id="1321"/>
      <w:bookmarkEnd w:id="1322"/>
      <w:bookmarkEnd w:id="1323"/>
      <w:bookmarkEnd w:id="1324"/>
      <w:bookmarkEnd w:id="1325"/>
      <w:bookmarkEnd w:id="1326"/>
    </w:p>
    <w:p w14:paraId="3D8903BD" w14:textId="6A45852A" w:rsidR="00DA1CCA" w:rsidRPr="003B2883" w:rsidRDefault="00DA1CCA" w:rsidP="00DA1CCA">
      <w:pPr>
        <w:pStyle w:val="Heading3"/>
      </w:pPr>
      <w:bookmarkStart w:id="1327" w:name="_Toc81297805"/>
      <w:bookmarkStart w:id="1328" w:name="_Toc89034979"/>
      <w:bookmarkStart w:id="1329" w:name="_Toc89064777"/>
      <w:bookmarkStart w:id="1330" w:name="_Toc89180078"/>
      <w:bookmarkStart w:id="1331" w:name="_Toc97071757"/>
      <w:bookmarkStart w:id="1332" w:name="_Toc106632391"/>
      <w:r w:rsidRPr="003B2883">
        <w:t>5.</w:t>
      </w:r>
      <w:r>
        <w:t>6</w:t>
      </w:r>
      <w:r w:rsidRPr="003B2883">
        <w:t>.1</w:t>
      </w:r>
      <w:r w:rsidRPr="003B2883">
        <w:tab/>
        <w:t>Service Description</w:t>
      </w:r>
      <w:bookmarkEnd w:id="1327"/>
      <w:bookmarkEnd w:id="1328"/>
      <w:bookmarkEnd w:id="1329"/>
      <w:bookmarkEnd w:id="1330"/>
      <w:bookmarkEnd w:id="1331"/>
      <w:bookmarkEnd w:id="1332"/>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3" w:name="_Toc81297806"/>
      <w:bookmarkStart w:id="1334" w:name="_Toc89034980"/>
      <w:bookmarkStart w:id="1335" w:name="_Toc89064778"/>
      <w:bookmarkStart w:id="1336" w:name="_Toc89180079"/>
    </w:p>
    <w:p w14:paraId="47597A59" w14:textId="3CBA84E9" w:rsidR="00DA1CCA" w:rsidRPr="003B2883" w:rsidRDefault="00DA1CCA" w:rsidP="00DA1CCA">
      <w:pPr>
        <w:pStyle w:val="Heading3"/>
      </w:pPr>
      <w:bookmarkStart w:id="1337" w:name="_Toc97071758"/>
      <w:bookmarkStart w:id="1338" w:name="_Toc106632392"/>
      <w:r w:rsidRPr="003B2883">
        <w:t>5.</w:t>
      </w:r>
      <w:r>
        <w:t>6</w:t>
      </w:r>
      <w:r w:rsidRPr="003B2883">
        <w:t>.2</w:t>
      </w:r>
      <w:r w:rsidRPr="003B2883">
        <w:tab/>
        <w:t>Service Operations</w:t>
      </w:r>
      <w:bookmarkEnd w:id="1333"/>
      <w:bookmarkEnd w:id="1334"/>
      <w:bookmarkEnd w:id="1335"/>
      <w:bookmarkEnd w:id="1336"/>
      <w:bookmarkEnd w:id="1337"/>
      <w:bookmarkEnd w:id="1338"/>
    </w:p>
    <w:p w14:paraId="4EB78A1D" w14:textId="54E09696" w:rsidR="00DA1CCA" w:rsidRPr="003B2883" w:rsidRDefault="00DA1CCA" w:rsidP="00DA1CCA">
      <w:pPr>
        <w:pStyle w:val="Heading4"/>
      </w:pPr>
      <w:bookmarkStart w:id="1339" w:name="_Toc81297807"/>
      <w:bookmarkStart w:id="1340" w:name="_Toc89034981"/>
      <w:bookmarkStart w:id="1341" w:name="_Toc89064779"/>
      <w:bookmarkStart w:id="1342" w:name="_Toc89180080"/>
      <w:bookmarkStart w:id="1343" w:name="_Toc97071759"/>
      <w:bookmarkStart w:id="1344" w:name="_Toc106632393"/>
      <w:r w:rsidRPr="003B2883">
        <w:t>5.</w:t>
      </w:r>
      <w:r>
        <w:t>6</w:t>
      </w:r>
      <w:r w:rsidRPr="003B2883">
        <w:t>.2.1</w:t>
      </w:r>
      <w:r w:rsidRPr="003B2883">
        <w:tab/>
        <w:t>Introduction</w:t>
      </w:r>
      <w:bookmarkEnd w:id="1339"/>
      <w:bookmarkEnd w:id="1340"/>
      <w:bookmarkEnd w:id="1341"/>
      <w:bookmarkEnd w:id="1342"/>
      <w:bookmarkEnd w:id="1343"/>
      <w:bookmarkEnd w:id="1344"/>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5" w:name="_Toc89034982"/>
      <w:bookmarkStart w:id="1346" w:name="_Toc89064780"/>
      <w:bookmarkStart w:id="1347" w:name="_Toc89180081"/>
      <w:bookmarkStart w:id="1348" w:name="_Toc97071760"/>
      <w:bookmarkStart w:id="1349" w:name="_Toc106632394"/>
      <w:r w:rsidRPr="003B2883">
        <w:t>5.</w:t>
      </w:r>
      <w:r>
        <w:t>6</w:t>
      </w:r>
      <w:r w:rsidRPr="003B2883">
        <w:t>.2.</w:t>
      </w:r>
      <w:r>
        <w:t>2</w:t>
      </w:r>
      <w:r w:rsidRPr="003B2883">
        <w:tab/>
      </w:r>
      <w:r>
        <w:t>ContextCreate</w:t>
      </w:r>
      <w:bookmarkEnd w:id="1345"/>
      <w:bookmarkEnd w:id="1346"/>
      <w:bookmarkEnd w:id="1347"/>
      <w:bookmarkEnd w:id="1348"/>
      <w:bookmarkEnd w:id="134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6D8C997" w:rsidR="00DA1CCA" w:rsidRDefault="00DA1CCA" w:rsidP="00DA1CCA">
      <w:pPr>
        <w:pStyle w:val="B1"/>
      </w:pPr>
      <w:r>
        <w:t>-</w:t>
      </w:r>
      <w:r>
        <w:tab/>
        <w:t>MBS Session Start for Broadcast (see clause 7.3.1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3" type="#_x0000_t75" style="width:397.1pt;height:2in" o:ole="">
            <v:imagedata r:id="rId83" o:title=""/>
          </v:shape>
          <o:OLEObject Type="Embed" ProgID="Visio.Drawing.15" ShapeID="_x0000_i1063" DrawAspect="Content" ObjectID="_1717246453" r:id="rId84"/>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lastRenderedPageBreak/>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44BA2579" w:rsidR="00DA1CCA" w:rsidRDefault="00DA1CCA" w:rsidP="00DA1CCA">
      <w:pPr>
        <w:pStyle w:val="B2"/>
      </w:pPr>
      <w:r>
        <w:t>-</w:t>
      </w:r>
      <w:r>
        <w:tab/>
        <w:t xml:space="preserve">N2 </w:t>
      </w:r>
      <w:r w:rsidR="00F22582">
        <w:t xml:space="preserve">MBS Session Management </w:t>
      </w:r>
      <w:r>
        <w:t xml:space="preserve">container (see MBS Session Information Request Transfer IE in 3GPP TS 38.413 [12]); </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44923303"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Information Response Transfer IE </w:t>
      </w:r>
      <w:r w:rsidR="00F22582">
        <w:t xml:space="preserve">or MBS Session Information 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0EDA20F1" w:rsidR="00262044" w:rsidRDefault="00DA1CCA" w:rsidP="00DA1CCA">
      <w:pPr>
        <w:pStyle w:val="B1"/>
        <w:ind w:hanging="1"/>
        <w:rPr>
          <w:lang w:eastAsia="zh-CN"/>
        </w:rPr>
      </w:pPr>
      <w:bookmarkStart w:id="135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Information Response Transfer IE </w:t>
      </w:r>
      <w:r w:rsidR="00F22582">
        <w:t xml:space="preserve">or MBS Session Information 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 xml:space="preserve">. </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1" w:name="_Toc89034983"/>
      <w:bookmarkStart w:id="1352" w:name="_Toc89064781"/>
      <w:bookmarkStart w:id="1353" w:name="_Toc89180082"/>
      <w:bookmarkStart w:id="1354" w:name="_Toc97071761"/>
      <w:bookmarkStart w:id="1355" w:name="_Toc106632395"/>
      <w:r w:rsidRPr="003B2883">
        <w:t>5.</w:t>
      </w:r>
      <w:r>
        <w:t>6</w:t>
      </w:r>
      <w:r w:rsidRPr="003B2883">
        <w:t>.2.</w:t>
      </w:r>
      <w:r>
        <w:t>3</w:t>
      </w:r>
      <w:r w:rsidRPr="003B2883">
        <w:tab/>
      </w:r>
      <w:r>
        <w:t>ContextUpdate</w:t>
      </w:r>
      <w:bookmarkEnd w:id="1351"/>
      <w:bookmarkEnd w:id="1352"/>
      <w:bookmarkEnd w:id="1353"/>
      <w:bookmarkEnd w:id="1354"/>
      <w:bookmarkEnd w:id="1355"/>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5A3AB692" w:rsidR="002B480E" w:rsidRDefault="002B480E" w:rsidP="002B480E">
      <w:pPr>
        <w:pStyle w:val="B1"/>
      </w:pPr>
      <w:r>
        <w:t>-</w:t>
      </w:r>
      <w:r>
        <w:tab/>
        <w:t>MBS Session Update for Broadcast (see clause 7.3.3 of 3GPP TS 23.247 [55]).</w:t>
      </w:r>
    </w:p>
    <w:p w14:paraId="3B4F9271" w14:textId="7BE87DC3" w:rsidR="005001B5" w:rsidRDefault="005001B5" w:rsidP="005001B5">
      <w:pPr>
        <w:pStyle w:val="B1"/>
      </w:pPr>
      <w:r>
        <w:t>-</w:t>
      </w:r>
      <w:r>
        <w:tab/>
        <w:t>Broadcast MBS session restoration by MB-SMF (see clause 8.</w:t>
      </w:r>
      <w:r w:rsidR="000A34B2">
        <w:t>3</w:t>
      </w:r>
      <w:r>
        <w:t>.2.3 of 3GPP TS 23.527 [33].</w:t>
      </w:r>
    </w:p>
    <w:p w14:paraId="197AE8FE" w14:textId="212D9994" w:rsidR="005001B5" w:rsidRDefault="005001B5" w:rsidP="005001B5">
      <w:pPr>
        <w:pStyle w:val="B1"/>
      </w:pPr>
      <w:r>
        <w:t>-</w:t>
      </w:r>
      <w:r>
        <w:tab/>
        <w:t>Selecting an alternative AMF for a Broadcast MBS Session at AMF failure (see clause 8.</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4" type="#_x0000_t75" style="width:396pt;height:2in" o:ole="">
            <v:imagedata r:id="rId85" o:title=""/>
          </v:shape>
          <o:OLEObject Type="Embed" ProgID="Visio.Drawing.15" ShapeID="_x0000_i1064" DrawAspect="Content" ObjectID="_1717246454" r:id="rId86"/>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6D69806E" w:rsidR="009119F4" w:rsidRDefault="002B480E" w:rsidP="002B480E">
      <w:pPr>
        <w:pStyle w:val="B2"/>
      </w:pPr>
      <w:r>
        <w:t>-</w:t>
      </w:r>
      <w:r>
        <w:tab/>
        <w:t xml:space="preserve">N2 </w:t>
      </w:r>
      <w:r w:rsidR="00251B8E">
        <w:t xml:space="preserve">MBS Session Management </w:t>
      </w:r>
      <w:r>
        <w:t>container (see MBS Session Information 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D986AD6"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clause 8.</w:t>
      </w:r>
      <w:r w:rsidR="00BE704C">
        <w:t>3</w:t>
      </w:r>
      <w:r>
        <w:t>.2.3 of 3GPP TS 23.527 [33].</w:t>
      </w:r>
    </w:p>
    <w:p w14:paraId="26DE42F4" w14:textId="7B475620"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clause 8.</w:t>
      </w:r>
      <w:r w:rsidR="000A34B2">
        <w:rPr>
          <w:lang w:eastAsia="zh-CN"/>
        </w:rPr>
        <w:t>3</w:t>
      </w:r>
      <w:r>
        <w:rPr>
          <w:lang w:eastAsia="zh-CN"/>
        </w:rPr>
        <w:t xml:space="preserve">.2.4 </w:t>
      </w:r>
      <w:r>
        <w:t>of 3GPP TS 23.527 [33]</w:t>
      </w:r>
      <w:r>
        <w:rPr>
          <w:lang w:eastAsia="zh-CN"/>
        </w:rPr>
        <w:t>.</w:t>
      </w:r>
    </w:p>
    <w:p w14:paraId="09AF54FB" w14:textId="7AC00747"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Information Response Transfer IE or MBS Session Information 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8E4508E" w:rsidR="00262044" w:rsidRDefault="002B480E" w:rsidP="002B480E">
      <w:pPr>
        <w:pStyle w:val="B1"/>
        <w:ind w:hanging="1"/>
        <w:rPr>
          <w:lang w:eastAsia="zh-CN"/>
        </w:rPr>
      </w:pPr>
      <w:bookmarkStart w:id="1356"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Information Response Transfer IE </w:t>
      </w:r>
      <w:r w:rsidR="00251B8E">
        <w:t xml:space="preserve">or MBS Session Information 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 xml:space="preserve">. </w:t>
      </w:r>
    </w:p>
    <w:p w14:paraId="2CC36004" w14:textId="1AB38C39" w:rsidR="002B480E" w:rsidRDefault="002B480E" w:rsidP="002B480E">
      <w:pPr>
        <w:pStyle w:val="B1"/>
        <w:ind w:hanging="1"/>
        <w:rPr>
          <w:lang w:eastAsia="zh-CN"/>
        </w:rPr>
      </w:pPr>
      <w:r>
        <w:rPr>
          <w:lang w:eastAsia="zh-CN"/>
        </w:rPr>
        <w:lastRenderedPageBreak/>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6"/>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7" w:name="_Toc89034984"/>
      <w:bookmarkStart w:id="1358" w:name="_Toc89064782"/>
      <w:bookmarkStart w:id="1359" w:name="_Toc89180083"/>
      <w:bookmarkStart w:id="1360" w:name="_Toc97071762"/>
      <w:bookmarkStart w:id="1361" w:name="_Toc106632396"/>
      <w:r w:rsidRPr="003B2883">
        <w:t>5.</w:t>
      </w:r>
      <w:r>
        <w:t>6</w:t>
      </w:r>
      <w:r w:rsidRPr="003B2883">
        <w:t>.2.</w:t>
      </w:r>
      <w:r>
        <w:t>4</w:t>
      </w:r>
      <w:r w:rsidRPr="003B2883">
        <w:tab/>
      </w:r>
      <w:r>
        <w:t>ContextRelease</w:t>
      </w:r>
      <w:bookmarkEnd w:id="1357"/>
      <w:bookmarkEnd w:id="1358"/>
      <w:bookmarkEnd w:id="1359"/>
      <w:bookmarkEnd w:id="1360"/>
      <w:bookmarkEnd w:id="1361"/>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5" type="#_x0000_t75" style="width:396pt;height:2in" o:ole="">
            <v:imagedata r:id="rId87" o:title=""/>
          </v:shape>
          <o:OLEObject Type="Embed" ProgID="Visio.Drawing.15" ShapeID="_x0000_i1065" DrawAspect="Content" ObjectID="_1717246455" r:id="rId88"/>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2" w:name="_Toc89034985"/>
      <w:bookmarkStart w:id="1363" w:name="_Toc89064783"/>
      <w:bookmarkStart w:id="1364" w:name="_Toc89180084"/>
      <w:bookmarkStart w:id="1365" w:name="_Toc97071763"/>
      <w:bookmarkStart w:id="1366" w:name="_Toc106632397"/>
      <w:r w:rsidRPr="003B2883">
        <w:t>5.</w:t>
      </w:r>
      <w:r>
        <w:t>6</w:t>
      </w:r>
      <w:r w:rsidRPr="003B2883">
        <w:t>.2.</w:t>
      </w:r>
      <w:r>
        <w:t>5</w:t>
      </w:r>
      <w:r w:rsidRPr="003B2883">
        <w:tab/>
      </w:r>
      <w:r>
        <w:t>ContextStatusNotify</w:t>
      </w:r>
      <w:bookmarkEnd w:id="1362"/>
      <w:bookmarkEnd w:id="1363"/>
      <w:bookmarkEnd w:id="1364"/>
      <w:bookmarkEnd w:id="1365"/>
      <w:bookmarkEnd w:id="1366"/>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lastRenderedPageBreak/>
        <w:t>-</w:t>
      </w:r>
      <w:r>
        <w:tab/>
        <w:t>MBS Session Start for Broadcast (see clause 7.3.1 of 3GPP TS 23.247 [55]);</w:t>
      </w:r>
    </w:p>
    <w:p w14:paraId="69AA3501" w14:textId="31F9D2F9" w:rsidR="000A6428" w:rsidRDefault="000A6428" w:rsidP="000A6428">
      <w:pPr>
        <w:pStyle w:val="B1"/>
      </w:pPr>
      <w:r>
        <w:t>-</w:t>
      </w:r>
      <w:r>
        <w:tab/>
        <w:t>MBS Session Update for Broadcast (see clause 7.3.3 of 3GPP TS 23.247 [55])</w:t>
      </w:r>
      <w:r w:rsidR="00202989">
        <w:t>;</w:t>
      </w:r>
    </w:p>
    <w:p w14:paraId="650E8564" w14:textId="75471740" w:rsidR="00202989" w:rsidRDefault="00202989" w:rsidP="000A6428">
      <w:pPr>
        <w:pStyle w:val="B1"/>
      </w:pPr>
      <w:r>
        <w:t>-</w:t>
      </w:r>
      <w:r>
        <w:tab/>
        <w:t>Broadcast MBS Session Release Require (see clause 7.3.x of 3GPP TS 23.247 [55]).</w:t>
      </w:r>
    </w:p>
    <w:p w14:paraId="74D20134" w14:textId="581F738C" w:rsidR="005001B5" w:rsidRDefault="005001B5" w:rsidP="005001B5">
      <w:pPr>
        <w:pStyle w:val="B1"/>
      </w:pPr>
      <w:r>
        <w:t>-</w:t>
      </w:r>
      <w:r>
        <w:tab/>
        <w:t>Broadcast MBS session restoration by MB-SMF (see clause 8.</w:t>
      </w:r>
      <w:r w:rsidR="000A34B2">
        <w:t>3</w:t>
      </w:r>
      <w:r>
        <w:t>.2.3 of 3GPP TS 23.527 [33]).</w:t>
      </w:r>
    </w:p>
    <w:p w14:paraId="4353DCF3" w14:textId="3156D5A4" w:rsidR="005001B5" w:rsidRPr="003B2883" w:rsidRDefault="005001B5" w:rsidP="005001B5">
      <w:pPr>
        <w:pStyle w:val="B1"/>
      </w:pPr>
      <w:r>
        <w:t>-</w:t>
      </w:r>
      <w:r>
        <w:tab/>
        <w:t>Selecting an alternative AMF for a Broadcast MBS Session at AMF failure (see clause 8.</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6" type="#_x0000_t75" style="width:396pt;height:2in" o:ole="">
            <v:imagedata r:id="rId89" o:title=""/>
          </v:shape>
          <o:OLEObject Type="Embed" ProgID="Visio.Drawing.15" ShapeID="_x0000_i1066" DrawAspect="Content" ObjectID="_1717246456" r:id="rId90"/>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28035ACC"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Information Response Transfer IE, MBS Session Information 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351281D9" w14:textId="4E5D127C" w:rsidR="005001B5" w:rsidRDefault="005001B5" w:rsidP="005001B5">
      <w:pPr>
        <w:pStyle w:val="B1"/>
        <w:rPr>
          <w:lang w:eastAsia="zh-CN"/>
        </w:rPr>
      </w:pPr>
      <w:r>
        <w:t>-</w:t>
      </w:r>
      <w:r>
        <w:tab/>
        <w:t xml:space="preserve">The AMF may include </w:t>
      </w:r>
      <w:r>
        <w:rPr>
          <w:lang w:eastAsia="zh-CN"/>
        </w:rPr>
        <w:t xml:space="preserve">an operationEvent attribute </w:t>
      </w:r>
      <w:r>
        <w:t xml:space="preserve">in the MBS Context Status Notification request </w:t>
      </w:r>
      <w:r>
        <w:rPr>
          <w:lang w:eastAsia="zh-CN"/>
        </w:rPr>
        <w:t>to report the MB-SMF:</w:t>
      </w:r>
    </w:p>
    <w:p w14:paraId="22CF4425" w14:textId="6B4EBF0E" w:rsidR="005001B5" w:rsidRDefault="005001B5" w:rsidP="005001B5">
      <w:pPr>
        <w:pStyle w:val="B2"/>
      </w:pPr>
      <w:r>
        <w:t>-</w:t>
      </w:r>
      <w:r>
        <w:tab/>
        <w:t>a NG-RAN failure event, e.g. the NG-RAN failure with or without restart, as specified in clause 8.</w:t>
      </w:r>
      <w:r w:rsidR="000A34B2">
        <w:t>3</w:t>
      </w:r>
      <w:r>
        <w:t>.2.3 of 3GPP TS 23.527 [33]);</w:t>
      </w:r>
    </w:p>
    <w:p w14:paraId="639B0A1E" w14:textId="47046B0E" w:rsidR="005001B5" w:rsidRDefault="005001B5">
      <w:pPr>
        <w:pStyle w:val="B2"/>
      </w:pPr>
      <w:r>
        <w:t>-</w:t>
      </w:r>
      <w:r>
        <w:tab/>
        <w:t>that a new AMF has taken over the control of the broadcast MBS session upon an AMF failure as specified in clause 8.</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lastRenderedPageBreak/>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7" w:name="_Toc89034986"/>
      <w:bookmarkStart w:id="1368" w:name="_Toc89064784"/>
      <w:bookmarkStart w:id="1369" w:name="_Toc89180085"/>
      <w:bookmarkStart w:id="1370" w:name="_Toc97071764"/>
      <w:bookmarkStart w:id="1371" w:name="_Toc106632398"/>
      <w:r w:rsidRPr="003B2883">
        <w:t>5.</w:t>
      </w:r>
      <w:r>
        <w:t>7</w:t>
      </w:r>
      <w:r w:rsidRPr="003B2883">
        <w:tab/>
        <w:t>Namf_</w:t>
      </w:r>
      <w:r>
        <w:t>MBS</w:t>
      </w:r>
      <w:r w:rsidRPr="003B2883">
        <w:t>Communication Service</w:t>
      </w:r>
      <w:bookmarkEnd w:id="1367"/>
      <w:bookmarkEnd w:id="1368"/>
      <w:bookmarkEnd w:id="1369"/>
      <w:bookmarkEnd w:id="1370"/>
      <w:bookmarkEnd w:id="1371"/>
    </w:p>
    <w:p w14:paraId="11660337" w14:textId="4FC75286" w:rsidR="00150A32" w:rsidRPr="003B2883" w:rsidRDefault="00150A32" w:rsidP="00150A32">
      <w:pPr>
        <w:pStyle w:val="Heading3"/>
      </w:pPr>
      <w:bookmarkStart w:id="1372" w:name="_Toc89034987"/>
      <w:bookmarkStart w:id="1373" w:name="_Toc89064785"/>
      <w:bookmarkStart w:id="1374" w:name="_Toc89180086"/>
      <w:bookmarkStart w:id="1375" w:name="_Toc97071765"/>
      <w:bookmarkStart w:id="1376" w:name="_Toc106632399"/>
      <w:r w:rsidRPr="003B2883">
        <w:t>5.</w:t>
      </w:r>
      <w:r>
        <w:t>7</w:t>
      </w:r>
      <w:r w:rsidRPr="003B2883">
        <w:t>.1</w:t>
      </w:r>
      <w:r w:rsidRPr="003B2883">
        <w:tab/>
        <w:t>Service Description</w:t>
      </w:r>
      <w:bookmarkEnd w:id="1372"/>
      <w:bookmarkEnd w:id="1373"/>
      <w:bookmarkEnd w:id="1374"/>
      <w:bookmarkEnd w:id="1375"/>
      <w:bookmarkEnd w:id="1376"/>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7" w:name="_Toc89034988"/>
      <w:bookmarkStart w:id="1378" w:name="_Toc89064786"/>
      <w:bookmarkStart w:id="1379" w:name="_Toc89180087"/>
      <w:bookmarkStart w:id="1380" w:name="_Toc97071766"/>
      <w:bookmarkStart w:id="1381" w:name="_Toc106632400"/>
      <w:r w:rsidRPr="003B2883">
        <w:t>5.</w:t>
      </w:r>
      <w:r>
        <w:t>7</w:t>
      </w:r>
      <w:r w:rsidRPr="003B2883">
        <w:t>.2</w:t>
      </w:r>
      <w:r w:rsidRPr="003B2883">
        <w:tab/>
        <w:t>Service Operations</w:t>
      </w:r>
      <w:bookmarkEnd w:id="1377"/>
      <w:bookmarkEnd w:id="1378"/>
      <w:bookmarkEnd w:id="1379"/>
      <w:bookmarkEnd w:id="1380"/>
      <w:bookmarkEnd w:id="1381"/>
    </w:p>
    <w:p w14:paraId="7DEBB2F9" w14:textId="6010887D" w:rsidR="00150A32" w:rsidRPr="003B2883" w:rsidRDefault="00150A32" w:rsidP="00150A32">
      <w:pPr>
        <w:pStyle w:val="Heading4"/>
      </w:pPr>
      <w:bookmarkStart w:id="1382" w:name="_Toc89034989"/>
      <w:bookmarkStart w:id="1383" w:name="_Toc89064787"/>
      <w:bookmarkStart w:id="1384" w:name="_Toc89180088"/>
      <w:bookmarkStart w:id="1385" w:name="_Toc97071767"/>
      <w:bookmarkStart w:id="1386" w:name="_Toc106632401"/>
      <w:r w:rsidRPr="003B2883">
        <w:t>5.</w:t>
      </w:r>
      <w:r>
        <w:t>7.2</w:t>
      </w:r>
      <w:r w:rsidRPr="003B2883">
        <w:t>.1</w:t>
      </w:r>
      <w:r w:rsidRPr="003B2883">
        <w:tab/>
        <w:t>Introduction</w:t>
      </w:r>
      <w:bookmarkEnd w:id="1382"/>
      <w:bookmarkEnd w:id="1383"/>
      <w:bookmarkEnd w:id="1384"/>
      <w:bookmarkEnd w:id="1385"/>
      <w:bookmarkEnd w:id="1386"/>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7" w:name="_Toc89034990"/>
      <w:bookmarkStart w:id="1388" w:name="_Toc89064788"/>
      <w:bookmarkStart w:id="1389" w:name="_Toc89180089"/>
      <w:bookmarkStart w:id="1390" w:name="_Toc97071768"/>
      <w:bookmarkStart w:id="1391" w:name="_Toc106632402"/>
      <w:r w:rsidRPr="003B2883">
        <w:t>5.</w:t>
      </w:r>
      <w:r>
        <w:t>7.2</w:t>
      </w:r>
      <w:r w:rsidRPr="003B2883">
        <w:t>.</w:t>
      </w:r>
      <w:r>
        <w:t>2</w:t>
      </w:r>
      <w:r w:rsidRPr="003B2883">
        <w:tab/>
      </w:r>
      <w:bookmarkStart w:id="1392" w:name="_Toc89034991"/>
      <w:bookmarkStart w:id="1393" w:name="_Toc89064789"/>
      <w:bookmarkStart w:id="1394" w:name="_Toc89180090"/>
      <w:bookmarkEnd w:id="1387"/>
      <w:bookmarkEnd w:id="1388"/>
      <w:bookmarkEnd w:id="1389"/>
      <w:r w:rsidRPr="003B2883">
        <w:t>N2MessageTransfer</w:t>
      </w:r>
      <w:bookmarkEnd w:id="1390"/>
      <w:bookmarkEnd w:id="1391"/>
      <w:bookmarkEnd w:id="1392"/>
      <w:bookmarkEnd w:id="1393"/>
      <w:bookmarkEnd w:id="1394"/>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B17AFA2"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r>
        <w:t xml:space="preserve"> </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7" type="#_x0000_t75" style="width:437pt;height:107.45pt" o:ole="">
            <v:imagedata r:id="rId91" o:title=""/>
          </v:shape>
          <o:OLEObject Type="Embed" ProgID="Visio.Drawing.11" ShapeID="_x0000_i1067" DrawAspect="Content" ObjectID="_1717246457" r:id="rId92"/>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5" w:name="_Toc25156257"/>
      <w:bookmarkStart w:id="1396" w:name="_Toc34124557"/>
      <w:bookmarkStart w:id="1397" w:name="_Toc43207671"/>
      <w:bookmarkStart w:id="1398" w:name="_Toc49857151"/>
      <w:bookmarkStart w:id="1399" w:name="_Toc56676986"/>
      <w:bookmarkStart w:id="1400" w:name="_Toc56691509"/>
      <w:bookmarkStart w:id="1401" w:name="_Toc56698773"/>
      <w:bookmarkStart w:id="1402" w:name="_Toc89034993"/>
      <w:bookmarkStart w:id="1403" w:name="_Toc89064791"/>
      <w:bookmarkStart w:id="1404" w:name="_Toc89180092"/>
      <w:bookmarkStart w:id="1405" w:name="_Toc97071769"/>
      <w:bookmarkStart w:id="1406" w:name="_Toc106632403"/>
      <w:r w:rsidRPr="003B2883">
        <w:lastRenderedPageBreak/>
        <w:t>6</w:t>
      </w:r>
      <w:r w:rsidRPr="003B2883">
        <w:tab/>
        <w:t>API Definitions</w:t>
      </w:r>
      <w:bookmarkEnd w:id="1395"/>
      <w:bookmarkEnd w:id="1396"/>
      <w:bookmarkEnd w:id="1397"/>
      <w:bookmarkEnd w:id="1398"/>
      <w:bookmarkEnd w:id="1399"/>
      <w:bookmarkEnd w:id="1400"/>
      <w:bookmarkEnd w:id="1401"/>
      <w:bookmarkEnd w:id="1402"/>
      <w:bookmarkEnd w:id="1403"/>
      <w:bookmarkEnd w:id="1404"/>
      <w:bookmarkEnd w:id="1405"/>
      <w:bookmarkEnd w:id="1406"/>
    </w:p>
    <w:p w14:paraId="0BEA5E19" w14:textId="77777777" w:rsidR="00602AC0" w:rsidRPr="003B2883" w:rsidRDefault="00602AC0" w:rsidP="00602AC0">
      <w:pPr>
        <w:pStyle w:val="Heading2"/>
      </w:pPr>
      <w:bookmarkStart w:id="1407" w:name="_Toc25156258"/>
      <w:bookmarkStart w:id="1408" w:name="_Toc34124558"/>
      <w:bookmarkStart w:id="1409" w:name="_Toc43207672"/>
      <w:bookmarkStart w:id="1410" w:name="_Toc49857152"/>
      <w:bookmarkStart w:id="1411" w:name="_Toc56676987"/>
      <w:bookmarkStart w:id="1412" w:name="_Toc56691510"/>
      <w:bookmarkStart w:id="1413" w:name="_Toc56698774"/>
      <w:bookmarkStart w:id="1414" w:name="_Toc89034994"/>
      <w:bookmarkStart w:id="1415" w:name="_Toc89064792"/>
      <w:bookmarkStart w:id="1416" w:name="_Toc89180093"/>
      <w:bookmarkStart w:id="1417" w:name="_Toc97071770"/>
      <w:bookmarkStart w:id="1418" w:name="_Toc106632404"/>
      <w:r w:rsidRPr="003B2883">
        <w:t>6.1</w:t>
      </w:r>
      <w:r w:rsidRPr="003B2883">
        <w:tab/>
        <w:t>Namf_Communication Service API</w:t>
      </w:r>
      <w:bookmarkEnd w:id="1407"/>
      <w:bookmarkEnd w:id="1408"/>
      <w:bookmarkEnd w:id="1409"/>
      <w:bookmarkEnd w:id="1410"/>
      <w:bookmarkEnd w:id="1411"/>
      <w:bookmarkEnd w:id="1412"/>
      <w:bookmarkEnd w:id="1413"/>
      <w:bookmarkEnd w:id="1414"/>
      <w:bookmarkEnd w:id="1415"/>
      <w:bookmarkEnd w:id="1416"/>
      <w:bookmarkEnd w:id="1417"/>
      <w:bookmarkEnd w:id="1418"/>
    </w:p>
    <w:p w14:paraId="2D5B56DD" w14:textId="77777777" w:rsidR="00F54B39" w:rsidRPr="00F54B39" w:rsidRDefault="00F54B39" w:rsidP="00163413">
      <w:pPr>
        <w:pStyle w:val="Heading3"/>
        <w:rPr>
          <w:rFonts w:eastAsia="SimSun"/>
          <w:lang w:eastAsia="en-US"/>
        </w:rPr>
      </w:pPr>
      <w:bookmarkStart w:id="1419" w:name="_Toc25156259"/>
      <w:bookmarkStart w:id="1420" w:name="_Toc34124559"/>
      <w:bookmarkStart w:id="1421" w:name="_Toc43207673"/>
      <w:bookmarkStart w:id="1422" w:name="_Toc49857153"/>
      <w:bookmarkStart w:id="1423" w:name="_Toc56676988"/>
      <w:bookmarkStart w:id="1424" w:name="_Toc56691511"/>
      <w:bookmarkStart w:id="1425" w:name="_Toc56698775"/>
      <w:bookmarkStart w:id="1426" w:name="_Toc97071771"/>
      <w:bookmarkStart w:id="1427" w:name="_Toc25156260"/>
      <w:bookmarkStart w:id="1428" w:name="_Toc34124560"/>
      <w:bookmarkStart w:id="1429" w:name="_Toc43207674"/>
      <w:bookmarkStart w:id="1430" w:name="_Toc49857154"/>
      <w:bookmarkStart w:id="1431" w:name="_Toc56676989"/>
      <w:bookmarkStart w:id="1432" w:name="_Toc56691512"/>
      <w:bookmarkStart w:id="1433" w:name="_Toc56698776"/>
      <w:bookmarkStart w:id="1434" w:name="_Toc89034996"/>
      <w:bookmarkStart w:id="1435" w:name="_Toc89064794"/>
      <w:bookmarkStart w:id="1436" w:name="_Toc106632405"/>
      <w:r w:rsidRPr="00163413">
        <w:rPr>
          <w:rFonts w:eastAsia="SimSun"/>
        </w:rPr>
        <w:t>6.1.1</w:t>
      </w:r>
      <w:r w:rsidRPr="00163413">
        <w:rPr>
          <w:rFonts w:eastAsia="SimSun"/>
        </w:rPr>
        <w:tab/>
        <w:t>API URI</w:t>
      </w:r>
      <w:bookmarkEnd w:id="1419"/>
      <w:bookmarkEnd w:id="1420"/>
      <w:bookmarkEnd w:id="1421"/>
      <w:bookmarkEnd w:id="1422"/>
      <w:bookmarkEnd w:id="1423"/>
      <w:bookmarkEnd w:id="1424"/>
      <w:bookmarkEnd w:id="1425"/>
      <w:bookmarkEnd w:id="1426"/>
      <w:bookmarkEnd w:id="1436"/>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7" w:name="_PERM_MCCTEMPBM_CRPT03410054___2"/>
      <w:r w:rsidRPr="00F54B39">
        <w:rPr>
          <w:rFonts w:eastAsia="SimSun"/>
          <w:b/>
          <w:noProof/>
          <w:lang w:eastAsia="en-US"/>
        </w:rPr>
        <w:t>{apiRoot}/&lt;apiName&gt;/&lt;apiVersion&gt;/&lt;apiSpecificResourceUriPart&gt;</w:t>
      </w:r>
    </w:p>
    <w:bookmarkEnd w:id="1437"/>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8" w:name="_Toc89180094"/>
      <w:bookmarkStart w:id="1439" w:name="_Toc97071772"/>
      <w:bookmarkStart w:id="1440" w:name="_Toc106632406"/>
      <w:r w:rsidRPr="003B2883">
        <w:t>6.1.2</w:t>
      </w:r>
      <w:r w:rsidRPr="003B2883">
        <w:tab/>
        <w:t>Usage of HTTP</w:t>
      </w:r>
      <w:bookmarkEnd w:id="1427"/>
      <w:bookmarkEnd w:id="1428"/>
      <w:bookmarkEnd w:id="1429"/>
      <w:bookmarkEnd w:id="1430"/>
      <w:bookmarkEnd w:id="1431"/>
      <w:bookmarkEnd w:id="1432"/>
      <w:bookmarkEnd w:id="1433"/>
      <w:bookmarkEnd w:id="1434"/>
      <w:bookmarkEnd w:id="1435"/>
      <w:bookmarkEnd w:id="1438"/>
      <w:bookmarkEnd w:id="1439"/>
      <w:bookmarkEnd w:id="1440"/>
    </w:p>
    <w:p w14:paraId="18DC53DC" w14:textId="77777777" w:rsidR="00F54B39" w:rsidRPr="00F54B39" w:rsidRDefault="00F54B39" w:rsidP="00163413">
      <w:pPr>
        <w:pStyle w:val="Heading4"/>
        <w:rPr>
          <w:rFonts w:eastAsia="SimSun"/>
          <w:lang w:eastAsia="en-US"/>
        </w:rPr>
      </w:pPr>
      <w:bookmarkStart w:id="1441" w:name="_Toc25156261"/>
      <w:bookmarkStart w:id="1442" w:name="_Toc34124561"/>
      <w:bookmarkStart w:id="1443" w:name="_Toc43207675"/>
      <w:bookmarkStart w:id="1444" w:name="_Toc49857155"/>
      <w:bookmarkStart w:id="1445" w:name="_Toc56676990"/>
      <w:bookmarkStart w:id="1446" w:name="_Toc56691513"/>
      <w:bookmarkStart w:id="1447" w:name="_Toc56698777"/>
      <w:bookmarkStart w:id="1448" w:name="_Toc97071773"/>
      <w:bookmarkStart w:id="1449" w:name="_Toc25156262"/>
      <w:bookmarkStart w:id="1450" w:name="_Toc34124562"/>
      <w:bookmarkStart w:id="1451" w:name="_Toc43207676"/>
      <w:bookmarkStart w:id="1452" w:name="_Toc49857156"/>
      <w:bookmarkStart w:id="1453" w:name="_Toc56676991"/>
      <w:bookmarkStart w:id="1454" w:name="_Toc56691514"/>
      <w:bookmarkStart w:id="1455" w:name="_Toc56698778"/>
      <w:bookmarkStart w:id="1456" w:name="_Toc89034998"/>
      <w:bookmarkStart w:id="1457" w:name="_Toc89064796"/>
      <w:bookmarkStart w:id="1458" w:name="_Toc106632407"/>
      <w:r w:rsidRPr="00163413">
        <w:rPr>
          <w:rFonts w:eastAsia="SimSun"/>
        </w:rPr>
        <w:t>6.1.2.1</w:t>
      </w:r>
      <w:r w:rsidRPr="00163413">
        <w:rPr>
          <w:rFonts w:eastAsia="SimSun"/>
        </w:rPr>
        <w:tab/>
        <w:t>General</w:t>
      </w:r>
      <w:bookmarkEnd w:id="1441"/>
      <w:bookmarkEnd w:id="1442"/>
      <w:bookmarkEnd w:id="1443"/>
      <w:bookmarkEnd w:id="1444"/>
      <w:bookmarkEnd w:id="1445"/>
      <w:bookmarkEnd w:id="1446"/>
      <w:bookmarkEnd w:id="1447"/>
      <w:bookmarkEnd w:id="1448"/>
      <w:bookmarkEnd w:id="1458"/>
    </w:p>
    <w:p w14:paraId="5789EEF2" w14:textId="77777777" w:rsidR="00F54B39" w:rsidRPr="00F54B39" w:rsidRDefault="00F54B39" w:rsidP="00F54B39">
      <w:pPr>
        <w:rPr>
          <w:rFonts w:eastAsia="SimSun"/>
          <w:lang w:eastAsia="en-US"/>
        </w:rPr>
      </w:pPr>
      <w:r w:rsidRPr="00F54B39">
        <w:rPr>
          <w:rFonts w:eastAsia="SimSun"/>
          <w:lang w:eastAsia="en-US"/>
        </w:rPr>
        <w:t>HTTP/2, as defined in IETF RFC 7540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59" w:name="_Toc89180095"/>
      <w:bookmarkStart w:id="1460" w:name="_Toc97071774"/>
      <w:bookmarkStart w:id="1461" w:name="_Toc106632408"/>
      <w:r w:rsidRPr="003B2883">
        <w:t>6.1.2.2</w:t>
      </w:r>
      <w:r w:rsidRPr="003B2883">
        <w:tab/>
        <w:t>HTTP standard headers</w:t>
      </w:r>
      <w:bookmarkEnd w:id="1449"/>
      <w:bookmarkEnd w:id="1450"/>
      <w:bookmarkEnd w:id="1451"/>
      <w:bookmarkEnd w:id="1452"/>
      <w:bookmarkEnd w:id="1453"/>
      <w:bookmarkEnd w:id="1454"/>
      <w:bookmarkEnd w:id="1455"/>
      <w:bookmarkEnd w:id="1456"/>
      <w:bookmarkEnd w:id="1457"/>
      <w:bookmarkEnd w:id="1459"/>
      <w:bookmarkEnd w:id="1460"/>
      <w:bookmarkEnd w:id="1461"/>
    </w:p>
    <w:p w14:paraId="66C66BF9" w14:textId="77777777" w:rsidR="00602AC0" w:rsidRPr="003B2883" w:rsidRDefault="00602AC0" w:rsidP="00602AC0">
      <w:pPr>
        <w:pStyle w:val="Heading5"/>
        <w:rPr>
          <w:lang w:eastAsia="zh-CN"/>
        </w:rPr>
      </w:pPr>
      <w:bookmarkStart w:id="1462" w:name="_Toc25156263"/>
      <w:bookmarkStart w:id="1463" w:name="_Toc34124563"/>
      <w:bookmarkStart w:id="1464" w:name="_Toc43207677"/>
      <w:bookmarkStart w:id="1465" w:name="_Toc49857157"/>
      <w:bookmarkStart w:id="1466" w:name="_Toc56676992"/>
      <w:bookmarkStart w:id="1467" w:name="_Toc56691515"/>
      <w:bookmarkStart w:id="1468" w:name="_Toc56698779"/>
      <w:bookmarkStart w:id="1469" w:name="_Toc89034999"/>
      <w:bookmarkStart w:id="1470" w:name="_Toc89064797"/>
      <w:bookmarkStart w:id="1471" w:name="_Toc89180096"/>
      <w:bookmarkStart w:id="1472" w:name="_Toc97071775"/>
      <w:bookmarkStart w:id="1473" w:name="_Toc106632409"/>
      <w:r w:rsidRPr="003B2883">
        <w:t>6.1.2.2.1</w:t>
      </w:r>
      <w:r w:rsidRPr="003B2883">
        <w:rPr>
          <w:lang w:eastAsia="zh-CN"/>
        </w:rPr>
        <w:tab/>
        <w:t>General</w:t>
      </w:r>
      <w:bookmarkEnd w:id="1462"/>
      <w:bookmarkEnd w:id="1463"/>
      <w:bookmarkEnd w:id="1464"/>
      <w:bookmarkEnd w:id="1465"/>
      <w:bookmarkEnd w:id="1466"/>
      <w:bookmarkEnd w:id="1467"/>
      <w:bookmarkEnd w:id="1468"/>
      <w:bookmarkEnd w:id="1469"/>
      <w:bookmarkEnd w:id="1470"/>
      <w:bookmarkEnd w:id="1471"/>
      <w:bookmarkEnd w:id="1472"/>
      <w:bookmarkEnd w:id="1473"/>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4" w:name="_Toc25156264"/>
      <w:bookmarkStart w:id="1475" w:name="_Toc34124564"/>
      <w:bookmarkStart w:id="1476" w:name="_Toc43207678"/>
      <w:bookmarkStart w:id="1477" w:name="_Toc49857158"/>
      <w:bookmarkStart w:id="1478" w:name="_Toc56676993"/>
      <w:bookmarkStart w:id="1479" w:name="_Toc56691516"/>
      <w:bookmarkStart w:id="1480" w:name="_Toc56698780"/>
      <w:bookmarkStart w:id="1481" w:name="_Toc89035000"/>
      <w:bookmarkStart w:id="1482" w:name="_Toc89064798"/>
      <w:bookmarkStart w:id="1483" w:name="_Toc89180097"/>
      <w:bookmarkStart w:id="1484" w:name="_Toc97071776"/>
      <w:bookmarkStart w:id="1485" w:name="_Toc106632410"/>
      <w:r w:rsidRPr="003B2883">
        <w:t>6.1.2.2.2</w:t>
      </w:r>
      <w:r w:rsidRPr="003B2883">
        <w:tab/>
        <w:t>Content type</w:t>
      </w:r>
      <w:bookmarkEnd w:id="1474"/>
      <w:bookmarkEnd w:id="1475"/>
      <w:bookmarkEnd w:id="1476"/>
      <w:bookmarkEnd w:id="1477"/>
      <w:bookmarkEnd w:id="1478"/>
      <w:bookmarkEnd w:id="1479"/>
      <w:bookmarkEnd w:id="1480"/>
      <w:bookmarkEnd w:id="1481"/>
      <w:bookmarkEnd w:id="1482"/>
      <w:bookmarkEnd w:id="1483"/>
      <w:bookmarkEnd w:id="1484"/>
      <w:bookmarkEnd w:id="1485"/>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1486" w:name="_Toc25156265"/>
      <w:bookmarkStart w:id="1487" w:name="_Toc34124565"/>
      <w:bookmarkStart w:id="1488" w:name="_Toc43207679"/>
      <w:bookmarkStart w:id="1489" w:name="_Toc49857159"/>
      <w:bookmarkStart w:id="1490" w:name="_Toc56676994"/>
      <w:bookmarkStart w:id="1491" w:name="_Toc56691517"/>
      <w:bookmarkStart w:id="1492" w:name="_Toc56698781"/>
      <w:bookmarkStart w:id="1493" w:name="_Toc89035001"/>
      <w:bookmarkStart w:id="1494" w:name="_Toc89064799"/>
      <w:bookmarkStart w:id="1495" w:name="_Toc89180098"/>
      <w:bookmarkStart w:id="1496" w:name="_Toc97071777"/>
      <w:bookmarkStart w:id="1497" w:name="_Toc106632411"/>
      <w:r w:rsidRPr="003B2883">
        <w:t>6.1.2.3</w:t>
      </w:r>
      <w:r w:rsidRPr="003B2883">
        <w:tab/>
        <w:t>HTTP custom headers</w:t>
      </w:r>
      <w:bookmarkEnd w:id="1486"/>
      <w:bookmarkEnd w:id="1487"/>
      <w:bookmarkEnd w:id="1488"/>
      <w:bookmarkEnd w:id="1489"/>
      <w:bookmarkEnd w:id="1490"/>
      <w:bookmarkEnd w:id="1491"/>
      <w:bookmarkEnd w:id="1492"/>
      <w:bookmarkEnd w:id="1493"/>
      <w:bookmarkEnd w:id="1494"/>
      <w:bookmarkEnd w:id="1495"/>
      <w:bookmarkEnd w:id="1496"/>
      <w:bookmarkEnd w:id="1497"/>
    </w:p>
    <w:p w14:paraId="13D699B7" w14:textId="77777777" w:rsidR="00602AC0" w:rsidRPr="003B2883" w:rsidRDefault="00602AC0" w:rsidP="00602AC0">
      <w:pPr>
        <w:pStyle w:val="Heading5"/>
        <w:rPr>
          <w:lang w:eastAsia="zh-CN"/>
        </w:rPr>
      </w:pPr>
      <w:bookmarkStart w:id="1498" w:name="_Toc25156266"/>
      <w:bookmarkStart w:id="1499" w:name="_Toc34124566"/>
      <w:bookmarkStart w:id="1500" w:name="_Toc43207680"/>
      <w:bookmarkStart w:id="1501" w:name="_Toc49857160"/>
      <w:bookmarkStart w:id="1502" w:name="_Toc56676995"/>
      <w:bookmarkStart w:id="1503" w:name="_Toc56691518"/>
      <w:bookmarkStart w:id="1504" w:name="_Toc56698782"/>
      <w:bookmarkStart w:id="1505" w:name="_Toc89035002"/>
      <w:bookmarkStart w:id="1506" w:name="_Toc89064800"/>
      <w:bookmarkStart w:id="1507" w:name="_Toc89180099"/>
      <w:bookmarkStart w:id="1508" w:name="_Toc97071778"/>
      <w:bookmarkStart w:id="1509" w:name="_Toc106632412"/>
      <w:r w:rsidRPr="003B2883">
        <w:t>6.1.2.3.1</w:t>
      </w:r>
      <w:r w:rsidRPr="003B2883">
        <w:rPr>
          <w:lang w:eastAsia="zh-CN"/>
        </w:rPr>
        <w:tab/>
        <w:t>General</w:t>
      </w:r>
      <w:bookmarkEnd w:id="1498"/>
      <w:bookmarkEnd w:id="1499"/>
      <w:bookmarkEnd w:id="1500"/>
      <w:bookmarkEnd w:id="1501"/>
      <w:bookmarkEnd w:id="1502"/>
      <w:bookmarkEnd w:id="1503"/>
      <w:bookmarkEnd w:id="1504"/>
      <w:bookmarkEnd w:id="1505"/>
      <w:bookmarkEnd w:id="1506"/>
      <w:bookmarkEnd w:id="1507"/>
      <w:bookmarkEnd w:id="1508"/>
      <w:bookmarkEnd w:id="1509"/>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0" w:name="_Toc25156267"/>
      <w:bookmarkStart w:id="1511" w:name="_Toc34124567"/>
      <w:bookmarkStart w:id="1512" w:name="_Toc43207681"/>
      <w:bookmarkStart w:id="1513" w:name="_Toc49857161"/>
      <w:bookmarkStart w:id="1514" w:name="_Toc56676996"/>
      <w:bookmarkStart w:id="1515" w:name="_Toc56691519"/>
      <w:bookmarkStart w:id="1516" w:name="_Toc56698783"/>
      <w:bookmarkStart w:id="1517" w:name="_Toc89035003"/>
      <w:bookmarkStart w:id="1518" w:name="_Toc89064801"/>
      <w:bookmarkStart w:id="1519" w:name="_Toc89180100"/>
      <w:bookmarkStart w:id="1520" w:name="_Toc97071779"/>
      <w:bookmarkStart w:id="1521" w:name="_Toc106632413"/>
      <w:r w:rsidRPr="003B2883">
        <w:t>6.1.2.4</w:t>
      </w:r>
      <w:r w:rsidRPr="003B2883">
        <w:tab/>
        <w:t>HTTP multipart messages</w:t>
      </w:r>
      <w:bookmarkEnd w:id="1510"/>
      <w:bookmarkEnd w:id="1511"/>
      <w:bookmarkEnd w:id="1512"/>
      <w:bookmarkEnd w:id="1513"/>
      <w:bookmarkEnd w:id="1514"/>
      <w:bookmarkEnd w:id="1515"/>
      <w:bookmarkEnd w:id="1516"/>
      <w:bookmarkEnd w:id="1517"/>
      <w:bookmarkEnd w:id="1518"/>
      <w:bookmarkEnd w:id="1519"/>
      <w:bookmarkEnd w:id="1520"/>
      <w:bookmarkEnd w:id="152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2" w:name="_Toc25156268"/>
      <w:bookmarkStart w:id="1523" w:name="_Toc34124568"/>
      <w:bookmarkStart w:id="1524" w:name="_Toc43207682"/>
      <w:bookmarkStart w:id="1525" w:name="_Toc49857162"/>
      <w:bookmarkStart w:id="1526" w:name="_Toc56676997"/>
      <w:bookmarkStart w:id="1527" w:name="_Toc56691520"/>
      <w:bookmarkStart w:id="1528" w:name="_Toc56698784"/>
      <w:bookmarkStart w:id="1529" w:name="_Toc89035004"/>
      <w:bookmarkStart w:id="1530" w:name="_Toc89064802"/>
      <w:bookmarkStart w:id="1531" w:name="_Toc89180101"/>
      <w:bookmarkStart w:id="1532" w:name="_Toc97071780"/>
      <w:bookmarkStart w:id="1533" w:name="_Toc106632414"/>
      <w:r w:rsidRPr="003B2883">
        <w:lastRenderedPageBreak/>
        <w:t>6.1.3</w:t>
      </w:r>
      <w:r w:rsidRPr="003B2883">
        <w:tab/>
        <w:t>Resources</w:t>
      </w:r>
      <w:bookmarkEnd w:id="1522"/>
      <w:bookmarkEnd w:id="1523"/>
      <w:bookmarkEnd w:id="1524"/>
      <w:bookmarkEnd w:id="1525"/>
      <w:bookmarkEnd w:id="1526"/>
      <w:bookmarkEnd w:id="1527"/>
      <w:bookmarkEnd w:id="1528"/>
      <w:bookmarkEnd w:id="1529"/>
      <w:bookmarkEnd w:id="1530"/>
      <w:bookmarkEnd w:id="1531"/>
      <w:bookmarkEnd w:id="1532"/>
      <w:bookmarkEnd w:id="1533"/>
    </w:p>
    <w:p w14:paraId="77037947" w14:textId="77777777" w:rsidR="00602AC0" w:rsidRPr="003B2883" w:rsidRDefault="00602AC0" w:rsidP="00602AC0">
      <w:pPr>
        <w:pStyle w:val="Heading4"/>
      </w:pPr>
      <w:bookmarkStart w:id="1534" w:name="_Toc25156269"/>
      <w:bookmarkStart w:id="1535" w:name="_Toc34124569"/>
      <w:bookmarkStart w:id="1536" w:name="_Toc43207683"/>
      <w:bookmarkStart w:id="1537" w:name="_Toc49857163"/>
      <w:bookmarkStart w:id="1538" w:name="_Toc56676998"/>
      <w:bookmarkStart w:id="1539" w:name="_Toc56691521"/>
      <w:bookmarkStart w:id="1540" w:name="_Toc56698785"/>
      <w:bookmarkStart w:id="1541" w:name="_Toc89035005"/>
      <w:bookmarkStart w:id="1542" w:name="_Toc89064803"/>
      <w:bookmarkStart w:id="1543" w:name="_Toc89180102"/>
      <w:bookmarkStart w:id="1544" w:name="_Toc97071781"/>
      <w:bookmarkStart w:id="1545" w:name="_Toc106632415"/>
      <w:r w:rsidRPr="003B2883">
        <w:t>6.1.3.1</w:t>
      </w:r>
      <w:r w:rsidRPr="003B2883">
        <w:tab/>
        <w:t>Overview</w:t>
      </w:r>
      <w:bookmarkEnd w:id="1534"/>
      <w:bookmarkEnd w:id="1535"/>
      <w:bookmarkEnd w:id="1536"/>
      <w:bookmarkEnd w:id="1537"/>
      <w:bookmarkEnd w:id="1538"/>
      <w:bookmarkEnd w:id="1539"/>
      <w:bookmarkEnd w:id="1540"/>
      <w:bookmarkEnd w:id="1541"/>
      <w:bookmarkEnd w:id="1542"/>
      <w:bookmarkEnd w:id="1543"/>
      <w:bookmarkEnd w:id="1544"/>
      <w:bookmarkEnd w:id="1545"/>
    </w:p>
    <w:p w14:paraId="3E85DAE6" w14:textId="4DF4CE4D" w:rsidR="00FC3AF7" w:rsidRPr="003B2883" w:rsidRDefault="00C37BA8" w:rsidP="00602AC0">
      <w:pPr>
        <w:pStyle w:val="TH"/>
      </w:pPr>
      <w:r w:rsidRPr="003B2883">
        <w:object w:dxaOrig="11895" w:dyaOrig="10306" w14:anchorId="42AFB5A2">
          <v:shape id="_x0000_i1068" type="#_x0000_t75" style="width:470.2pt;height:403.2pt" o:ole="">
            <v:imagedata r:id="rId93" o:title="" croptop="3108f" cropbottom="1331f" cropright="3485f"/>
          </v:shape>
          <o:OLEObject Type="Embed" ProgID="Visio.Drawing.15" ShapeID="_x0000_i1068" DrawAspect="Content" ObjectID="_1717246458" r:id="rId94"/>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6" w:name="_Toc25156270"/>
      <w:bookmarkStart w:id="1547" w:name="_Toc34124570"/>
      <w:bookmarkStart w:id="1548" w:name="_Toc43207684"/>
      <w:bookmarkStart w:id="1549" w:name="_Toc49857164"/>
      <w:bookmarkStart w:id="1550" w:name="_Toc56676999"/>
      <w:bookmarkStart w:id="1551" w:name="_Toc56691522"/>
      <w:bookmarkStart w:id="1552" w:name="_Toc56698786"/>
      <w:bookmarkStart w:id="1553" w:name="_Toc89035006"/>
      <w:bookmarkStart w:id="1554" w:name="_Toc89064804"/>
      <w:bookmarkStart w:id="1555" w:name="_Toc89180103"/>
      <w:bookmarkStart w:id="1556" w:name="_Toc97071782"/>
      <w:bookmarkStart w:id="1557" w:name="_Toc106632416"/>
      <w:r w:rsidRPr="003B2883">
        <w:t>6.1.3.2</w:t>
      </w:r>
      <w:r w:rsidRPr="003B2883">
        <w:tab/>
        <w:t xml:space="preserve">Resource: Individual </w:t>
      </w:r>
      <w:r w:rsidRPr="003B2883">
        <w:rPr>
          <w:rFonts w:hint="eastAsia"/>
          <w:lang w:eastAsia="zh-CN"/>
        </w:rPr>
        <w:t>ueContext</w:t>
      </w:r>
      <w:bookmarkEnd w:id="1546"/>
      <w:bookmarkEnd w:id="1547"/>
      <w:bookmarkEnd w:id="1548"/>
      <w:bookmarkEnd w:id="1549"/>
      <w:bookmarkEnd w:id="1550"/>
      <w:bookmarkEnd w:id="1551"/>
      <w:bookmarkEnd w:id="1552"/>
      <w:bookmarkEnd w:id="1553"/>
      <w:bookmarkEnd w:id="1554"/>
      <w:bookmarkEnd w:id="1555"/>
      <w:bookmarkEnd w:id="1556"/>
      <w:bookmarkEnd w:id="1557"/>
    </w:p>
    <w:p w14:paraId="5EF84726" w14:textId="77777777" w:rsidR="00602AC0" w:rsidRPr="003B2883" w:rsidRDefault="00602AC0" w:rsidP="00602AC0">
      <w:pPr>
        <w:pStyle w:val="Heading5"/>
      </w:pPr>
      <w:bookmarkStart w:id="1558" w:name="_Toc25156271"/>
      <w:bookmarkStart w:id="1559" w:name="_Toc34124571"/>
      <w:bookmarkStart w:id="1560" w:name="_Toc43207685"/>
      <w:bookmarkStart w:id="1561" w:name="_Toc49857165"/>
      <w:bookmarkStart w:id="1562" w:name="_Toc56677000"/>
      <w:bookmarkStart w:id="1563" w:name="_Toc56691523"/>
      <w:bookmarkStart w:id="1564" w:name="_Toc56698787"/>
      <w:bookmarkStart w:id="1565" w:name="_Toc89035007"/>
      <w:bookmarkStart w:id="1566" w:name="_Toc89064805"/>
      <w:bookmarkStart w:id="1567" w:name="_Toc89180104"/>
      <w:bookmarkStart w:id="1568" w:name="_Toc97071783"/>
      <w:bookmarkStart w:id="1569" w:name="_Toc106632417"/>
      <w:r w:rsidRPr="003B2883">
        <w:t>6.1.3.2.1</w:t>
      </w:r>
      <w:r w:rsidRPr="003B2883">
        <w:tab/>
        <w:t>Description</w:t>
      </w:r>
      <w:bookmarkEnd w:id="1558"/>
      <w:bookmarkEnd w:id="1559"/>
      <w:bookmarkEnd w:id="1560"/>
      <w:bookmarkEnd w:id="1561"/>
      <w:bookmarkEnd w:id="1562"/>
      <w:bookmarkEnd w:id="1563"/>
      <w:bookmarkEnd w:id="1564"/>
      <w:bookmarkEnd w:id="1565"/>
      <w:bookmarkEnd w:id="1566"/>
      <w:bookmarkEnd w:id="1567"/>
      <w:bookmarkEnd w:id="1568"/>
      <w:bookmarkEnd w:id="1569"/>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0" w:name="_Toc25156272"/>
      <w:bookmarkStart w:id="1571" w:name="_Toc34124572"/>
      <w:bookmarkStart w:id="1572" w:name="_Toc43207686"/>
      <w:bookmarkStart w:id="1573" w:name="_Toc49857166"/>
      <w:bookmarkStart w:id="1574" w:name="_Toc56677001"/>
      <w:bookmarkStart w:id="1575" w:name="_Toc56691524"/>
      <w:bookmarkStart w:id="1576" w:name="_Toc56698788"/>
      <w:bookmarkStart w:id="1577" w:name="_Toc89035008"/>
      <w:bookmarkStart w:id="1578" w:name="_Toc89064806"/>
      <w:bookmarkStart w:id="1579" w:name="_Toc89180105"/>
      <w:bookmarkStart w:id="1580" w:name="_Toc97071784"/>
      <w:bookmarkStart w:id="1581" w:name="_Toc106632418"/>
      <w:r w:rsidRPr="003B2883">
        <w:lastRenderedPageBreak/>
        <w:t>6.1.3.2.2</w:t>
      </w:r>
      <w:r w:rsidRPr="003B2883">
        <w:tab/>
        <w:t>Resource Definition</w:t>
      </w:r>
      <w:bookmarkEnd w:id="1570"/>
      <w:bookmarkEnd w:id="1571"/>
      <w:bookmarkEnd w:id="1572"/>
      <w:bookmarkEnd w:id="1573"/>
      <w:bookmarkEnd w:id="1574"/>
      <w:bookmarkEnd w:id="1575"/>
      <w:bookmarkEnd w:id="1576"/>
      <w:bookmarkEnd w:id="1577"/>
      <w:bookmarkEnd w:id="1578"/>
      <w:bookmarkEnd w:id="1579"/>
      <w:bookmarkEnd w:id="1580"/>
      <w:bookmarkEnd w:id="1581"/>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2" w:name="_Toc25156273"/>
      <w:bookmarkStart w:id="1583" w:name="_Toc34124573"/>
      <w:bookmarkStart w:id="1584" w:name="_Toc43207687"/>
      <w:bookmarkStart w:id="1585" w:name="_Toc49857167"/>
      <w:bookmarkStart w:id="1586" w:name="_Toc56677002"/>
      <w:bookmarkStart w:id="1587" w:name="_Toc56691525"/>
      <w:bookmarkStart w:id="1588" w:name="_Toc56698789"/>
      <w:bookmarkStart w:id="1589" w:name="_Toc89035009"/>
      <w:bookmarkStart w:id="1590" w:name="_Toc89064807"/>
      <w:bookmarkStart w:id="1591" w:name="_Toc89180106"/>
      <w:bookmarkStart w:id="1592" w:name="_Toc97071785"/>
      <w:bookmarkStart w:id="1593" w:name="_Toc106632419"/>
      <w:r w:rsidRPr="003B2883">
        <w:t>6.1.3.2.3</w:t>
      </w:r>
      <w:r w:rsidRPr="003B2883">
        <w:tab/>
        <w:t>Resource Standard Methods</w:t>
      </w:r>
      <w:bookmarkEnd w:id="1582"/>
      <w:bookmarkEnd w:id="1583"/>
      <w:bookmarkEnd w:id="1584"/>
      <w:bookmarkEnd w:id="1585"/>
      <w:bookmarkEnd w:id="1586"/>
      <w:bookmarkEnd w:id="1587"/>
      <w:bookmarkEnd w:id="1588"/>
      <w:bookmarkEnd w:id="1589"/>
      <w:bookmarkEnd w:id="1590"/>
      <w:bookmarkEnd w:id="1591"/>
      <w:bookmarkEnd w:id="1592"/>
      <w:bookmarkEnd w:id="1593"/>
    </w:p>
    <w:p w14:paraId="72A95A92" w14:textId="77777777" w:rsidR="00602AC0" w:rsidRPr="003B2883" w:rsidRDefault="00602AC0" w:rsidP="00876DA9">
      <w:pPr>
        <w:pStyle w:val="Heading6"/>
        <w:rPr>
          <w:lang w:eastAsia="zh-CN"/>
        </w:rPr>
      </w:pPr>
      <w:bookmarkStart w:id="1594" w:name="_Toc25156274"/>
      <w:bookmarkStart w:id="1595" w:name="_Toc34124574"/>
      <w:bookmarkStart w:id="1596" w:name="_Toc43207688"/>
      <w:bookmarkStart w:id="1597" w:name="_Toc49857168"/>
      <w:bookmarkStart w:id="1598" w:name="_Toc56677003"/>
      <w:bookmarkStart w:id="1599" w:name="_Toc56691526"/>
      <w:bookmarkStart w:id="1600" w:name="_Toc56698790"/>
      <w:bookmarkStart w:id="1601" w:name="_Toc89035010"/>
      <w:bookmarkStart w:id="1602" w:name="_Toc89064808"/>
      <w:bookmarkStart w:id="1603" w:name="_Toc89180107"/>
      <w:bookmarkStart w:id="1604" w:name="_Toc97071786"/>
      <w:bookmarkStart w:id="1605" w:name="_Toc106632420"/>
      <w:r w:rsidRPr="003B2883">
        <w:t>6.1.3.</w:t>
      </w:r>
      <w:r w:rsidRPr="003B2883">
        <w:rPr>
          <w:rFonts w:hint="eastAsia"/>
          <w:lang w:eastAsia="zh-CN"/>
        </w:rPr>
        <w:t>2</w:t>
      </w:r>
      <w:r w:rsidRPr="003B2883">
        <w:t>.3.1</w:t>
      </w:r>
      <w:r w:rsidRPr="003B2883">
        <w:tab/>
      </w:r>
      <w:r w:rsidRPr="003B2883">
        <w:rPr>
          <w:rFonts w:hint="eastAsia"/>
          <w:lang w:eastAsia="zh-CN"/>
        </w:rPr>
        <w:t>PUT</w:t>
      </w:r>
      <w:bookmarkEnd w:id="1594"/>
      <w:bookmarkEnd w:id="1595"/>
      <w:bookmarkEnd w:id="1596"/>
      <w:bookmarkEnd w:id="1597"/>
      <w:bookmarkEnd w:id="1598"/>
      <w:bookmarkEnd w:id="1599"/>
      <w:bookmarkEnd w:id="1600"/>
      <w:bookmarkEnd w:id="1601"/>
      <w:bookmarkEnd w:id="1602"/>
      <w:bookmarkEnd w:id="1603"/>
      <w:bookmarkEnd w:id="1604"/>
      <w:bookmarkEnd w:id="1605"/>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6" w:name="_PERM_MCCTEMPBM_CRPT03410060___2"/>
            <w:r w:rsidRPr="003B2883">
              <w:t>-</w:t>
            </w:r>
            <w:r w:rsidRPr="003B2883">
              <w:tab/>
              <w:t>HANDOVER_FAILURE</w:t>
            </w:r>
            <w:bookmarkEnd w:id="1606"/>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3E034D1"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7" w:name="_Toc25156275"/>
      <w:bookmarkStart w:id="1608" w:name="_Toc34124575"/>
      <w:bookmarkStart w:id="1609" w:name="_Toc43207689"/>
      <w:bookmarkStart w:id="1610" w:name="_Toc49857169"/>
      <w:bookmarkStart w:id="1611" w:name="_Toc56677004"/>
      <w:bookmarkStart w:id="1612" w:name="_Toc56691527"/>
      <w:bookmarkStart w:id="1613" w:name="_Toc56698791"/>
      <w:bookmarkStart w:id="1614" w:name="_Toc89035011"/>
      <w:bookmarkStart w:id="1615" w:name="_Toc89064809"/>
      <w:bookmarkStart w:id="1616" w:name="_Toc89180108"/>
      <w:bookmarkStart w:id="1617" w:name="_Toc97071787"/>
      <w:bookmarkStart w:id="1618" w:name="_Toc106632421"/>
      <w:r w:rsidRPr="003B2883">
        <w:lastRenderedPageBreak/>
        <w:t>6.1.3.2.4</w:t>
      </w:r>
      <w:r w:rsidRPr="003B2883">
        <w:tab/>
        <w:t>Resource Custom Operations</w:t>
      </w:r>
      <w:bookmarkEnd w:id="1607"/>
      <w:bookmarkEnd w:id="1608"/>
      <w:bookmarkEnd w:id="1609"/>
      <w:bookmarkEnd w:id="1610"/>
      <w:bookmarkEnd w:id="1611"/>
      <w:bookmarkEnd w:id="1612"/>
      <w:bookmarkEnd w:id="1613"/>
      <w:bookmarkEnd w:id="1614"/>
      <w:bookmarkEnd w:id="1615"/>
      <w:bookmarkEnd w:id="1616"/>
      <w:bookmarkEnd w:id="1617"/>
      <w:bookmarkEnd w:id="1618"/>
    </w:p>
    <w:p w14:paraId="43537918" w14:textId="77777777" w:rsidR="00602AC0" w:rsidRPr="003B2883" w:rsidRDefault="00602AC0" w:rsidP="00876DA9">
      <w:pPr>
        <w:pStyle w:val="Heading6"/>
      </w:pPr>
      <w:bookmarkStart w:id="1619" w:name="_Toc25156276"/>
      <w:bookmarkStart w:id="1620" w:name="_Toc34124576"/>
      <w:bookmarkStart w:id="1621" w:name="_Toc43207690"/>
      <w:bookmarkStart w:id="1622" w:name="_Toc49857170"/>
      <w:bookmarkStart w:id="1623" w:name="_Toc56677005"/>
      <w:bookmarkStart w:id="1624" w:name="_Toc56691528"/>
      <w:bookmarkStart w:id="1625" w:name="_Toc56698792"/>
      <w:bookmarkStart w:id="1626" w:name="_Toc89035012"/>
      <w:bookmarkStart w:id="1627" w:name="_Toc89064810"/>
      <w:bookmarkStart w:id="1628" w:name="_Toc89180109"/>
      <w:bookmarkStart w:id="1629" w:name="_Toc97071788"/>
      <w:bookmarkStart w:id="1630" w:name="_Toc106632422"/>
      <w:r w:rsidRPr="003B2883">
        <w:t>6.1.3.2.4.1</w:t>
      </w:r>
      <w:r w:rsidRPr="003B2883">
        <w:tab/>
        <w:t>Overview</w:t>
      </w:r>
      <w:bookmarkEnd w:id="1619"/>
      <w:bookmarkEnd w:id="1620"/>
      <w:bookmarkEnd w:id="1621"/>
      <w:bookmarkEnd w:id="1622"/>
      <w:bookmarkEnd w:id="1623"/>
      <w:bookmarkEnd w:id="1624"/>
      <w:bookmarkEnd w:id="1625"/>
      <w:bookmarkEnd w:id="1626"/>
      <w:bookmarkEnd w:id="1627"/>
      <w:bookmarkEnd w:id="1628"/>
      <w:bookmarkEnd w:id="1629"/>
      <w:bookmarkEnd w:id="1630"/>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1" w:name="_Toc25156277"/>
      <w:bookmarkStart w:id="1632" w:name="_Toc34124577"/>
      <w:bookmarkStart w:id="1633" w:name="_Toc43207691"/>
      <w:bookmarkStart w:id="1634" w:name="_Toc49857171"/>
      <w:bookmarkStart w:id="1635" w:name="_Toc56677006"/>
      <w:bookmarkStart w:id="1636" w:name="_Toc56691529"/>
      <w:bookmarkStart w:id="1637" w:name="_Toc56698793"/>
      <w:bookmarkStart w:id="1638" w:name="_Toc89035013"/>
      <w:bookmarkStart w:id="1639" w:name="_Toc89064811"/>
      <w:bookmarkStart w:id="1640" w:name="_Toc89180110"/>
      <w:bookmarkStart w:id="1641" w:name="_Toc97071789"/>
      <w:bookmarkStart w:id="1642" w:name="_Toc106632423"/>
      <w:r w:rsidRPr="003B2883">
        <w:t>6.1.3.2.4.2</w:t>
      </w:r>
      <w:r w:rsidRPr="003B2883">
        <w:tab/>
        <w:t xml:space="preserve">Operation: </w:t>
      </w:r>
      <w:r w:rsidRPr="003B2883">
        <w:rPr>
          <w:rFonts w:hint="eastAsia"/>
          <w:lang w:eastAsia="zh-CN"/>
        </w:rPr>
        <w:t>release</w:t>
      </w:r>
      <w:bookmarkEnd w:id="1631"/>
      <w:r>
        <w:rPr>
          <w:lang w:eastAsia="zh-CN"/>
        </w:rPr>
        <w:t xml:space="preserve"> </w:t>
      </w:r>
      <w:r w:rsidRPr="003B2883">
        <w:rPr>
          <w:rFonts w:hint="eastAsia"/>
          <w:lang w:eastAsia="zh-CN"/>
        </w:rPr>
        <w:t>(POST)</w:t>
      </w:r>
      <w:bookmarkEnd w:id="1632"/>
      <w:bookmarkEnd w:id="1633"/>
      <w:bookmarkEnd w:id="1634"/>
      <w:bookmarkEnd w:id="1635"/>
      <w:bookmarkEnd w:id="1636"/>
      <w:bookmarkEnd w:id="1637"/>
      <w:bookmarkEnd w:id="1638"/>
      <w:bookmarkEnd w:id="1639"/>
      <w:bookmarkEnd w:id="1640"/>
      <w:bookmarkEnd w:id="1641"/>
      <w:bookmarkEnd w:id="1642"/>
    </w:p>
    <w:p w14:paraId="3034AB77" w14:textId="77777777" w:rsidR="00602AC0" w:rsidRPr="003B2883" w:rsidRDefault="00602AC0" w:rsidP="00876DA9">
      <w:pPr>
        <w:pStyle w:val="Heading7"/>
      </w:pPr>
      <w:bookmarkStart w:id="1643" w:name="_Toc43207692"/>
      <w:bookmarkStart w:id="1644" w:name="_Toc89035014"/>
      <w:bookmarkStart w:id="1645" w:name="_Toc89064812"/>
      <w:bookmarkStart w:id="1646" w:name="_Toc89180111"/>
      <w:bookmarkStart w:id="1647" w:name="_Toc97071790"/>
      <w:bookmarkStart w:id="1648" w:name="_Toc106632424"/>
      <w:r w:rsidRPr="003B2883">
        <w:t>6.1.3.2.4.2.1</w:t>
      </w:r>
      <w:r w:rsidRPr="003B2883">
        <w:tab/>
        <w:t>Description</w:t>
      </w:r>
      <w:bookmarkEnd w:id="1643"/>
      <w:bookmarkEnd w:id="1644"/>
      <w:bookmarkEnd w:id="1645"/>
      <w:bookmarkEnd w:id="1646"/>
      <w:bookmarkEnd w:id="1647"/>
      <w:bookmarkEnd w:id="1648"/>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49" w:name="_Toc43207693"/>
      <w:bookmarkStart w:id="1650" w:name="_Toc89035015"/>
      <w:bookmarkStart w:id="1651" w:name="_Toc89064813"/>
      <w:bookmarkStart w:id="1652" w:name="_Toc89180112"/>
      <w:bookmarkStart w:id="1653" w:name="_Toc97071791"/>
      <w:bookmarkStart w:id="1654" w:name="_Toc106632425"/>
      <w:r w:rsidRPr="003B2883">
        <w:t>6.1.3.2.4.2.2</w:t>
      </w:r>
      <w:r w:rsidRPr="003B2883">
        <w:tab/>
        <w:t>Operation Definition</w:t>
      </w:r>
      <w:bookmarkEnd w:id="1649"/>
      <w:bookmarkEnd w:id="1650"/>
      <w:bookmarkEnd w:id="1651"/>
      <w:bookmarkEnd w:id="1652"/>
      <w:bookmarkEnd w:id="1653"/>
      <w:bookmarkEnd w:id="1654"/>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5"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5"/>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6" w:name="_PERM_MCCTEMPBM_CRPT03410062___2"/>
            <w:r w:rsidRPr="003B2883">
              <w:t>- CONTEXT_NOT_FOUND</w:t>
            </w:r>
          </w:p>
          <w:p w14:paraId="0B612874" w14:textId="77777777" w:rsidR="00602AC0" w:rsidRPr="003B2883" w:rsidRDefault="00602AC0" w:rsidP="001D4998">
            <w:pPr>
              <w:pStyle w:val="TAL"/>
              <w:ind w:left="284"/>
            </w:pPr>
          </w:p>
          <w:bookmarkEnd w:id="1656"/>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0B13B2A1"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7" w:name="_Toc25156278"/>
      <w:bookmarkStart w:id="1658" w:name="_Toc34124578"/>
      <w:bookmarkStart w:id="1659" w:name="_Toc43207694"/>
      <w:bookmarkStart w:id="1660" w:name="_Toc49857172"/>
      <w:bookmarkStart w:id="1661" w:name="_Toc56677007"/>
      <w:bookmarkStart w:id="1662" w:name="_Toc56691530"/>
      <w:bookmarkStart w:id="1663" w:name="_Toc56698794"/>
      <w:bookmarkStart w:id="1664" w:name="_Toc89035016"/>
      <w:bookmarkStart w:id="1665" w:name="_Toc89064814"/>
      <w:bookmarkStart w:id="1666" w:name="_Toc89180113"/>
      <w:bookmarkStart w:id="1667" w:name="_Toc97071792"/>
      <w:bookmarkStart w:id="1668" w:name="_Toc106632426"/>
      <w:r w:rsidRPr="003B2883">
        <w:t>6.1.3.2.4.3</w:t>
      </w:r>
      <w:r w:rsidRPr="003B2883">
        <w:tab/>
        <w:t xml:space="preserve">Operation: </w:t>
      </w:r>
      <w:r w:rsidRPr="003B2883">
        <w:rPr>
          <w:lang w:eastAsia="zh-CN"/>
        </w:rPr>
        <w:t>assign-ebi</w:t>
      </w:r>
      <w:bookmarkEnd w:id="1657"/>
      <w:r>
        <w:rPr>
          <w:lang w:eastAsia="zh-CN"/>
        </w:rPr>
        <w:t xml:space="preserve"> </w:t>
      </w:r>
      <w:r w:rsidRPr="003B2883">
        <w:rPr>
          <w:rFonts w:hint="eastAsia"/>
          <w:lang w:eastAsia="zh-CN"/>
        </w:rPr>
        <w:t>(POST)</w:t>
      </w:r>
      <w:bookmarkEnd w:id="1658"/>
      <w:bookmarkEnd w:id="1659"/>
      <w:bookmarkEnd w:id="1660"/>
      <w:bookmarkEnd w:id="1661"/>
      <w:bookmarkEnd w:id="1662"/>
      <w:bookmarkEnd w:id="1663"/>
      <w:bookmarkEnd w:id="1664"/>
      <w:bookmarkEnd w:id="1665"/>
      <w:bookmarkEnd w:id="1666"/>
      <w:bookmarkEnd w:id="1667"/>
      <w:bookmarkEnd w:id="1668"/>
    </w:p>
    <w:p w14:paraId="13B892D1" w14:textId="77777777" w:rsidR="00602AC0" w:rsidRPr="003B2883" w:rsidRDefault="00602AC0" w:rsidP="00876DA9">
      <w:pPr>
        <w:pStyle w:val="Heading7"/>
      </w:pPr>
      <w:bookmarkStart w:id="1669" w:name="_Toc43207695"/>
      <w:bookmarkStart w:id="1670" w:name="_Toc89035017"/>
      <w:bookmarkStart w:id="1671" w:name="_Toc89064815"/>
      <w:bookmarkStart w:id="1672" w:name="_Toc89180114"/>
      <w:bookmarkStart w:id="1673" w:name="_Toc97071793"/>
      <w:bookmarkStart w:id="1674" w:name="_Toc106632427"/>
      <w:r w:rsidRPr="003B2883">
        <w:t>6.1.3.2.4.3.1</w:t>
      </w:r>
      <w:r w:rsidRPr="003B2883">
        <w:tab/>
        <w:t>Description</w:t>
      </w:r>
      <w:bookmarkEnd w:id="1669"/>
      <w:bookmarkEnd w:id="1670"/>
      <w:bookmarkEnd w:id="1671"/>
      <w:bookmarkEnd w:id="1672"/>
      <w:bookmarkEnd w:id="1673"/>
      <w:bookmarkEnd w:id="1674"/>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5" w:name="_Toc43207696"/>
      <w:bookmarkStart w:id="1676" w:name="_Toc89035018"/>
      <w:bookmarkStart w:id="1677" w:name="_Toc89064816"/>
      <w:bookmarkStart w:id="1678" w:name="_Toc89180115"/>
      <w:bookmarkStart w:id="1679" w:name="_Toc97071794"/>
      <w:bookmarkStart w:id="1680" w:name="_Toc106632428"/>
      <w:r w:rsidRPr="003B2883">
        <w:lastRenderedPageBreak/>
        <w:t>6.1.3.2.4.3.2</w:t>
      </w:r>
      <w:r w:rsidRPr="003B2883">
        <w:tab/>
        <w:t>Operation Definition</w:t>
      </w:r>
      <w:bookmarkEnd w:id="1675"/>
      <w:bookmarkEnd w:id="1676"/>
      <w:bookmarkEnd w:id="1677"/>
      <w:bookmarkEnd w:id="1678"/>
      <w:bookmarkEnd w:id="1679"/>
      <w:bookmarkEnd w:id="1680"/>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2F9A7820" w14:textId="77777777"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1"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682" w:name="_PERM_MCCTEMPBM_CRPT03410064___7"/>
            <w:bookmarkEnd w:id="1681"/>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B730B85" w14:textId="77777777" w:rsidR="00602AC0" w:rsidRPr="003B2883" w:rsidRDefault="00602AC0" w:rsidP="001D4998">
            <w:pPr>
              <w:pStyle w:val="B1"/>
              <w:rPr>
                <w:lang w:val="en-US"/>
              </w:rPr>
            </w:pPr>
            <w:bookmarkStart w:id="1683" w:name="_PERM_MCCTEMPBM_CRPT03410065___7"/>
            <w:bookmarkEnd w:id="1682"/>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683"/>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4"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446969D5" w14:textId="77777777" w:rsidR="000A3AF3" w:rsidRPr="00C70AF3" w:rsidRDefault="000A3AF3" w:rsidP="000A3AF3">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bookmarkEnd w:id="1684"/>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5A3A8C" w14:textId="43E3D2DD"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5" w:name="_Toc25156279"/>
      <w:bookmarkStart w:id="1686" w:name="_Toc34124579"/>
      <w:bookmarkStart w:id="1687" w:name="_Toc43207697"/>
      <w:bookmarkStart w:id="1688" w:name="_Toc49857173"/>
      <w:bookmarkStart w:id="1689" w:name="_Toc56677008"/>
      <w:bookmarkStart w:id="1690" w:name="_Toc56691531"/>
      <w:bookmarkStart w:id="1691" w:name="_Toc56698795"/>
      <w:bookmarkStart w:id="1692" w:name="_Toc89035019"/>
      <w:bookmarkStart w:id="1693" w:name="_Toc89064817"/>
      <w:bookmarkStart w:id="1694" w:name="_Toc89180116"/>
      <w:bookmarkStart w:id="1695" w:name="_Toc97071795"/>
      <w:bookmarkStart w:id="1696" w:name="_Toc106632429"/>
      <w:r w:rsidRPr="003B2883">
        <w:t>6.1.3.2.4.4</w:t>
      </w:r>
      <w:r w:rsidRPr="003B2883">
        <w:tab/>
        <w:t xml:space="preserve">Operation: </w:t>
      </w:r>
      <w:r w:rsidRPr="003B2883">
        <w:rPr>
          <w:lang w:eastAsia="zh-CN"/>
        </w:rPr>
        <w:t>transfer</w:t>
      </w:r>
      <w:bookmarkEnd w:id="1685"/>
      <w:r>
        <w:rPr>
          <w:lang w:eastAsia="zh-CN"/>
        </w:rPr>
        <w:t xml:space="preserve"> </w:t>
      </w:r>
      <w:r w:rsidRPr="003B2883">
        <w:rPr>
          <w:rFonts w:hint="eastAsia"/>
          <w:lang w:eastAsia="zh-CN"/>
        </w:rPr>
        <w:t>(POST)</w:t>
      </w:r>
      <w:bookmarkEnd w:id="1686"/>
      <w:bookmarkEnd w:id="1687"/>
      <w:bookmarkEnd w:id="1688"/>
      <w:bookmarkEnd w:id="1689"/>
      <w:bookmarkEnd w:id="1690"/>
      <w:bookmarkEnd w:id="1691"/>
      <w:bookmarkEnd w:id="1692"/>
      <w:bookmarkEnd w:id="1693"/>
      <w:bookmarkEnd w:id="1694"/>
      <w:bookmarkEnd w:id="1695"/>
      <w:bookmarkEnd w:id="1696"/>
    </w:p>
    <w:p w14:paraId="0FDC60DD" w14:textId="77777777" w:rsidR="00602AC0" w:rsidRPr="003B2883" w:rsidRDefault="00602AC0" w:rsidP="00876DA9">
      <w:pPr>
        <w:pStyle w:val="Heading7"/>
      </w:pPr>
      <w:bookmarkStart w:id="1697" w:name="_Toc43207698"/>
      <w:bookmarkStart w:id="1698" w:name="_Toc89035020"/>
      <w:bookmarkStart w:id="1699" w:name="_Toc89064818"/>
      <w:bookmarkStart w:id="1700" w:name="_Toc89180117"/>
      <w:bookmarkStart w:id="1701" w:name="_Toc97071796"/>
      <w:bookmarkStart w:id="1702" w:name="_Toc106632430"/>
      <w:r w:rsidRPr="003B2883">
        <w:t>6.1.3.2.4.4.1</w:t>
      </w:r>
      <w:r w:rsidRPr="003B2883">
        <w:tab/>
        <w:t>Description</w:t>
      </w:r>
      <w:bookmarkEnd w:id="1697"/>
      <w:bookmarkEnd w:id="1698"/>
      <w:bookmarkEnd w:id="1699"/>
      <w:bookmarkEnd w:id="1700"/>
      <w:bookmarkEnd w:id="1701"/>
      <w:bookmarkEnd w:id="1702"/>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3" w:name="_Toc43207699"/>
      <w:bookmarkStart w:id="1704" w:name="_Toc89035021"/>
      <w:bookmarkStart w:id="1705" w:name="_Toc89064819"/>
      <w:bookmarkStart w:id="1706" w:name="_Toc89180118"/>
      <w:bookmarkStart w:id="1707" w:name="_Toc97071797"/>
      <w:bookmarkStart w:id="1708" w:name="_Toc106632431"/>
      <w:r w:rsidRPr="003B2883">
        <w:t>6.1.3.2.4.4.2</w:t>
      </w:r>
      <w:r w:rsidRPr="003B2883">
        <w:tab/>
        <w:t>Operation Definition</w:t>
      </w:r>
      <w:bookmarkEnd w:id="1703"/>
      <w:bookmarkEnd w:id="1704"/>
      <w:bookmarkEnd w:id="1705"/>
      <w:bookmarkEnd w:id="1706"/>
      <w:bookmarkEnd w:id="1707"/>
      <w:bookmarkEnd w:id="1708"/>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09" w:name="_PERM_MCCTEMPBM_CRPT03410067___7"/>
            <w:r w:rsidRPr="003B2883">
              <w:rPr>
                <w:rFonts w:ascii="Arial" w:hAnsi="Arial" w:cs="Arial"/>
                <w:sz w:val="18"/>
              </w:rPr>
              <w:t>-</w:t>
            </w:r>
            <w:r w:rsidRPr="003B2883">
              <w:rPr>
                <w:rFonts w:ascii="Arial" w:hAnsi="Arial" w:cs="Arial"/>
                <w:sz w:val="18"/>
              </w:rPr>
              <w:tab/>
              <w:t>INTEGRITY_CHECK_FAIL.</w:t>
            </w:r>
          </w:p>
          <w:bookmarkEnd w:id="1709"/>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0" w:name="_PERM_MCCTEMPBM_CRPT03410068___7"/>
            <w:r w:rsidRPr="003B2883">
              <w:rPr>
                <w:rFonts w:ascii="Arial" w:hAnsi="Arial" w:cs="Arial"/>
                <w:sz w:val="18"/>
              </w:rPr>
              <w:t>-</w:t>
            </w:r>
            <w:r w:rsidRPr="003B2883">
              <w:rPr>
                <w:rFonts w:ascii="Arial" w:hAnsi="Arial" w:cs="Arial"/>
                <w:sz w:val="18"/>
              </w:rPr>
              <w:tab/>
              <w:t>CONTEXT_NOT_FOUND</w:t>
            </w:r>
          </w:p>
          <w:bookmarkEnd w:id="1710"/>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29738E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1" w:name="_Toc25156280"/>
      <w:bookmarkStart w:id="1712" w:name="_Toc34124580"/>
      <w:bookmarkStart w:id="1713" w:name="_Toc43207700"/>
      <w:bookmarkStart w:id="1714" w:name="_Toc49857174"/>
      <w:bookmarkStart w:id="1715" w:name="_Toc56677009"/>
      <w:bookmarkStart w:id="1716" w:name="_Toc56691532"/>
      <w:bookmarkStart w:id="1717" w:name="_Toc56698796"/>
      <w:bookmarkStart w:id="1718" w:name="_Toc89035022"/>
      <w:bookmarkStart w:id="1719" w:name="_Toc89064820"/>
      <w:bookmarkStart w:id="1720" w:name="_Toc89180119"/>
      <w:bookmarkStart w:id="1721" w:name="_Toc97071798"/>
      <w:bookmarkStart w:id="1722" w:name="_Toc106632432"/>
      <w:r w:rsidRPr="003B2883">
        <w:lastRenderedPageBreak/>
        <w:t>6.1.3.2.4.5</w:t>
      </w:r>
      <w:r w:rsidRPr="003B2883">
        <w:tab/>
        <w:t xml:space="preserve">Operation: </w:t>
      </w:r>
      <w:r w:rsidRPr="003B2883">
        <w:rPr>
          <w:lang w:eastAsia="zh-CN"/>
        </w:rPr>
        <w:t>transfer-update</w:t>
      </w:r>
      <w:bookmarkEnd w:id="1711"/>
      <w:r>
        <w:rPr>
          <w:lang w:eastAsia="zh-CN"/>
        </w:rPr>
        <w:t xml:space="preserve"> </w:t>
      </w:r>
      <w:r w:rsidRPr="003B2883">
        <w:rPr>
          <w:rFonts w:hint="eastAsia"/>
          <w:lang w:eastAsia="zh-CN"/>
        </w:rPr>
        <w:t>(POST)</w:t>
      </w:r>
      <w:bookmarkEnd w:id="1712"/>
      <w:bookmarkEnd w:id="1713"/>
      <w:bookmarkEnd w:id="1714"/>
      <w:bookmarkEnd w:id="1715"/>
      <w:bookmarkEnd w:id="1716"/>
      <w:bookmarkEnd w:id="1717"/>
      <w:bookmarkEnd w:id="1718"/>
      <w:bookmarkEnd w:id="1719"/>
      <w:bookmarkEnd w:id="1720"/>
      <w:bookmarkEnd w:id="1721"/>
      <w:bookmarkEnd w:id="1722"/>
    </w:p>
    <w:p w14:paraId="5F566E9F" w14:textId="77777777" w:rsidR="00602AC0" w:rsidRPr="003B2883" w:rsidRDefault="00602AC0" w:rsidP="00876DA9">
      <w:pPr>
        <w:pStyle w:val="Heading7"/>
      </w:pPr>
      <w:bookmarkStart w:id="1723" w:name="_Toc43207701"/>
      <w:bookmarkStart w:id="1724" w:name="_Toc89035023"/>
      <w:bookmarkStart w:id="1725" w:name="_Toc89064821"/>
      <w:bookmarkStart w:id="1726" w:name="_Toc89180120"/>
      <w:bookmarkStart w:id="1727" w:name="_Toc97071799"/>
      <w:bookmarkStart w:id="1728" w:name="_Toc106632433"/>
      <w:r w:rsidRPr="003B2883">
        <w:t>6.1.3.2.4.5.1</w:t>
      </w:r>
      <w:r w:rsidRPr="003B2883">
        <w:tab/>
        <w:t>Description</w:t>
      </w:r>
      <w:bookmarkEnd w:id="1723"/>
      <w:bookmarkEnd w:id="1724"/>
      <w:bookmarkEnd w:id="1725"/>
      <w:bookmarkEnd w:id="1726"/>
      <w:bookmarkEnd w:id="1727"/>
      <w:bookmarkEnd w:id="172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29" w:name="_Toc43207702"/>
      <w:bookmarkStart w:id="1730" w:name="_Toc89035024"/>
      <w:bookmarkStart w:id="1731" w:name="_Toc89064822"/>
      <w:bookmarkStart w:id="1732" w:name="_Toc89180121"/>
      <w:bookmarkStart w:id="1733" w:name="_Toc97071800"/>
      <w:bookmarkStart w:id="1734" w:name="_Toc106632434"/>
      <w:r w:rsidRPr="003B2883">
        <w:t>6.1.3.2.4.5.2</w:t>
      </w:r>
      <w:r w:rsidRPr="003B2883">
        <w:tab/>
        <w:t>Operation Definition</w:t>
      </w:r>
      <w:bookmarkEnd w:id="1729"/>
      <w:bookmarkEnd w:id="1730"/>
      <w:bookmarkEnd w:id="1731"/>
      <w:bookmarkEnd w:id="1732"/>
      <w:bookmarkEnd w:id="1733"/>
      <w:bookmarkEnd w:id="1734"/>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5" w:name="_PERM_MCCTEMPBM_CRPT03410069___7"/>
            <w:r w:rsidRPr="003B2883">
              <w:t>-</w:t>
            </w:r>
            <w:r w:rsidRPr="003B2883">
              <w:tab/>
            </w:r>
            <w:r w:rsidRPr="003B2883">
              <w:rPr>
                <w:rFonts w:ascii="Arial" w:hAnsi="Arial"/>
                <w:sz w:val="18"/>
              </w:rPr>
              <w:t>CONTEXT_NOT_FOUND</w:t>
            </w:r>
            <w:bookmarkEnd w:id="1735"/>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25F8964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6" w:name="_Toc56677010"/>
      <w:bookmarkStart w:id="1737" w:name="_Toc56691533"/>
      <w:bookmarkStart w:id="1738" w:name="_Toc56698797"/>
      <w:bookmarkStart w:id="1739" w:name="_Toc89035025"/>
      <w:bookmarkStart w:id="1740" w:name="_Toc89064823"/>
      <w:bookmarkStart w:id="1741" w:name="_Toc89180122"/>
      <w:bookmarkStart w:id="1742" w:name="_Toc97071801"/>
      <w:bookmarkStart w:id="1743" w:name="_Toc106632435"/>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6"/>
      <w:bookmarkEnd w:id="1737"/>
      <w:bookmarkEnd w:id="1738"/>
      <w:bookmarkEnd w:id="1739"/>
      <w:bookmarkEnd w:id="1740"/>
      <w:bookmarkEnd w:id="1741"/>
      <w:bookmarkEnd w:id="1742"/>
      <w:bookmarkEnd w:id="1743"/>
    </w:p>
    <w:p w14:paraId="6FA21331" w14:textId="77777777" w:rsidR="00E334F7" w:rsidRPr="003B2883" w:rsidRDefault="00E334F7" w:rsidP="00876DA9">
      <w:pPr>
        <w:pStyle w:val="Heading7"/>
      </w:pPr>
      <w:bookmarkStart w:id="1744" w:name="_Toc45030448"/>
      <w:bookmarkStart w:id="1745" w:name="_Toc89035026"/>
      <w:bookmarkStart w:id="1746" w:name="_Toc89064824"/>
      <w:bookmarkStart w:id="1747" w:name="_Toc89180123"/>
      <w:bookmarkStart w:id="1748" w:name="_Toc97071802"/>
      <w:bookmarkStart w:id="1749" w:name="_Toc106632436"/>
      <w:r w:rsidRPr="003B2883">
        <w:t>6.1.3.2.4.</w:t>
      </w:r>
      <w:r>
        <w:t>6</w:t>
      </w:r>
      <w:r w:rsidRPr="003B2883">
        <w:t>.1</w:t>
      </w:r>
      <w:r w:rsidRPr="003B2883">
        <w:tab/>
        <w:t>Description</w:t>
      </w:r>
      <w:bookmarkEnd w:id="1744"/>
      <w:bookmarkEnd w:id="1745"/>
      <w:bookmarkEnd w:id="1746"/>
      <w:bookmarkEnd w:id="1747"/>
      <w:bookmarkEnd w:id="1748"/>
      <w:bookmarkEnd w:id="1749"/>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0" w:name="_Toc45030449"/>
      <w:bookmarkStart w:id="1751" w:name="_Toc89035027"/>
      <w:bookmarkStart w:id="1752" w:name="_Toc89064825"/>
      <w:bookmarkStart w:id="1753" w:name="_Toc89180124"/>
      <w:bookmarkStart w:id="1754" w:name="_Toc97071803"/>
      <w:bookmarkStart w:id="1755" w:name="_Toc106632437"/>
      <w:r w:rsidRPr="003B2883">
        <w:t>6.1.3.2.4.</w:t>
      </w:r>
      <w:r>
        <w:t>6</w:t>
      </w:r>
      <w:r w:rsidRPr="003B2883">
        <w:t>.2</w:t>
      </w:r>
      <w:r w:rsidRPr="003B2883">
        <w:tab/>
        <w:t>Operation Definition</w:t>
      </w:r>
      <w:bookmarkEnd w:id="1750"/>
      <w:bookmarkEnd w:id="1751"/>
      <w:bookmarkEnd w:id="1752"/>
      <w:bookmarkEnd w:id="1753"/>
      <w:bookmarkEnd w:id="1754"/>
      <w:bookmarkEnd w:id="1755"/>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EA23B3"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Default="007516C5" w:rsidP="00221B0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Default="007516C5" w:rsidP="00221B0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6" w:name="_Toc89035028"/>
      <w:bookmarkStart w:id="1757" w:name="_Toc89064826"/>
      <w:bookmarkStart w:id="1758" w:name="_Toc89180125"/>
      <w:bookmarkStart w:id="1759" w:name="_Toc97071804"/>
      <w:bookmarkStart w:id="1760" w:name="_Toc106632438"/>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6"/>
      <w:bookmarkEnd w:id="1757"/>
      <w:bookmarkEnd w:id="1758"/>
      <w:bookmarkEnd w:id="1759"/>
      <w:bookmarkEnd w:id="1760"/>
    </w:p>
    <w:p w14:paraId="6E75ED43" w14:textId="77777777" w:rsidR="006E2902" w:rsidRPr="003B2883" w:rsidRDefault="006E2902" w:rsidP="00876DA9">
      <w:pPr>
        <w:pStyle w:val="Heading7"/>
      </w:pPr>
      <w:bookmarkStart w:id="1761" w:name="_Toc89035029"/>
      <w:bookmarkStart w:id="1762" w:name="_Toc89064827"/>
      <w:bookmarkStart w:id="1763" w:name="_Toc89180126"/>
      <w:bookmarkStart w:id="1764" w:name="_Toc97071805"/>
      <w:bookmarkStart w:id="1765" w:name="_Toc106632439"/>
      <w:r w:rsidRPr="003B2883">
        <w:t>6.1.3.2.4.</w:t>
      </w:r>
      <w:r>
        <w:t>7</w:t>
      </w:r>
      <w:r w:rsidRPr="003B2883">
        <w:t>.1</w:t>
      </w:r>
      <w:r w:rsidRPr="003B2883">
        <w:tab/>
        <w:t>Description</w:t>
      </w:r>
      <w:bookmarkEnd w:id="1761"/>
      <w:bookmarkEnd w:id="1762"/>
      <w:bookmarkEnd w:id="1763"/>
      <w:bookmarkEnd w:id="1764"/>
      <w:bookmarkEnd w:id="1765"/>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6" w:name="_Toc89035030"/>
      <w:bookmarkStart w:id="1767" w:name="_Toc89064828"/>
      <w:bookmarkStart w:id="1768" w:name="_Toc89180127"/>
      <w:bookmarkStart w:id="1769" w:name="_Toc97071806"/>
      <w:bookmarkStart w:id="1770" w:name="_Toc106632440"/>
      <w:r w:rsidRPr="003B2883">
        <w:lastRenderedPageBreak/>
        <w:t>6.1.3.2.4.</w:t>
      </w:r>
      <w:r>
        <w:t>7</w:t>
      </w:r>
      <w:r w:rsidRPr="003B2883">
        <w:t>.2</w:t>
      </w:r>
      <w:r w:rsidRPr="003B2883">
        <w:tab/>
        <w:t>Operation Definition</w:t>
      </w:r>
      <w:bookmarkEnd w:id="1766"/>
      <w:bookmarkEnd w:id="1767"/>
      <w:bookmarkEnd w:id="1768"/>
      <w:bookmarkEnd w:id="1769"/>
      <w:bookmarkEnd w:id="1770"/>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1"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1"/>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2" w:name="_PERM_MCCTEMPBM_CRPT03410071___2"/>
            <w:r w:rsidRPr="003B2883">
              <w:t>- CONTEXT_NOT_FOUND</w:t>
            </w:r>
          </w:p>
          <w:p w14:paraId="45C2F7DC" w14:textId="77777777" w:rsidR="006E2902" w:rsidRPr="003B2883" w:rsidRDefault="006E2902" w:rsidP="00DF3727">
            <w:pPr>
              <w:pStyle w:val="TAL"/>
              <w:ind w:left="284"/>
            </w:pPr>
          </w:p>
          <w:bookmarkEnd w:id="1772"/>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27299D6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Default="006E2902" w:rsidP="00DF3727">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Default="006E2902" w:rsidP="00DF3727">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3" w:name="_Toc25156281"/>
      <w:bookmarkStart w:id="1774" w:name="_Toc34124581"/>
      <w:bookmarkStart w:id="1775" w:name="_Toc43207703"/>
      <w:bookmarkStart w:id="1776" w:name="_Toc49857175"/>
      <w:bookmarkStart w:id="1777" w:name="_Toc56677011"/>
      <w:bookmarkStart w:id="1778" w:name="_Toc56691534"/>
      <w:bookmarkStart w:id="1779" w:name="_Toc56698798"/>
      <w:bookmarkStart w:id="1780" w:name="_Toc89035031"/>
      <w:bookmarkStart w:id="1781" w:name="_Toc89064829"/>
      <w:bookmarkStart w:id="1782" w:name="_Toc89180128"/>
      <w:bookmarkStart w:id="1783" w:name="_Toc97071807"/>
      <w:bookmarkStart w:id="1784" w:name="_Toc106632441"/>
      <w:r w:rsidRPr="003B2883">
        <w:t>6.1.3.3</w:t>
      </w:r>
      <w:r w:rsidRPr="003B2883">
        <w:tab/>
        <w:t>Resource: N1N2 Subscriptions Collection for Individual UE Contexts</w:t>
      </w:r>
      <w:bookmarkEnd w:id="1773"/>
      <w:bookmarkEnd w:id="1774"/>
      <w:bookmarkEnd w:id="1775"/>
      <w:bookmarkEnd w:id="1776"/>
      <w:bookmarkEnd w:id="1777"/>
      <w:bookmarkEnd w:id="1778"/>
      <w:bookmarkEnd w:id="1779"/>
      <w:bookmarkEnd w:id="1780"/>
      <w:bookmarkEnd w:id="1781"/>
      <w:bookmarkEnd w:id="1782"/>
      <w:bookmarkEnd w:id="1783"/>
      <w:bookmarkEnd w:id="1784"/>
    </w:p>
    <w:p w14:paraId="7448A493" w14:textId="77777777" w:rsidR="00602AC0" w:rsidRPr="003B2883" w:rsidRDefault="00602AC0" w:rsidP="00602AC0">
      <w:pPr>
        <w:pStyle w:val="Heading5"/>
      </w:pPr>
      <w:bookmarkStart w:id="1785" w:name="_Toc25156282"/>
      <w:bookmarkStart w:id="1786" w:name="_Toc34124582"/>
      <w:bookmarkStart w:id="1787" w:name="_Toc43207704"/>
      <w:bookmarkStart w:id="1788" w:name="_Toc49857176"/>
      <w:bookmarkStart w:id="1789" w:name="_Toc56677012"/>
      <w:bookmarkStart w:id="1790" w:name="_Toc56691535"/>
      <w:bookmarkStart w:id="1791" w:name="_Toc56698799"/>
      <w:bookmarkStart w:id="1792" w:name="_Toc89035032"/>
      <w:bookmarkStart w:id="1793" w:name="_Toc89064830"/>
      <w:bookmarkStart w:id="1794" w:name="_Toc89180129"/>
      <w:bookmarkStart w:id="1795" w:name="_Toc97071808"/>
      <w:bookmarkStart w:id="1796" w:name="_Toc106632442"/>
      <w:r w:rsidRPr="003B2883">
        <w:t>6.1.3.3.1</w:t>
      </w:r>
      <w:r w:rsidRPr="003B2883">
        <w:tab/>
        <w:t>Description</w:t>
      </w:r>
      <w:bookmarkEnd w:id="1785"/>
      <w:bookmarkEnd w:id="1786"/>
      <w:bookmarkEnd w:id="1787"/>
      <w:bookmarkEnd w:id="1788"/>
      <w:bookmarkEnd w:id="1789"/>
      <w:bookmarkEnd w:id="1790"/>
      <w:bookmarkEnd w:id="1791"/>
      <w:bookmarkEnd w:id="1792"/>
      <w:bookmarkEnd w:id="1793"/>
      <w:bookmarkEnd w:id="1794"/>
      <w:bookmarkEnd w:id="1795"/>
      <w:bookmarkEnd w:id="1796"/>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7" w:name="_Toc25156283"/>
      <w:bookmarkStart w:id="1798" w:name="_Toc34124583"/>
      <w:bookmarkStart w:id="1799" w:name="_Toc43207705"/>
      <w:bookmarkStart w:id="1800" w:name="_Toc49857177"/>
      <w:bookmarkStart w:id="1801" w:name="_Toc56677013"/>
      <w:bookmarkStart w:id="1802" w:name="_Toc56691536"/>
      <w:bookmarkStart w:id="1803" w:name="_Toc56698800"/>
      <w:bookmarkStart w:id="1804" w:name="_Toc89035033"/>
      <w:bookmarkStart w:id="1805" w:name="_Toc89064831"/>
      <w:bookmarkStart w:id="1806" w:name="_Toc89180130"/>
      <w:bookmarkStart w:id="1807" w:name="_Toc97071809"/>
      <w:bookmarkStart w:id="1808" w:name="_Toc106632443"/>
      <w:r w:rsidRPr="003B2883">
        <w:t>6.1.3.3.2</w:t>
      </w:r>
      <w:r w:rsidRPr="003B2883">
        <w:tab/>
        <w:t>Resource Definition</w:t>
      </w:r>
      <w:bookmarkEnd w:id="1797"/>
      <w:bookmarkEnd w:id="1798"/>
      <w:bookmarkEnd w:id="1799"/>
      <w:bookmarkEnd w:id="1800"/>
      <w:bookmarkEnd w:id="1801"/>
      <w:bookmarkEnd w:id="1802"/>
      <w:bookmarkEnd w:id="1803"/>
      <w:bookmarkEnd w:id="1804"/>
      <w:bookmarkEnd w:id="1805"/>
      <w:bookmarkEnd w:id="1806"/>
      <w:bookmarkEnd w:id="1807"/>
      <w:bookmarkEnd w:id="180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77777777" w:rsidR="006E159F" w:rsidRPr="003B2883" w:rsidRDefault="006E159F" w:rsidP="006E159F">
            <w:pPr>
              <w:pStyle w:val="TAL"/>
              <w:rPr>
                <w:lang w:eastAsia="zh-CN"/>
              </w:rPr>
            </w:pPr>
            <w:r w:rsidRPr="003B2883">
              <w:tab/>
              <w:t>pattern: "(imei-[0-9]{15})"</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09" w:name="_Toc34124584"/>
      <w:bookmarkStart w:id="1810" w:name="_Toc43207706"/>
      <w:bookmarkStart w:id="1811" w:name="_Toc49857178"/>
      <w:bookmarkStart w:id="1812" w:name="_Toc56677014"/>
      <w:bookmarkStart w:id="1813" w:name="_Toc56691537"/>
      <w:bookmarkStart w:id="1814" w:name="_Toc56698801"/>
      <w:bookmarkStart w:id="1815" w:name="_Toc89035034"/>
      <w:bookmarkStart w:id="1816" w:name="_Toc89064832"/>
      <w:bookmarkStart w:id="1817" w:name="_Toc89180131"/>
      <w:bookmarkStart w:id="1818" w:name="_Toc97071810"/>
      <w:bookmarkStart w:id="1819" w:name="_Toc106632444"/>
      <w:r w:rsidRPr="00333BC8">
        <w:rPr>
          <w:rFonts w:cs="Arial"/>
        </w:rPr>
        <w:t>6.1.3.3.3</w:t>
      </w:r>
      <w:r w:rsidRPr="00333BC8">
        <w:rPr>
          <w:rFonts w:cs="Arial"/>
        </w:rPr>
        <w:tab/>
        <w:t>Resource Standard Methods</w:t>
      </w:r>
      <w:bookmarkEnd w:id="1809"/>
      <w:bookmarkEnd w:id="1810"/>
      <w:bookmarkEnd w:id="1811"/>
      <w:bookmarkEnd w:id="1812"/>
      <w:bookmarkEnd w:id="1813"/>
      <w:bookmarkEnd w:id="1814"/>
      <w:bookmarkEnd w:id="1815"/>
      <w:bookmarkEnd w:id="1816"/>
      <w:bookmarkEnd w:id="1817"/>
      <w:bookmarkEnd w:id="1818"/>
      <w:bookmarkEnd w:id="1819"/>
    </w:p>
    <w:p w14:paraId="6141712D" w14:textId="77777777" w:rsidR="00602AC0" w:rsidRPr="003B2883" w:rsidRDefault="00602AC0" w:rsidP="00876DA9">
      <w:pPr>
        <w:pStyle w:val="Heading6"/>
      </w:pPr>
      <w:bookmarkStart w:id="1820" w:name="_Toc25156284"/>
      <w:bookmarkStart w:id="1821" w:name="_Toc34124585"/>
      <w:bookmarkStart w:id="1822" w:name="_Toc43207707"/>
      <w:bookmarkStart w:id="1823" w:name="_Toc49857179"/>
      <w:bookmarkStart w:id="1824" w:name="_Toc56677015"/>
      <w:bookmarkStart w:id="1825" w:name="_Toc56691538"/>
      <w:bookmarkStart w:id="1826" w:name="_Toc56698802"/>
      <w:bookmarkStart w:id="1827" w:name="_Toc89035035"/>
      <w:bookmarkStart w:id="1828" w:name="_Toc89064833"/>
      <w:bookmarkStart w:id="1829" w:name="_Toc89180132"/>
      <w:bookmarkStart w:id="1830" w:name="_Toc97071811"/>
      <w:bookmarkStart w:id="1831" w:name="_Toc106632445"/>
      <w:r w:rsidRPr="003B2883">
        <w:t>6.1.3.3.3.1</w:t>
      </w:r>
      <w:r w:rsidRPr="003B2883">
        <w:tab/>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398300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2" w:name="_Toc25156285"/>
      <w:bookmarkStart w:id="1833" w:name="_Toc34124586"/>
      <w:bookmarkStart w:id="1834" w:name="_Toc43207708"/>
      <w:bookmarkStart w:id="1835" w:name="_Toc49857180"/>
      <w:bookmarkStart w:id="1836" w:name="_Toc56677016"/>
      <w:bookmarkStart w:id="1837" w:name="_Toc56691539"/>
      <w:bookmarkStart w:id="1838" w:name="_Toc56698803"/>
      <w:bookmarkStart w:id="1839" w:name="_Toc89035036"/>
      <w:bookmarkStart w:id="1840" w:name="_Toc89064834"/>
      <w:bookmarkStart w:id="1841" w:name="_Toc89180133"/>
      <w:bookmarkStart w:id="1842" w:name="_Toc97071812"/>
      <w:bookmarkStart w:id="1843" w:name="_Toc106632446"/>
      <w:r w:rsidRPr="003B2883">
        <w:t>6.1.3.3.4</w:t>
      </w:r>
      <w:r w:rsidRPr="003B2883">
        <w:tab/>
        <w:t>Resource Custom Operations</w:t>
      </w:r>
      <w:bookmarkEnd w:id="1832"/>
      <w:bookmarkEnd w:id="1833"/>
      <w:bookmarkEnd w:id="1834"/>
      <w:bookmarkEnd w:id="1835"/>
      <w:bookmarkEnd w:id="1836"/>
      <w:bookmarkEnd w:id="1837"/>
      <w:bookmarkEnd w:id="1838"/>
      <w:bookmarkEnd w:id="1839"/>
      <w:bookmarkEnd w:id="1840"/>
      <w:bookmarkEnd w:id="1841"/>
      <w:bookmarkEnd w:id="1842"/>
      <w:bookmarkEnd w:id="1843"/>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4" w:name="_Toc25156286"/>
      <w:bookmarkStart w:id="1845" w:name="_Toc34124587"/>
      <w:bookmarkStart w:id="1846" w:name="_Toc43207709"/>
      <w:bookmarkStart w:id="1847" w:name="_Toc49857181"/>
      <w:bookmarkStart w:id="1848" w:name="_Toc56677017"/>
      <w:bookmarkStart w:id="1849" w:name="_Toc56691540"/>
      <w:bookmarkStart w:id="1850" w:name="_Toc56698804"/>
      <w:bookmarkStart w:id="1851" w:name="_Toc89035037"/>
      <w:bookmarkStart w:id="1852" w:name="_Toc89064835"/>
      <w:bookmarkStart w:id="1853" w:name="_Toc89180134"/>
      <w:bookmarkStart w:id="1854" w:name="_Toc97071813"/>
      <w:bookmarkStart w:id="1855" w:name="_Toc106632447"/>
      <w:r w:rsidRPr="003B2883">
        <w:lastRenderedPageBreak/>
        <w:t>6.1.3.4</w:t>
      </w:r>
      <w:r w:rsidRPr="003B2883">
        <w:tab/>
        <w:t>Resource: N1N2 Individual Subscription</w:t>
      </w:r>
      <w:bookmarkEnd w:id="1844"/>
      <w:bookmarkEnd w:id="1845"/>
      <w:bookmarkEnd w:id="1846"/>
      <w:bookmarkEnd w:id="1847"/>
      <w:bookmarkEnd w:id="1848"/>
      <w:bookmarkEnd w:id="1849"/>
      <w:bookmarkEnd w:id="1850"/>
      <w:bookmarkEnd w:id="1851"/>
      <w:bookmarkEnd w:id="1852"/>
      <w:bookmarkEnd w:id="1853"/>
      <w:bookmarkEnd w:id="1854"/>
      <w:bookmarkEnd w:id="1855"/>
    </w:p>
    <w:p w14:paraId="6478A07D" w14:textId="77777777" w:rsidR="00602AC0" w:rsidRPr="003B2883" w:rsidRDefault="00602AC0" w:rsidP="00602AC0">
      <w:pPr>
        <w:pStyle w:val="Heading5"/>
      </w:pPr>
      <w:bookmarkStart w:id="1856" w:name="_Toc25156287"/>
      <w:bookmarkStart w:id="1857" w:name="_Toc34124588"/>
      <w:bookmarkStart w:id="1858" w:name="_Toc43207710"/>
      <w:bookmarkStart w:id="1859" w:name="_Toc49857182"/>
      <w:bookmarkStart w:id="1860" w:name="_Toc56677018"/>
      <w:bookmarkStart w:id="1861" w:name="_Toc56691541"/>
      <w:bookmarkStart w:id="1862" w:name="_Toc56698805"/>
      <w:bookmarkStart w:id="1863" w:name="_Toc89035038"/>
      <w:bookmarkStart w:id="1864" w:name="_Toc89064836"/>
      <w:bookmarkStart w:id="1865" w:name="_Toc89180135"/>
      <w:bookmarkStart w:id="1866" w:name="_Toc97071814"/>
      <w:bookmarkStart w:id="1867" w:name="_Toc106632448"/>
      <w:r w:rsidRPr="003B2883">
        <w:t>6.1.3.4.1</w:t>
      </w:r>
      <w:r w:rsidRPr="003B2883">
        <w:tab/>
        <w:t>Description</w:t>
      </w:r>
      <w:bookmarkEnd w:id="1856"/>
      <w:bookmarkEnd w:id="1857"/>
      <w:bookmarkEnd w:id="1858"/>
      <w:bookmarkEnd w:id="1859"/>
      <w:bookmarkEnd w:id="1860"/>
      <w:bookmarkEnd w:id="1861"/>
      <w:bookmarkEnd w:id="1862"/>
      <w:bookmarkEnd w:id="1863"/>
      <w:bookmarkEnd w:id="1864"/>
      <w:bookmarkEnd w:id="1865"/>
      <w:bookmarkEnd w:id="1866"/>
      <w:bookmarkEnd w:id="1867"/>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8" w:name="_Toc25156288"/>
      <w:bookmarkStart w:id="1869" w:name="_Toc34124589"/>
      <w:bookmarkStart w:id="1870" w:name="_Toc43207711"/>
      <w:bookmarkStart w:id="1871" w:name="_Toc49857183"/>
      <w:bookmarkStart w:id="1872" w:name="_Toc56677019"/>
      <w:bookmarkStart w:id="1873" w:name="_Toc56691542"/>
      <w:bookmarkStart w:id="1874" w:name="_Toc56698806"/>
      <w:bookmarkStart w:id="1875" w:name="_Toc89035039"/>
      <w:bookmarkStart w:id="1876" w:name="_Toc89064837"/>
      <w:bookmarkStart w:id="1877" w:name="_Toc89180136"/>
      <w:bookmarkStart w:id="1878" w:name="_Toc97071815"/>
      <w:bookmarkStart w:id="1879" w:name="_Toc106632449"/>
      <w:r w:rsidRPr="003B2883">
        <w:t>6.1.3.4.2</w:t>
      </w:r>
      <w:r w:rsidRPr="003B2883">
        <w:tab/>
        <w:t>Resource Definition</w:t>
      </w:r>
      <w:bookmarkEnd w:id="1868"/>
      <w:bookmarkEnd w:id="1869"/>
      <w:bookmarkEnd w:id="1870"/>
      <w:bookmarkEnd w:id="1871"/>
      <w:bookmarkEnd w:id="1872"/>
      <w:bookmarkEnd w:id="1873"/>
      <w:bookmarkEnd w:id="1874"/>
      <w:bookmarkEnd w:id="1875"/>
      <w:bookmarkEnd w:id="1876"/>
      <w:bookmarkEnd w:id="1877"/>
      <w:bookmarkEnd w:id="1878"/>
      <w:bookmarkEnd w:id="1879"/>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77777777" w:rsidR="006E159F" w:rsidRPr="003B2883" w:rsidRDefault="006E159F" w:rsidP="006E159F">
            <w:pPr>
              <w:pStyle w:val="TAL"/>
              <w:rPr>
                <w:lang w:eastAsia="zh-CN"/>
              </w:rPr>
            </w:pPr>
            <w:r w:rsidRPr="003B2883">
              <w:tab/>
              <w:t>pattern: "(imei-[0-9]{15})"</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0" w:name="_Toc34124590"/>
      <w:bookmarkStart w:id="1881" w:name="_Toc43207712"/>
      <w:bookmarkStart w:id="1882" w:name="_Toc49857184"/>
      <w:bookmarkStart w:id="1883" w:name="_Toc56677020"/>
      <w:bookmarkStart w:id="1884" w:name="_Toc56691543"/>
      <w:bookmarkStart w:id="1885" w:name="_Toc56698807"/>
      <w:bookmarkStart w:id="1886" w:name="_Toc89035040"/>
      <w:bookmarkStart w:id="1887" w:name="_Toc89064838"/>
      <w:bookmarkStart w:id="1888" w:name="_Toc89180137"/>
      <w:bookmarkStart w:id="1889" w:name="_Toc97071816"/>
      <w:bookmarkStart w:id="1890" w:name="_Toc106632450"/>
      <w:r w:rsidRPr="00333BC8">
        <w:rPr>
          <w:rFonts w:cs="Arial"/>
        </w:rPr>
        <w:t>6.1.3.4.3</w:t>
      </w:r>
      <w:r w:rsidRPr="00333BC8">
        <w:rPr>
          <w:rFonts w:cs="Arial"/>
        </w:rPr>
        <w:tab/>
        <w:t>Resource Standard Methods</w:t>
      </w:r>
      <w:bookmarkEnd w:id="1880"/>
      <w:bookmarkEnd w:id="1881"/>
      <w:bookmarkEnd w:id="1882"/>
      <w:bookmarkEnd w:id="1883"/>
      <w:bookmarkEnd w:id="1884"/>
      <w:bookmarkEnd w:id="1885"/>
      <w:bookmarkEnd w:id="1886"/>
      <w:bookmarkEnd w:id="1887"/>
      <w:bookmarkEnd w:id="1888"/>
      <w:bookmarkEnd w:id="1889"/>
      <w:bookmarkEnd w:id="1890"/>
    </w:p>
    <w:p w14:paraId="008D1777" w14:textId="77777777" w:rsidR="00602AC0" w:rsidRPr="003B2883" w:rsidRDefault="00602AC0" w:rsidP="00876DA9">
      <w:pPr>
        <w:pStyle w:val="Heading6"/>
      </w:pPr>
      <w:bookmarkStart w:id="1891" w:name="_Toc25156289"/>
      <w:bookmarkStart w:id="1892" w:name="_Toc34124591"/>
      <w:bookmarkStart w:id="1893" w:name="_Toc43207713"/>
      <w:bookmarkStart w:id="1894" w:name="_Toc49857185"/>
      <w:bookmarkStart w:id="1895" w:name="_Toc56677021"/>
      <w:bookmarkStart w:id="1896" w:name="_Toc56691544"/>
      <w:bookmarkStart w:id="1897" w:name="_Toc56698808"/>
      <w:bookmarkStart w:id="1898" w:name="_Toc89035041"/>
      <w:bookmarkStart w:id="1899" w:name="_Toc89064839"/>
      <w:bookmarkStart w:id="1900" w:name="_Toc89180138"/>
      <w:bookmarkStart w:id="1901" w:name="_Toc97071817"/>
      <w:bookmarkStart w:id="1902" w:name="_Toc106632451"/>
      <w:r w:rsidRPr="003B2883">
        <w:t>6.1.3.4.3.1</w:t>
      </w:r>
      <w:r w:rsidRPr="003B2883">
        <w:tab/>
        <w:t>DELETE</w:t>
      </w:r>
      <w:bookmarkEnd w:id="1891"/>
      <w:bookmarkEnd w:id="1892"/>
      <w:bookmarkEnd w:id="1893"/>
      <w:bookmarkEnd w:id="1894"/>
      <w:bookmarkEnd w:id="1895"/>
      <w:bookmarkEnd w:id="1896"/>
      <w:bookmarkEnd w:id="1897"/>
      <w:bookmarkEnd w:id="1898"/>
      <w:bookmarkEnd w:id="1899"/>
      <w:bookmarkEnd w:id="1900"/>
      <w:bookmarkEnd w:id="1901"/>
      <w:bookmarkEnd w:id="1902"/>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3AF4907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3" w:name="_Toc25156290"/>
      <w:bookmarkStart w:id="1904" w:name="_Toc34124592"/>
      <w:bookmarkStart w:id="1905" w:name="_Toc43207714"/>
      <w:bookmarkStart w:id="1906" w:name="_Toc49857186"/>
      <w:bookmarkStart w:id="1907" w:name="_Toc56677022"/>
      <w:bookmarkStart w:id="1908" w:name="_Toc56691545"/>
      <w:bookmarkStart w:id="1909" w:name="_Toc56698809"/>
      <w:bookmarkStart w:id="1910" w:name="_Toc89035042"/>
      <w:bookmarkStart w:id="1911" w:name="_Toc89064840"/>
      <w:bookmarkStart w:id="1912" w:name="_Toc89180139"/>
      <w:bookmarkStart w:id="1913" w:name="_Toc97071818"/>
      <w:bookmarkStart w:id="1914" w:name="_Toc106632452"/>
      <w:r w:rsidRPr="003B2883">
        <w:t>6.1.3.4.4</w:t>
      </w:r>
      <w:r w:rsidRPr="003B2883">
        <w:tab/>
        <w:t>Resource Custom Operations</w:t>
      </w:r>
      <w:bookmarkEnd w:id="1903"/>
      <w:bookmarkEnd w:id="1904"/>
      <w:bookmarkEnd w:id="1905"/>
      <w:bookmarkEnd w:id="1906"/>
      <w:bookmarkEnd w:id="1907"/>
      <w:bookmarkEnd w:id="1908"/>
      <w:bookmarkEnd w:id="1909"/>
      <w:bookmarkEnd w:id="1910"/>
      <w:bookmarkEnd w:id="1911"/>
      <w:bookmarkEnd w:id="1912"/>
      <w:bookmarkEnd w:id="1913"/>
      <w:bookmarkEnd w:id="1914"/>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5" w:name="_Toc25156291"/>
      <w:bookmarkStart w:id="1916" w:name="_Toc34124593"/>
      <w:bookmarkStart w:id="1917" w:name="_Toc43207715"/>
      <w:bookmarkStart w:id="1918" w:name="_Toc49857187"/>
      <w:bookmarkStart w:id="1919" w:name="_Toc56677023"/>
      <w:bookmarkStart w:id="1920" w:name="_Toc56691546"/>
      <w:bookmarkStart w:id="1921" w:name="_Toc56698810"/>
      <w:bookmarkStart w:id="1922" w:name="_Toc89035043"/>
      <w:bookmarkStart w:id="1923" w:name="_Toc89064841"/>
      <w:bookmarkStart w:id="1924" w:name="_Toc89180140"/>
      <w:bookmarkStart w:id="1925" w:name="_Toc97071819"/>
      <w:bookmarkStart w:id="1926" w:name="_Toc106632453"/>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5"/>
      <w:bookmarkEnd w:id="1916"/>
      <w:bookmarkEnd w:id="1917"/>
      <w:bookmarkEnd w:id="1918"/>
      <w:bookmarkEnd w:id="1919"/>
      <w:bookmarkEnd w:id="1920"/>
      <w:bookmarkEnd w:id="1921"/>
      <w:bookmarkEnd w:id="1922"/>
      <w:bookmarkEnd w:id="1923"/>
      <w:bookmarkEnd w:id="1924"/>
      <w:bookmarkEnd w:id="1925"/>
      <w:bookmarkEnd w:id="1926"/>
    </w:p>
    <w:p w14:paraId="11FAE390" w14:textId="77777777" w:rsidR="00602AC0" w:rsidRPr="003B2883" w:rsidRDefault="00602AC0" w:rsidP="00602AC0">
      <w:pPr>
        <w:pStyle w:val="Heading5"/>
      </w:pPr>
      <w:bookmarkStart w:id="1927" w:name="_Toc25156292"/>
      <w:bookmarkStart w:id="1928" w:name="_Toc34124594"/>
      <w:bookmarkStart w:id="1929" w:name="_Toc43207716"/>
      <w:bookmarkStart w:id="1930" w:name="_Toc49857188"/>
      <w:bookmarkStart w:id="1931" w:name="_Toc56677024"/>
      <w:bookmarkStart w:id="1932" w:name="_Toc56691547"/>
      <w:bookmarkStart w:id="1933" w:name="_Toc56698811"/>
      <w:bookmarkStart w:id="1934" w:name="_Toc89035044"/>
      <w:bookmarkStart w:id="1935" w:name="_Toc89064842"/>
      <w:bookmarkStart w:id="1936" w:name="_Toc89180141"/>
      <w:bookmarkStart w:id="1937" w:name="_Toc97071820"/>
      <w:bookmarkStart w:id="1938" w:name="_Toc106632454"/>
      <w:r w:rsidRPr="003B2883">
        <w:t>6.1.3.5.1</w:t>
      </w:r>
      <w:r w:rsidRPr="003B2883">
        <w:tab/>
        <w:t>Description</w:t>
      </w:r>
      <w:bookmarkEnd w:id="1927"/>
      <w:bookmarkEnd w:id="1928"/>
      <w:bookmarkEnd w:id="1929"/>
      <w:bookmarkEnd w:id="1930"/>
      <w:bookmarkEnd w:id="1931"/>
      <w:bookmarkEnd w:id="1932"/>
      <w:bookmarkEnd w:id="1933"/>
      <w:bookmarkEnd w:id="1934"/>
      <w:bookmarkEnd w:id="1935"/>
      <w:bookmarkEnd w:id="1936"/>
      <w:bookmarkEnd w:id="1937"/>
      <w:bookmarkEnd w:id="1938"/>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39" w:name="_Toc25156293"/>
      <w:bookmarkStart w:id="1940" w:name="_Toc34124595"/>
      <w:bookmarkStart w:id="1941" w:name="_Toc43207717"/>
      <w:bookmarkStart w:id="1942" w:name="_Toc49857189"/>
      <w:bookmarkStart w:id="1943" w:name="_Toc56677025"/>
      <w:bookmarkStart w:id="1944" w:name="_Toc56691548"/>
      <w:bookmarkStart w:id="1945" w:name="_Toc56698812"/>
      <w:bookmarkStart w:id="1946" w:name="_Toc89035045"/>
      <w:bookmarkStart w:id="1947" w:name="_Toc89064843"/>
      <w:bookmarkStart w:id="1948" w:name="_Toc89180142"/>
      <w:bookmarkStart w:id="1949" w:name="_Toc97071821"/>
      <w:bookmarkStart w:id="1950" w:name="_Toc106632455"/>
      <w:r w:rsidRPr="003B2883">
        <w:t>6.1.3.5.2</w:t>
      </w:r>
      <w:r w:rsidRPr="003B2883">
        <w:tab/>
        <w:t>Resource Definition</w:t>
      </w:r>
      <w:bookmarkEnd w:id="1939"/>
      <w:bookmarkEnd w:id="1940"/>
      <w:bookmarkEnd w:id="1941"/>
      <w:bookmarkEnd w:id="1942"/>
      <w:bookmarkEnd w:id="1943"/>
      <w:bookmarkEnd w:id="1944"/>
      <w:bookmarkEnd w:id="1945"/>
      <w:bookmarkEnd w:id="1946"/>
      <w:bookmarkEnd w:id="1947"/>
      <w:bookmarkEnd w:id="1948"/>
      <w:bookmarkEnd w:id="1949"/>
      <w:bookmarkEnd w:id="1950"/>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1" w:name="_Toc25156294"/>
      <w:bookmarkStart w:id="1952" w:name="_Toc34124596"/>
      <w:bookmarkStart w:id="1953" w:name="_Toc43207718"/>
      <w:bookmarkStart w:id="1954" w:name="_Toc49857190"/>
      <w:bookmarkStart w:id="1955" w:name="_Toc56677026"/>
      <w:bookmarkStart w:id="1956" w:name="_Toc56691549"/>
      <w:bookmarkStart w:id="1957" w:name="_Toc56698813"/>
      <w:bookmarkStart w:id="1958" w:name="_Toc89035046"/>
      <w:bookmarkStart w:id="1959" w:name="_Toc89064844"/>
      <w:bookmarkStart w:id="1960" w:name="_Toc89180143"/>
      <w:bookmarkStart w:id="1961" w:name="_Toc97071822"/>
      <w:bookmarkStart w:id="1962" w:name="_Toc106632456"/>
      <w:r w:rsidRPr="003B2883">
        <w:t>6.1.3.5.3</w:t>
      </w:r>
      <w:r w:rsidRPr="003B2883">
        <w:tab/>
        <w:t>Resource Standard Methods</w:t>
      </w:r>
      <w:bookmarkEnd w:id="1951"/>
      <w:bookmarkEnd w:id="1952"/>
      <w:bookmarkEnd w:id="1953"/>
      <w:bookmarkEnd w:id="1954"/>
      <w:bookmarkEnd w:id="1955"/>
      <w:bookmarkEnd w:id="1956"/>
      <w:bookmarkEnd w:id="1957"/>
      <w:bookmarkEnd w:id="1958"/>
      <w:bookmarkEnd w:id="1959"/>
      <w:bookmarkEnd w:id="1960"/>
      <w:bookmarkEnd w:id="1961"/>
      <w:bookmarkEnd w:id="1962"/>
    </w:p>
    <w:p w14:paraId="0E461DA4" w14:textId="77777777" w:rsidR="00602AC0" w:rsidRPr="003B2883" w:rsidRDefault="00602AC0" w:rsidP="00876DA9">
      <w:pPr>
        <w:pStyle w:val="Heading6"/>
        <w:rPr>
          <w:lang w:eastAsia="zh-CN"/>
        </w:rPr>
      </w:pPr>
      <w:bookmarkStart w:id="1963" w:name="_Toc25156295"/>
      <w:bookmarkStart w:id="1964" w:name="_Toc34124597"/>
      <w:bookmarkStart w:id="1965" w:name="_Toc43207719"/>
      <w:bookmarkStart w:id="1966" w:name="_Toc49857191"/>
      <w:bookmarkStart w:id="1967" w:name="_Toc56677027"/>
      <w:bookmarkStart w:id="1968" w:name="_Toc56691550"/>
      <w:bookmarkStart w:id="1969" w:name="_Toc56698814"/>
      <w:bookmarkStart w:id="1970" w:name="_Toc89035047"/>
      <w:bookmarkStart w:id="1971" w:name="_Toc89064845"/>
      <w:bookmarkStart w:id="1972" w:name="_Toc89180144"/>
      <w:bookmarkStart w:id="1973" w:name="_Toc97071823"/>
      <w:bookmarkStart w:id="1974" w:name="_Toc106632457"/>
      <w:r w:rsidRPr="003B2883">
        <w:t>6.1.3.5.3.1</w:t>
      </w:r>
      <w:r w:rsidRPr="003B2883">
        <w:tab/>
      </w:r>
      <w:r w:rsidRPr="003B2883">
        <w:rPr>
          <w:rFonts w:hint="eastAsia"/>
          <w:lang w:eastAsia="zh-CN"/>
        </w:rPr>
        <w:t>POST</w:t>
      </w:r>
      <w:bookmarkEnd w:id="1963"/>
      <w:bookmarkEnd w:id="1964"/>
      <w:bookmarkEnd w:id="1965"/>
      <w:bookmarkEnd w:id="1966"/>
      <w:bookmarkEnd w:id="1967"/>
      <w:bookmarkEnd w:id="1968"/>
      <w:bookmarkEnd w:id="1969"/>
      <w:bookmarkEnd w:id="1970"/>
      <w:bookmarkEnd w:id="1971"/>
      <w:bookmarkEnd w:id="1972"/>
      <w:bookmarkEnd w:id="1973"/>
      <w:bookmarkEnd w:id="1974"/>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5"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5"/>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6"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6"/>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7"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8" w:name="_PERM_MCCTEMPBM_CRPT03410079___2" w:colFirst="4" w:colLast="4"/>
            <w:bookmarkEnd w:id="1977"/>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8"/>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00D772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79" w:name="_Toc25156296"/>
      <w:bookmarkStart w:id="1980" w:name="_Toc34124598"/>
      <w:bookmarkStart w:id="1981" w:name="_Toc43207720"/>
      <w:bookmarkStart w:id="1982" w:name="_Toc49857192"/>
      <w:bookmarkStart w:id="1983" w:name="_Toc56677028"/>
      <w:bookmarkStart w:id="1984" w:name="_Toc56691551"/>
      <w:bookmarkStart w:id="1985" w:name="_Toc56698815"/>
      <w:bookmarkStart w:id="1986" w:name="_Toc89035048"/>
      <w:bookmarkStart w:id="1987" w:name="_Toc89064846"/>
      <w:bookmarkStart w:id="1988" w:name="_Toc89180145"/>
      <w:bookmarkStart w:id="1989" w:name="_Toc97071824"/>
      <w:bookmarkStart w:id="1990" w:name="_Toc106632458"/>
      <w:r w:rsidRPr="003B2883">
        <w:t>6.1.3.6</w:t>
      </w:r>
      <w:r w:rsidRPr="003B2883">
        <w:tab/>
        <w:t>Resource: subscriptions</w:t>
      </w:r>
      <w:r w:rsidRPr="003B2883">
        <w:rPr>
          <w:rFonts w:hint="eastAsia"/>
          <w:lang w:eastAsia="zh-CN"/>
        </w:rPr>
        <w:t xml:space="preserve"> collection</w:t>
      </w:r>
      <w:bookmarkEnd w:id="1979"/>
      <w:bookmarkEnd w:id="1980"/>
      <w:bookmarkEnd w:id="1981"/>
      <w:bookmarkEnd w:id="1982"/>
      <w:bookmarkEnd w:id="1983"/>
      <w:bookmarkEnd w:id="1984"/>
      <w:bookmarkEnd w:id="1985"/>
      <w:bookmarkEnd w:id="1986"/>
      <w:bookmarkEnd w:id="1987"/>
      <w:bookmarkEnd w:id="1988"/>
      <w:bookmarkEnd w:id="1989"/>
      <w:bookmarkEnd w:id="1990"/>
    </w:p>
    <w:p w14:paraId="49F7D433" w14:textId="77777777" w:rsidR="00602AC0" w:rsidRPr="003B2883" w:rsidRDefault="00602AC0" w:rsidP="00602AC0">
      <w:pPr>
        <w:pStyle w:val="Heading5"/>
      </w:pPr>
      <w:bookmarkStart w:id="1991" w:name="_Toc25156297"/>
      <w:bookmarkStart w:id="1992" w:name="_Toc34124599"/>
      <w:bookmarkStart w:id="1993" w:name="_Toc43207721"/>
      <w:bookmarkStart w:id="1994" w:name="_Toc49857193"/>
      <w:bookmarkStart w:id="1995" w:name="_Toc56677029"/>
      <w:bookmarkStart w:id="1996" w:name="_Toc56691552"/>
      <w:bookmarkStart w:id="1997" w:name="_Toc56698816"/>
      <w:bookmarkStart w:id="1998" w:name="_Toc89035049"/>
      <w:bookmarkStart w:id="1999" w:name="_Toc89064847"/>
      <w:bookmarkStart w:id="2000" w:name="_Toc89180146"/>
      <w:bookmarkStart w:id="2001" w:name="_Toc97071825"/>
      <w:bookmarkStart w:id="2002" w:name="_Toc106632459"/>
      <w:r w:rsidRPr="003B2883">
        <w:t>6.1.3.6.1</w:t>
      </w:r>
      <w:r w:rsidRPr="003B2883">
        <w:tab/>
        <w:t>Description</w:t>
      </w:r>
      <w:bookmarkEnd w:id="1991"/>
      <w:bookmarkEnd w:id="1992"/>
      <w:bookmarkEnd w:id="1993"/>
      <w:bookmarkEnd w:id="1994"/>
      <w:bookmarkEnd w:id="1995"/>
      <w:bookmarkEnd w:id="1996"/>
      <w:bookmarkEnd w:id="1997"/>
      <w:bookmarkEnd w:id="1998"/>
      <w:bookmarkEnd w:id="1999"/>
      <w:bookmarkEnd w:id="2000"/>
      <w:bookmarkEnd w:id="2001"/>
      <w:bookmarkEnd w:id="2002"/>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3" w:name="_Toc25156298"/>
      <w:bookmarkStart w:id="2004" w:name="_Toc34124600"/>
      <w:bookmarkStart w:id="2005" w:name="_Toc43207722"/>
      <w:bookmarkStart w:id="2006" w:name="_Toc49857194"/>
      <w:bookmarkStart w:id="2007" w:name="_Toc56677030"/>
      <w:bookmarkStart w:id="2008" w:name="_Toc56691553"/>
      <w:bookmarkStart w:id="2009" w:name="_Toc56698817"/>
      <w:bookmarkStart w:id="2010" w:name="_Toc89035050"/>
      <w:bookmarkStart w:id="2011" w:name="_Toc89064848"/>
      <w:bookmarkStart w:id="2012" w:name="_Toc89180147"/>
      <w:bookmarkStart w:id="2013" w:name="_Toc97071826"/>
      <w:bookmarkStart w:id="2014" w:name="_Toc106632460"/>
      <w:r w:rsidRPr="003B2883">
        <w:t>6.1.3.6.2</w:t>
      </w:r>
      <w:r w:rsidRPr="003B2883">
        <w:tab/>
        <w:t>Resource Definition</w:t>
      </w:r>
      <w:bookmarkEnd w:id="2003"/>
      <w:bookmarkEnd w:id="2004"/>
      <w:bookmarkEnd w:id="2005"/>
      <w:bookmarkEnd w:id="2006"/>
      <w:bookmarkEnd w:id="2007"/>
      <w:bookmarkEnd w:id="2008"/>
      <w:bookmarkEnd w:id="2009"/>
      <w:bookmarkEnd w:id="2010"/>
      <w:bookmarkEnd w:id="2011"/>
      <w:bookmarkEnd w:id="2012"/>
      <w:bookmarkEnd w:id="2013"/>
      <w:bookmarkEnd w:id="2014"/>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5" w:name="_Toc25156299"/>
      <w:bookmarkStart w:id="2016" w:name="_Toc34124601"/>
      <w:bookmarkStart w:id="2017" w:name="_Toc43207723"/>
      <w:bookmarkStart w:id="2018" w:name="_Toc49857195"/>
      <w:bookmarkStart w:id="2019" w:name="_Toc56677031"/>
      <w:bookmarkStart w:id="2020" w:name="_Toc56691554"/>
      <w:bookmarkStart w:id="2021" w:name="_Toc56698818"/>
      <w:bookmarkStart w:id="2022" w:name="_Toc89035051"/>
      <w:bookmarkStart w:id="2023" w:name="_Toc89064849"/>
      <w:bookmarkStart w:id="2024" w:name="_Toc89180148"/>
      <w:bookmarkStart w:id="2025" w:name="_Toc97071827"/>
      <w:bookmarkStart w:id="2026" w:name="_Toc106632461"/>
      <w:r w:rsidRPr="003B2883">
        <w:t>6.1.3.6.3</w:t>
      </w:r>
      <w:r w:rsidRPr="003B2883">
        <w:tab/>
        <w:t>Resource Standard Methods</w:t>
      </w:r>
      <w:bookmarkEnd w:id="2015"/>
      <w:bookmarkEnd w:id="2016"/>
      <w:bookmarkEnd w:id="2017"/>
      <w:bookmarkEnd w:id="2018"/>
      <w:bookmarkEnd w:id="2019"/>
      <w:bookmarkEnd w:id="2020"/>
      <w:bookmarkEnd w:id="2021"/>
      <w:bookmarkEnd w:id="2022"/>
      <w:bookmarkEnd w:id="2023"/>
      <w:bookmarkEnd w:id="2024"/>
      <w:bookmarkEnd w:id="2025"/>
      <w:bookmarkEnd w:id="2026"/>
    </w:p>
    <w:p w14:paraId="65614191" w14:textId="77777777" w:rsidR="00602AC0" w:rsidRPr="003B2883" w:rsidRDefault="00602AC0" w:rsidP="00876DA9">
      <w:pPr>
        <w:pStyle w:val="Heading6"/>
        <w:rPr>
          <w:lang w:eastAsia="zh-CN"/>
        </w:rPr>
      </w:pPr>
      <w:bookmarkStart w:id="2027" w:name="_Toc25156300"/>
      <w:bookmarkStart w:id="2028" w:name="_Toc34124602"/>
      <w:bookmarkStart w:id="2029" w:name="_Toc43207724"/>
      <w:bookmarkStart w:id="2030" w:name="_Toc49857196"/>
      <w:bookmarkStart w:id="2031" w:name="_Toc56677032"/>
      <w:bookmarkStart w:id="2032" w:name="_Toc56691555"/>
      <w:bookmarkStart w:id="2033" w:name="_Toc56698819"/>
      <w:bookmarkStart w:id="2034" w:name="_Toc89035052"/>
      <w:bookmarkStart w:id="2035" w:name="_Toc89064850"/>
      <w:bookmarkStart w:id="2036" w:name="_Toc89180149"/>
      <w:bookmarkStart w:id="2037" w:name="_Toc97071828"/>
      <w:bookmarkStart w:id="2038" w:name="_Toc106632462"/>
      <w:r w:rsidRPr="003B2883">
        <w:t>6.1.3.6.3.1</w:t>
      </w:r>
      <w:r w:rsidRPr="003B2883">
        <w:tab/>
      </w:r>
      <w:r w:rsidRPr="003B2883">
        <w:rPr>
          <w:rFonts w:hint="eastAsia"/>
          <w:lang w:eastAsia="zh-CN"/>
        </w:rPr>
        <w:t>POST</w:t>
      </w:r>
      <w:bookmarkEnd w:id="2027"/>
      <w:bookmarkEnd w:id="2028"/>
      <w:bookmarkEnd w:id="2029"/>
      <w:bookmarkEnd w:id="2030"/>
      <w:bookmarkEnd w:id="2031"/>
      <w:bookmarkEnd w:id="2032"/>
      <w:bookmarkEnd w:id="2033"/>
      <w:bookmarkEnd w:id="2034"/>
      <w:bookmarkEnd w:id="2035"/>
      <w:bookmarkEnd w:id="2036"/>
      <w:bookmarkEnd w:id="2037"/>
      <w:bookmarkEnd w:id="2038"/>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39" w:name="_PERM_MCCTEMPBM_CRPT03410081___2"/>
            <w:r w:rsidRPr="003B2883">
              <w:t>- UNSPECIFIED</w:t>
            </w:r>
          </w:p>
          <w:bookmarkEnd w:id="2039"/>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7B93BC52"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0" w:name="_Toc25156301"/>
      <w:bookmarkStart w:id="2041" w:name="_Toc34124603"/>
      <w:bookmarkStart w:id="2042" w:name="_Toc43207725"/>
      <w:bookmarkStart w:id="2043" w:name="_Toc49857197"/>
      <w:bookmarkStart w:id="2044" w:name="_Toc56677033"/>
      <w:bookmarkStart w:id="2045" w:name="_Toc56691556"/>
      <w:bookmarkStart w:id="2046" w:name="_Toc56698820"/>
      <w:bookmarkStart w:id="2047" w:name="_Toc89035053"/>
      <w:bookmarkStart w:id="2048" w:name="_Toc89064851"/>
      <w:bookmarkStart w:id="2049" w:name="_Toc89180150"/>
      <w:bookmarkStart w:id="2050" w:name="_Toc97071829"/>
      <w:bookmarkStart w:id="2051" w:name="_Toc106632463"/>
      <w:r w:rsidRPr="003B2883">
        <w:lastRenderedPageBreak/>
        <w:t>6.1.3.7</w:t>
      </w:r>
      <w:r w:rsidRPr="003B2883">
        <w:tab/>
        <w:t xml:space="preserve">Resource: </w:t>
      </w:r>
      <w:r w:rsidRPr="003B2883">
        <w:rPr>
          <w:rFonts w:hint="eastAsia"/>
          <w:lang w:eastAsia="zh-CN"/>
        </w:rPr>
        <w:t>individual subscription</w:t>
      </w:r>
      <w:bookmarkEnd w:id="2040"/>
      <w:bookmarkEnd w:id="2041"/>
      <w:bookmarkEnd w:id="2042"/>
      <w:bookmarkEnd w:id="2043"/>
      <w:bookmarkEnd w:id="2044"/>
      <w:bookmarkEnd w:id="2045"/>
      <w:bookmarkEnd w:id="2046"/>
      <w:bookmarkEnd w:id="2047"/>
      <w:bookmarkEnd w:id="2048"/>
      <w:bookmarkEnd w:id="2049"/>
      <w:bookmarkEnd w:id="2050"/>
      <w:bookmarkEnd w:id="2051"/>
    </w:p>
    <w:p w14:paraId="544B849C" w14:textId="77777777" w:rsidR="00602AC0" w:rsidRPr="003B2883" w:rsidRDefault="00602AC0" w:rsidP="00602AC0">
      <w:pPr>
        <w:pStyle w:val="Heading5"/>
      </w:pPr>
      <w:bookmarkStart w:id="2052" w:name="_Toc25156302"/>
      <w:bookmarkStart w:id="2053" w:name="_Toc34124604"/>
      <w:bookmarkStart w:id="2054" w:name="_Toc43207726"/>
      <w:bookmarkStart w:id="2055" w:name="_Toc49857198"/>
      <w:bookmarkStart w:id="2056" w:name="_Toc56677034"/>
      <w:bookmarkStart w:id="2057" w:name="_Toc56691557"/>
      <w:bookmarkStart w:id="2058" w:name="_Toc56698821"/>
      <w:bookmarkStart w:id="2059" w:name="_Toc89035054"/>
      <w:bookmarkStart w:id="2060" w:name="_Toc89064852"/>
      <w:bookmarkStart w:id="2061" w:name="_Toc89180151"/>
      <w:bookmarkStart w:id="2062" w:name="_Toc97071830"/>
      <w:bookmarkStart w:id="2063" w:name="_Toc106632464"/>
      <w:r w:rsidRPr="003B2883">
        <w:t>6.1.3.7.1</w:t>
      </w:r>
      <w:r w:rsidRPr="003B2883">
        <w:tab/>
        <w:t>Description</w:t>
      </w:r>
      <w:bookmarkEnd w:id="2052"/>
      <w:bookmarkEnd w:id="2053"/>
      <w:bookmarkEnd w:id="2054"/>
      <w:bookmarkEnd w:id="2055"/>
      <w:bookmarkEnd w:id="2056"/>
      <w:bookmarkEnd w:id="2057"/>
      <w:bookmarkEnd w:id="2058"/>
      <w:bookmarkEnd w:id="2059"/>
      <w:bookmarkEnd w:id="2060"/>
      <w:bookmarkEnd w:id="2061"/>
      <w:bookmarkEnd w:id="2062"/>
      <w:bookmarkEnd w:id="2063"/>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4" w:name="_Toc25156303"/>
      <w:bookmarkStart w:id="2065" w:name="_Toc34124605"/>
      <w:bookmarkStart w:id="2066" w:name="_Toc43207727"/>
      <w:bookmarkStart w:id="2067" w:name="_Toc49857199"/>
      <w:bookmarkStart w:id="2068" w:name="_Toc56677035"/>
      <w:bookmarkStart w:id="2069" w:name="_Toc56691558"/>
      <w:bookmarkStart w:id="2070" w:name="_Toc56698822"/>
      <w:bookmarkStart w:id="2071" w:name="_Toc89035055"/>
      <w:bookmarkStart w:id="2072" w:name="_Toc89064853"/>
      <w:bookmarkStart w:id="2073" w:name="_Toc89180152"/>
      <w:bookmarkStart w:id="2074" w:name="_Toc97071831"/>
      <w:bookmarkStart w:id="2075" w:name="_Toc106632465"/>
      <w:r w:rsidRPr="003B2883">
        <w:t>6.1.3.7.2</w:t>
      </w:r>
      <w:r w:rsidRPr="003B2883">
        <w:tab/>
        <w:t>Resource Definition</w:t>
      </w:r>
      <w:bookmarkEnd w:id="2064"/>
      <w:bookmarkEnd w:id="2065"/>
      <w:bookmarkEnd w:id="2066"/>
      <w:bookmarkEnd w:id="2067"/>
      <w:bookmarkEnd w:id="2068"/>
      <w:bookmarkEnd w:id="2069"/>
      <w:bookmarkEnd w:id="2070"/>
      <w:bookmarkEnd w:id="2071"/>
      <w:bookmarkEnd w:id="2072"/>
      <w:bookmarkEnd w:id="2073"/>
      <w:bookmarkEnd w:id="2074"/>
      <w:bookmarkEnd w:id="2075"/>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6" w:name="_Toc25156304"/>
      <w:bookmarkStart w:id="2077" w:name="_Toc34124606"/>
      <w:bookmarkStart w:id="2078" w:name="_Toc43207728"/>
      <w:bookmarkStart w:id="2079" w:name="_Toc49857200"/>
      <w:bookmarkStart w:id="2080" w:name="_Toc56677036"/>
      <w:bookmarkStart w:id="2081" w:name="_Toc56691559"/>
      <w:bookmarkStart w:id="2082" w:name="_Toc56698823"/>
      <w:bookmarkStart w:id="2083" w:name="_Toc89035056"/>
      <w:bookmarkStart w:id="2084" w:name="_Toc89064854"/>
      <w:bookmarkStart w:id="2085" w:name="_Toc89180153"/>
      <w:bookmarkStart w:id="2086" w:name="_Toc97071832"/>
      <w:bookmarkStart w:id="2087" w:name="_Toc106632466"/>
      <w:r w:rsidRPr="003B2883">
        <w:t>6.1.3.7.3</w:t>
      </w:r>
      <w:r w:rsidRPr="003B2883">
        <w:tab/>
        <w:t>Resource Standard Methods</w:t>
      </w:r>
      <w:bookmarkEnd w:id="2076"/>
      <w:bookmarkEnd w:id="2077"/>
      <w:bookmarkEnd w:id="2078"/>
      <w:bookmarkEnd w:id="2079"/>
      <w:bookmarkEnd w:id="2080"/>
      <w:bookmarkEnd w:id="2081"/>
      <w:bookmarkEnd w:id="2082"/>
      <w:bookmarkEnd w:id="2083"/>
      <w:bookmarkEnd w:id="2084"/>
      <w:bookmarkEnd w:id="2085"/>
      <w:bookmarkEnd w:id="2086"/>
      <w:bookmarkEnd w:id="2087"/>
    </w:p>
    <w:p w14:paraId="0FF9AA94" w14:textId="77777777" w:rsidR="00602AC0" w:rsidRPr="003B2883" w:rsidRDefault="00602AC0" w:rsidP="00876DA9">
      <w:pPr>
        <w:pStyle w:val="Heading6"/>
        <w:rPr>
          <w:lang w:eastAsia="zh-CN"/>
        </w:rPr>
      </w:pPr>
      <w:bookmarkStart w:id="2088" w:name="_Toc25156305"/>
      <w:bookmarkStart w:id="2089" w:name="_Toc34124607"/>
      <w:bookmarkStart w:id="2090" w:name="_Toc43207729"/>
      <w:bookmarkStart w:id="2091" w:name="_Toc49857201"/>
      <w:bookmarkStart w:id="2092" w:name="_Toc56677037"/>
      <w:bookmarkStart w:id="2093" w:name="_Toc56691560"/>
      <w:bookmarkStart w:id="2094" w:name="_Toc56698824"/>
      <w:bookmarkStart w:id="2095" w:name="_Toc89035057"/>
      <w:bookmarkStart w:id="2096" w:name="_Toc89064855"/>
      <w:bookmarkStart w:id="2097" w:name="_Toc89180154"/>
      <w:bookmarkStart w:id="2098" w:name="_Toc97071833"/>
      <w:bookmarkStart w:id="2099" w:name="_Toc106632467"/>
      <w:r w:rsidRPr="003B2883">
        <w:t>6.1.3.7.3.1</w:t>
      </w:r>
      <w:r w:rsidRPr="003B2883">
        <w:tab/>
      </w:r>
      <w:r w:rsidRPr="003B2883">
        <w:rPr>
          <w:rFonts w:hint="eastAsia"/>
          <w:lang w:eastAsia="zh-CN"/>
        </w:rPr>
        <w:t>DELETE</w:t>
      </w:r>
      <w:bookmarkEnd w:id="2088"/>
      <w:bookmarkEnd w:id="2089"/>
      <w:bookmarkEnd w:id="2090"/>
      <w:bookmarkEnd w:id="2091"/>
      <w:bookmarkEnd w:id="2092"/>
      <w:bookmarkEnd w:id="2093"/>
      <w:bookmarkEnd w:id="2094"/>
      <w:bookmarkEnd w:id="2095"/>
      <w:bookmarkEnd w:id="2096"/>
      <w:bookmarkEnd w:id="2097"/>
      <w:bookmarkEnd w:id="2098"/>
      <w:bookmarkEnd w:id="2099"/>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0" w:name="_PERM_MCCTEMPBM_CRPT03410083___7"/>
            <w:r w:rsidRPr="003B2883">
              <w:t>-</w:t>
            </w:r>
            <w:r w:rsidRPr="003B2883">
              <w:tab/>
            </w:r>
            <w:r w:rsidRPr="003B2883">
              <w:rPr>
                <w:rFonts w:ascii="Arial" w:hAnsi="Arial"/>
                <w:sz w:val="18"/>
              </w:rPr>
              <w:t>SUBSCRIPTION_NOT_FOUND</w:t>
            </w:r>
            <w:bookmarkEnd w:id="2100"/>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641586E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1" w:name="_Toc25156306"/>
      <w:bookmarkStart w:id="2102" w:name="_Toc34124608"/>
      <w:bookmarkStart w:id="2103" w:name="_Toc43207730"/>
      <w:bookmarkStart w:id="2104" w:name="_Toc49857202"/>
      <w:bookmarkStart w:id="2105" w:name="_Toc56677038"/>
      <w:bookmarkStart w:id="2106" w:name="_Toc56691561"/>
      <w:bookmarkStart w:id="2107" w:name="_Toc56698825"/>
      <w:bookmarkStart w:id="2108" w:name="_Toc89035058"/>
      <w:bookmarkStart w:id="2109" w:name="_Toc89064856"/>
      <w:bookmarkStart w:id="2110" w:name="_Toc89180155"/>
      <w:bookmarkStart w:id="2111" w:name="_Toc97071834"/>
      <w:bookmarkStart w:id="2112" w:name="_Toc106632468"/>
      <w:r w:rsidRPr="003B2883">
        <w:t>6.1.3.7.3.2</w:t>
      </w:r>
      <w:r w:rsidRPr="003B2883">
        <w:tab/>
      </w:r>
      <w:r w:rsidRPr="003B2883">
        <w:rPr>
          <w:lang w:eastAsia="zh-CN"/>
        </w:rPr>
        <w:t>PUT</w:t>
      </w:r>
      <w:bookmarkEnd w:id="2101"/>
      <w:bookmarkEnd w:id="2102"/>
      <w:bookmarkEnd w:id="2103"/>
      <w:bookmarkEnd w:id="2104"/>
      <w:bookmarkEnd w:id="2105"/>
      <w:bookmarkEnd w:id="2106"/>
      <w:bookmarkEnd w:id="2107"/>
      <w:bookmarkEnd w:id="2108"/>
      <w:bookmarkEnd w:id="2109"/>
      <w:bookmarkEnd w:id="2110"/>
      <w:bookmarkEnd w:id="2111"/>
      <w:bookmarkEnd w:id="2112"/>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725C5D6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3" w:name="_Toc25156307"/>
      <w:bookmarkStart w:id="2114" w:name="_Toc34124609"/>
      <w:bookmarkStart w:id="2115" w:name="_Toc43207731"/>
      <w:bookmarkStart w:id="2116" w:name="_Toc49857203"/>
      <w:bookmarkStart w:id="2117" w:name="_Toc56677039"/>
      <w:bookmarkStart w:id="2118" w:name="_Toc56691562"/>
      <w:bookmarkStart w:id="2119" w:name="_Toc56698826"/>
      <w:bookmarkStart w:id="2120" w:name="_Toc89035059"/>
      <w:bookmarkStart w:id="2121" w:name="_Toc89064857"/>
      <w:bookmarkStart w:id="2122" w:name="_Toc89180156"/>
      <w:bookmarkStart w:id="2123" w:name="_Toc97071835"/>
      <w:bookmarkStart w:id="2124" w:name="_Toc106632469"/>
      <w:r w:rsidRPr="003B2883">
        <w:lastRenderedPageBreak/>
        <w:t>6.1.3.8</w:t>
      </w:r>
      <w:r w:rsidRPr="003B2883">
        <w:tab/>
        <w:t>Resource: Non UE N2</w:t>
      </w:r>
      <w:r>
        <w:t xml:space="preserve"> </w:t>
      </w:r>
      <w:r w:rsidRPr="003B2883">
        <w:t>Messages Collection</w:t>
      </w:r>
      <w:bookmarkEnd w:id="2113"/>
      <w:bookmarkEnd w:id="2114"/>
      <w:bookmarkEnd w:id="2115"/>
      <w:bookmarkEnd w:id="2116"/>
      <w:bookmarkEnd w:id="2117"/>
      <w:bookmarkEnd w:id="2118"/>
      <w:bookmarkEnd w:id="2119"/>
      <w:bookmarkEnd w:id="2120"/>
      <w:bookmarkEnd w:id="2121"/>
      <w:bookmarkEnd w:id="2122"/>
      <w:bookmarkEnd w:id="2123"/>
      <w:bookmarkEnd w:id="2124"/>
    </w:p>
    <w:p w14:paraId="5E5630C8" w14:textId="77777777" w:rsidR="00602AC0" w:rsidRPr="003B2883" w:rsidRDefault="00602AC0" w:rsidP="00602AC0">
      <w:pPr>
        <w:pStyle w:val="Heading5"/>
      </w:pPr>
      <w:bookmarkStart w:id="2125" w:name="_Toc25156308"/>
      <w:bookmarkStart w:id="2126" w:name="_Toc34124610"/>
      <w:bookmarkStart w:id="2127" w:name="_Toc43207732"/>
      <w:bookmarkStart w:id="2128" w:name="_Toc49857204"/>
      <w:bookmarkStart w:id="2129" w:name="_Toc56677040"/>
      <w:bookmarkStart w:id="2130" w:name="_Toc56691563"/>
      <w:bookmarkStart w:id="2131" w:name="_Toc56698827"/>
      <w:bookmarkStart w:id="2132" w:name="_Toc89035060"/>
      <w:bookmarkStart w:id="2133" w:name="_Toc89064858"/>
      <w:bookmarkStart w:id="2134" w:name="_Toc89180157"/>
      <w:bookmarkStart w:id="2135" w:name="_Toc97071836"/>
      <w:bookmarkStart w:id="2136" w:name="_Toc106632470"/>
      <w:r w:rsidRPr="003B2883">
        <w:t>6.1.3.8.1</w:t>
      </w:r>
      <w:r w:rsidRPr="003B2883">
        <w:tab/>
        <w:t>Description</w:t>
      </w:r>
      <w:bookmarkEnd w:id="2125"/>
      <w:bookmarkEnd w:id="2126"/>
      <w:bookmarkEnd w:id="2127"/>
      <w:bookmarkEnd w:id="2128"/>
      <w:bookmarkEnd w:id="2129"/>
      <w:bookmarkEnd w:id="2130"/>
      <w:bookmarkEnd w:id="2131"/>
      <w:bookmarkEnd w:id="2132"/>
      <w:bookmarkEnd w:id="2133"/>
      <w:bookmarkEnd w:id="2134"/>
      <w:bookmarkEnd w:id="2135"/>
      <w:bookmarkEnd w:id="2136"/>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7" w:name="_Toc25156309"/>
      <w:bookmarkStart w:id="2138" w:name="_Toc34124611"/>
      <w:bookmarkStart w:id="2139" w:name="_Toc43207733"/>
      <w:bookmarkStart w:id="2140" w:name="_Toc49857205"/>
      <w:bookmarkStart w:id="2141" w:name="_Toc56677041"/>
      <w:bookmarkStart w:id="2142" w:name="_Toc56691564"/>
      <w:bookmarkStart w:id="2143" w:name="_Toc56698828"/>
      <w:bookmarkStart w:id="2144" w:name="_Toc89035061"/>
      <w:bookmarkStart w:id="2145" w:name="_Toc89064859"/>
      <w:bookmarkStart w:id="2146" w:name="_Toc89180158"/>
      <w:bookmarkStart w:id="2147" w:name="_Toc97071837"/>
      <w:bookmarkStart w:id="2148" w:name="_Toc106632471"/>
      <w:r w:rsidRPr="003B2883">
        <w:t>6.1.3.8.2</w:t>
      </w:r>
      <w:r w:rsidRPr="003B2883">
        <w:tab/>
        <w:t>Resource Definition</w:t>
      </w:r>
      <w:bookmarkEnd w:id="2137"/>
      <w:bookmarkEnd w:id="2138"/>
      <w:bookmarkEnd w:id="2139"/>
      <w:bookmarkEnd w:id="2140"/>
      <w:bookmarkEnd w:id="2141"/>
      <w:bookmarkEnd w:id="2142"/>
      <w:bookmarkEnd w:id="2143"/>
      <w:bookmarkEnd w:id="2144"/>
      <w:bookmarkEnd w:id="2145"/>
      <w:bookmarkEnd w:id="2146"/>
      <w:bookmarkEnd w:id="2147"/>
      <w:bookmarkEnd w:id="2148"/>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49" w:name="_Toc25156310"/>
      <w:bookmarkStart w:id="2150" w:name="_Toc34124612"/>
      <w:bookmarkStart w:id="2151" w:name="_Toc43207734"/>
      <w:bookmarkStart w:id="2152" w:name="_Toc49857206"/>
      <w:bookmarkStart w:id="2153" w:name="_Toc56677042"/>
      <w:bookmarkStart w:id="2154" w:name="_Toc56691565"/>
      <w:bookmarkStart w:id="2155" w:name="_Toc56698829"/>
      <w:bookmarkStart w:id="2156" w:name="_Toc89035062"/>
      <w:bookmarkStart w:id="2157" w:name="_Toc89064860"/>
      <w:bookmarkStart w:id="2158" w:name="_Toc89180159"/>
      <w:bookmarkStart w:id="2159" w:name="_Toc97071838"/>
      <w:bookmarkStart w:id="2160" w:name="_Toc106632472"/>
      <w:r w:rsidRPr="003B2883">
        <w:t>6.1.3.8.3</w:t>
      </w:r>
      <w:r w:rsidRPr="003B2883">
        <w:tab/>
        <w:t>Resource Standard Methods</w:t>
      </w:r>
      <w:bookmarkEnd w:id="2149"/>
      <w:bookmarkEnd w:id="2150"/>
      <w:bookmarkEnd w:id="2151"/>
      <w:bookmarkEnd w:id="2152"/>
      <w:bookmarkEnd w:id="2153"/>
      <w:bookmarkEnd w:id="2154"/>
      <w:bookmarkEnd w:id="2155"/>
      <w:bookmarkEnd w:id="2156"/>
      <w:bookmarkEnd w:id="2157"/>
      <w:bookmarkEnd w:id="2158"/>
      <w:bookmarkEnd w:id="2159"/>
      <w:bookmarkEnd w:id="2160"/>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1" w:name="_Toc25156311"/>
      <w:bookmarkStart w:id="2162" w:name="_Toc34124613"/>
      <w:bookmarkStart w:id="2163" w:name="_Toc43207735"/>
      <w:bookmarkStart w:id="2164" w:name="_Toc49857207"/>
      <w:bookmarkStart w:id="2165" w:name="_Toc56677043"/>
      <w:bookmarkStart w:id="2166" w:name="_Toc56691566"/>
      <w:bookmarkStart w:id="2167" w:name="_Toc56698830"/>
      <w:bookmarkStart w:id="2168" w:name="_Toc89035063"/>
      <w:bookmarkStart w:id="2169" w:name="_Toc89064861"/>
      <w:bookmarkStart w:id="2170" w:name="_Toc89180160"/>
      <w:bookmarkStart w:id="2171" w:name="_Toc97071839"/>
      <w:bookmarkStart w:id="2172" w:name="_Toc106632473"/>
      <w:r w:rsidRPr="003B2883">
        <w:t>6.1.3.8.4</w:t>
      </w:r>
      <w:r w:rsidRPr="003B2883">
        <w:tab/>
        <w:t>Resource Custom Operations</w:t>
      </w:r>
      <w:bookmarkEnd w:id="2161"/>
      <w:bookmarkEnd w:id="2162"/>
      <w:bookmarkEnd w:id="2163"/>
      <w:bookmarkEnd w:id="2164"/>
      <w:bookmarkEnd w:id="2165"/>
      <w:bookmarkEnd w:id="2166"/>
      <w:bookmarkEnd w:id="2167"/>
      <w:bookmarkEnd w:id="2168"/>
      <w:bookmarkEnd w:id="2169"/>
      <w:bookmarkEnd w:id="2170"/>
      <w:bookmarkEnd w:id="2171"/>
      <w:bookmarkEnd w:id="2172"/>
    </w:p>
    <w:p w14:paraId="15DF66D7" w14:textId="77777777" w:rsidR="00602AC0" w:rsidRPr="003B2883" w:rsidRDefault="00602AC0" w:rsidP="00876DA9">
      <w:pPr>
        <w:pStyle w:val="Heading6"/>
      </w:pPr>
      <w:bookmarkStart w:id="2173" w:name="_Toc25156312"/>
      <w:bookmarkStart w:id="2174" w:name="_Toc34124614"/>
      <w:bookmarkStart w:id="2175" w:name="_Toc43207736"/>
      <w:bookmarkStart w:id="2176" w:name="_Toc49857208"/>
      <w:bookmarkStart w:id="2177" w:name="_Toc56677044"/>
      <w:bookmarkStart w:id="2178" w:name="_Toc56691567"/>
      <w:bookmarkStart w:id="2179" w:name="_Toc56698831"/>
      <w:bookmarkStart w:id="2180" w:name="_Toc89035064"/>
      <w:bookmarkStart w:id="2181" w:name="_Toc89064862"/>
      <w:bookmarkStart w:id="2182" w:name="_Toc89180161"/>
      <w:bookmarkStart w:id="2183" w:name="_Toc97071840"/>
      <w:bookmarkStart w:id="2184" w:name="_Toc106632474"/>
      <w:r w:rsidRPr="003B2883">
        <w:t>6.1.3.8.4.1</w:t>
      </w:r>
      <w:r w:rsidRPr="003B2883">
        <w:tab/>
        <w:t>Overview</w:t>
      </w:r>
      <w:bookmarkEnd w:id="2173"/>
      <w:bookmarkEnd w:id="2174"/>
      <w:bookmarkEnd w:id="2175"/>
      <w:bookmarkEnd w:id="2176"/>
      <w:bookmarkEnd w:id="2177"/>
      <w:bookmarkEnd w:id="2178"/>
      <w:bookmarkEnd w:id="2179"/>
      <w:bookmarkEnd w:id="2180"/>
      <w:bookmarkEnd w:id="2181"/>
      <w:bookmarkEnd w:id="2182"/>
      <w:bookmarkEnd w:id="2183"/>
      <w:bookmarkEnd w:id="2184"/>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5" w:name="_Toc25156313"/>
      <w:bookmarkStart w:id="2186" w:name="_Toc34124615"/>
      <w:bookmarkStart w:id="2187" w:name="_Toc43207737"/>
      <w:bookmarkStart w:id="2188" w:name="_Toc49857209"/>
      <w:bookmarkStart w:id="2189" w:name="_Toc56677045"/>
      <w:bookmarkStart w:id="2190" w:name="_Toc56691568"/>
      <w:bookmarkStart w:id="2191" w:name="_Toc56698832"/>
      <w:bookmarkStart w:id="2192" w:name="_Toc89035065"/>
      <w:bookmarkStart w:id="2193" w:name="_Toc89064863"/>
      <w:bookmarkStart w:id="2194" w:name="_Toc89180162"/>
      <w:bookmarkStart w:id="2195" w:name="_Toc97071841"/>
      <w:bookmarkStart w:id="2196" w:name="_Toc106632475"/>
      <w:r w:rsidRPr="003B2883">
        <w:t>6.1.3.8.4.2</w:t>
      </w:r>
      <w:r w:rsidRPr="003B2883">
        <w:tab/>
        <w:t xml:space="preserve">Operation: </w:t>
      </w:r>
      <w:r w:rsidRPr="003B2883">
        <w:rPr>
          <w:lang w:eastAsia="zh-CN"/>
        </w:rPr>
        <w:t>transfer</w:t>
      </w:r>
      <w:bookmarkEnd w:id="2185"/>
      <w:bookmarkEnd w:id="2186"/>
      <w:bookmarkEnd w:id="2187"/>
      <w:bookmarkEnd w:id="2188"/>
      <w:bookmarkEnd w:id="2189"/>
      <w:bookmarkEnd w:id="2190"/>
      <w:bookmarkEnd w:id="2191"/>
      <w:bookmarkEnd w:id="2192"/>
      <w:bookmarkEnd w:id="2193"/>
      <w:bookmarkEnd w:id="2194"/>
      <w:bookmarkEnd w:id="2195"/>
      <w:bookmarkEnd w:id="2196"/>
    </w:p>
    <w:p w14:paraId="1D63B53A" w14:textId="77777777" w:rsidR="00602AC0" w:rsidRPr="003B2883" w:rsidRDefault="00602AC0" w:rsidP="00876DA9">
      <w:pPr>
        <w:pStyle w:val="Heading7"/>
      </w:pPr>
      <w:bookmarkStart w:id="2197" w:name="_Toc43207738"/>
      <w:bookmarkStart w:id="2198" w:name="_Toc89035066"/>
      <w:bookmarkStart w:id="2199" w:name="_Toc89064864"/>
      <w:bookmarkStart w:id="2200" w:name="_Toc89180163"/>
      <w:bookmarkStart w:id="2201" w:name="_Toc97071842"/>
      <w:bookmarkStart w:id="2202" w:name="_Toc106632476"/>
      <w:r w:rsidRPr="003B2883">
        <w:t>6.1.3.8.4.2.1</w:t>
      </w:r>
      <w:r w:rsidRPr="003B2883">
        <w:tab/>
        <w:t>Description</w:t>
      </w:r>
      <w:bookmarkEnd w:id="2197"/>
      <w:bookmarkEnd w:id="2198"/>
      <w:bookmarkEnd w:id="2199"/>
      <w:bookmarkEnd w:id="2200"/>
      <w:bookmarkEnd w:id="2201"/>
      <w:bookmarkEnd w:id="2202"/>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3" w:name="_Toc43207739"/>
      <w:bookmarkStart w:id="2204" w:name="_Toc89035067"/>
      <w:bookmarkStart w:id="2205" w:name="_Toc89064865"/>
      <w:bookmarkStart w:id="2206" w:name="_Toc89180164"/>
      <w:bookmarkStart w:id="2207" w:name="_Toc97071843"/>
      <w:bookmarkStart w:id="2208" w:name="_Toc106632477"/>
      <w:r w:rsidRPr="003B2883">
        <w:t>6.1.3.8.4.2.2</w:t>
      </w:r>
      <w:r w:rsidRPr="003B2883">
        <w:tab/>
        <w:t>Operation Definition</w:t>
      </w:r>
      <w:bookmarkEnd w:id="2203"/>
      <w:bookmarkEnd w:id="2204"/>
      <w:bookmarkEnd w:id="2205"/>
      <w:bookmarkEnd w:id="2206"/>
      <w:bookmarkEnd w:id="2207"/>
      <w:bookmarkEnd w:id="2208"/>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09" w:name="_PERM_MCCTEMPBM_CRPT03410085___2"/>
            <w:r w:rsidRPr="003B2883">
              <w:t>- UNSPECIFIED</w:t>
            </w:r>
          </w:p>
          <w:bookmarkEnd w:id="2209"/>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0" w:name="_PERM_MCCTEMPBM_CRPT03410086___2"/>
            <w:r w:rsidRPr="003B2883">
              <w:t>- CONTEXT_NOT_FOUND</w:t>
            </w:r>
          </w:p>
          <w:bookmarkEnd w:id="2210"/>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4C7BEBA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1" w:name="_Toc25156314"/>
      <w:bookmarkStart w:id="2212" w:name="_Toc34124616"/>
      <w:bookmarkStart w:id="2213" w:name="_Toc43207740"/>
      <w:bookmarkStart w:id="2214" w:name="_Toc49857210"/>
      <w:bookmarkStart w:id="2215" w:name="_Toc56677046"/>
      <w:bookmarkStart w:id="2216" w:name="_Toc56691569"/>
      <w:bookmarkStart w:id="2217" w:name="_Toc56698833"/>
      <w:bookmarkStart w:id="2218" w:name="_Toc89035068"/>
      <w:bookmarkStart w:id="2219" w:name="_Toc89064866"/>
      <w:bookmarkStart w:id="2220" w:name="_Toc89180165"/>
      <w:bookmarkStart w:id="2221" w:name="_Toc97071844"/>
      <w:bookmarkStart w:id="2222" w:name="_Toc106632478"/>
      <w:r w:rsidRPr="003B2883">
        <w:t>6.1.3.9</w:t>
      </w:r>
      <w:r w:rsidRPr="003B2883">
        <w:tab/>
        <w:t>Resource: Non UE N2</w:t>
      </w:r>
      <w:r>
        <w:t xml:space="preserve"> </w:t>
      </w:r>
      <w:r w:rsidRPr="003B2883">
        <w:t>Messages Subscriptions Collection</w:t>
      </w:r>
      <w:bookmarkEnd w:id="2211"/>
      <w:bookmarkEnd w:id="2212"/>
      <w:bookmarkEnd w:id="2213"/>
      <w:bookmarkEnd w:id="2214"/>
      <w:bookmarkEnd w:id="2215"/>
      <w:bookmarkEnd w:id="2216"/>
      <w:bookmarkEnd w:id="2217"/>
      <w:bookmarkEnd w:id="2218"/>
      <w:bookmarkEnd w:id="2219"/>
      <w:bookmarkEnd w:id="2220"/>
      <w:bookmarkEnd w:id="2221"/>
      <w:bookmarkEnd w:id="2222"/>
    </w:p>
    <w:p w14:paraId="488BF597" w14:textId="77777777" w:rsidR="00602AC0" w:rsidRPr="003B2883" w:rsidRDefault="00602AC0" w:rsidP="00602AC0">
      <w:pPr>
        <w:pStyle w:val="Heading5"/>
      </w:pPr>
      <w:bookmarkStart w:id="2223" w:name="_Toc25156315"/>
      <w:bookmarkStart w:id="2224" w:name="_Toc34124617"/>
      <w:bookmarkStart w:id="2225" w:name="_Toc43207741"/>
      <w:bookmarkStart w:id="2226" w:name="_Toc49857211"/>
      <w:bookmarkStart w:id="2227" w:name="_Toc56677047"/>
      <w:bookmarkStart w:id="2228" w:name="_Toc56691570"/>
      <w:bookmarkStart w:id="2229" w:name="_Toc56698834"/>
      <w:bookmarkStart w:id="2230" w:name="_Toc89035069"/>
      <w:bookmarkStart w:id="2231" w:name="_Toc89064867"/>
      <w:bookmarkStart w:id="2232" w:name="_Toc89180166"/>
      <w:bookmarkStart w:id="2233" w:name="_Toc97071845"/>
      <w:bookmarkStart w:id="2234" w:name="_Toc106632479"/>
      <w:r w:rsidRPr="003B2883">
        <w:t>6.1.3.9.1</w:t>
      </w:r>
      <w:r w:rsidRPr="003B2883">
        <w:tab/>
        <w:t>Description</w:t>
      </w:r>
      <w:bookmarkEnd w:id="2223"/>
      <w:bookmarkEnd w:id="2224"/>
      <w:bookmarkEnd w:id="2225"/>
      <w:bookmarkEnd w:id="2226"/>
      <w:bookmarkEnd w:id="2227"/>
      <w:bookmarkEnd w:id="2228"/>
      <w:bookmarkEnd w:id="2229"/>
      <w:bookmarkEnd w:id="2230"/>
      <w:bookmarkEnd w:id="2231"/>
      <w:bookmarkEnd w:id="2232"/>
      <w:bookmarkEnd w:id="2233"/>
      <w:bookmarkEnd w:id="2234"/>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5" w:name="_Toc25156316"/>
      <w:bookmarkStart w:id="2236" w:name="_Toc34124618"/>
      <w:bookmarkStart w:id="2237" w:name="_Toc43207742"/>
      <w:bookmarkStart w:id="2238" w:name="_Toc49857212"/>
      <w:bookmarkStart w:id="2239" w:name="_Toc56677048"/>
      <w:bookmarkStart w:id="2240" w:name="_Toc56691571"/>
      <w:bookmarkStart w:id="2241" w:name="_Toc56698835"/>
      <w:bookmarkStart w:id="2242" w:name="_Toc89035070"/>
      <w:bookmarkStart w:id="2243" w:name="_Toc89064868"/>
      <w:bookmarkStart w:id="2244" w:name="_Toc89180167"/>
      <w:bookmarkStart w:id="2245" w:name="_Toc97071846"/>
      <w:bookmarkStart w:id="2246" w:name="_Toc106632480"/>
      <w:r w:rsidRPr="003B2883">
        <w:t>6.1.3.9.2</w:t>
      </w:r>
      <w:r w:rsidRPr="003B2883">
        <w:tab/>
        <w:t>Resource Definition</w:t>
      </w:r>
      <w:bookmarkEnd w:id="2235"/>
      <w:bookmarkEnd w:id="2236"/>
      <w:bookmarkEnd w:id="2237"/>
      <w:bookmarkEnd w:id="2238"/>
      <w:bookmarkEnd w:id="2239"/>
      <w:bookmarkEnd w:id="2240"/>
      <w:bookmarkEnd w:id="2241"/>
      <w:bookmarkEnd w:id="2242"/>
      <w:bookmarkEnd w:id="2243"/>
      <w:bookmarkEnd w:id="2244"/>
      <w:bookmarkEnd w:id="2245"/>
      <w:bookmarkEnd w:id="2246"/>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7" w:name="_Toc25156317"/>
      <w:bookmarkStart w:id="2248" w:name="_Toc34124619"/>
      <w:bookmarkStart w:id="2249" w:name="_Toc43207743"/>
      <w:bookmarkStart w:id="2250" w:name="_Toc49857213"/>
      <w:bookmarkStart w:id="2251" w:name="_Toc56677049"/>
      <w:bookmarkStart w:id="2252" w:name="_Toc56691572"/>
      <w:bookmarkStart w:id="2253" w:name="_Toc56698836"/>
      <w:bookmarkStart w:id="2254" w:name="_Toc89035071"/>
      <w:bookmarkStart w:id="2255" w:name="_Toc89064869"/>
      <w:bookmarkStart w:id="2256" w:name="_Toc89180168"/>
      <w:bookmarkStart w:id="2257" w:name="_Toc97071847"/>
      <w:bookmarkStart w:id="2258" w:name="_Toc106632481"/>
      <w:r w:rsidRPr="003B2883">
        <w:t>6.1.3.9.3</w:t>
      </w:r>
      <w:r w:rsidRPr="003B2883">
        <w:tab/>
        <w:t>Resource Standard Methods</w:t>
      </w:r>
      <w:bookmarkEnd w:id="2247"/>
      <w:bookmarkEnd w:id="2248"/>
      <w:bookmarkEnd w:id="2249"/>
      <w:bookmarkEnd w:id="2250"/>
      <w:bookmarkEnd w:id="2251"/>
      <w:bookmarkEnd w:id="2252"/>
      <w:bookmarkEnd w:id="2253"/>
      <w:bookmarkEnd w:id="2254"/>
      <w:bookmarkEnd w:id="2255"/>
      <w:bookmarkEnd w:id="2256"/>
      <w:bookmarkEnd w:id="2257"/>
      <w:bookmarkEnd w:id="2258"/>
    </w:p>
    <w:p w14:paraId="1C7EC806" w14:textId="77777777" w:rsidR="00602AC0" w:rsidRPr="003B2883" w:rsidRDefault="00602AC0" w:rsidP="00876DA9">
      <w:pPr>
        <w:pStyle w:val="Heading6"/>
      </w:pPr>
      <w:bookmarkStart w:id="2259" w:name="_Toc25156318"/>
      <w:bookmarkStart w:id="2260" w:name="_Toc34124620"/>
      <w:bookmarkStart w:id="2261" w:name="_Toc43207744"/>
      <w:bookmarkStart w:id="2262" w:name="_Toc49857214"/>
      <w:bookmarkStart w:id="2263" w:name="_Toc56677050"/>
      <w:bookmarkStart w:id="2264" w:name="_Toc56691573"/>
      <w:bookmarkStart w:id="2265" w:name="_Toc56698837"/>
      <w:bookmarkStart w:id="2266" w:name="_Toc89035072"/>
      <w:bookmarkStart w:id="2267" w:name="_Toc89064870"/>
      <w:bookmarkStart w:id="2268" w:name="_Toc89180169"/>
      <w:bookmarkStart w:id="2269" w:name="_Toc97071848"/>
      <w:bookmarkStart w:id="2270" w:name="_Toc106632482"/>
      <w:r w:rsidRPr="003B2883">
        <w:t>6.1.3.9.3.1</w:t>
      </w:r>
      <w:r w:rsidRPr="003B2883">
        <w:tab/>
        <w:t>POST</w:t>
      </w:r>
      <w:bookmarkEnd w:id="2259"/>
      <w:bookmarkEnd w:id="2260"/>
      <w:bookmarkEnd w:id="2261"/>
      <w:bookmarkEnd w:id="2262"/>
      <w:bookmarkEnd w:id="2263"/>
      <w:bookmarkEnd w:id="2264"/>
      <w:bookmarkEnd w:id="2265"/>
      <w:bookmarkEnd w:id="2266"/>
      <w:bookmarkEnd w:id="2267"/>
      <w:bookmarkEnd w:id="2268"/>
      <w:bookmarkEnd w:id="2269"/>
      <w:bookmarkEnd w:id="2270"/>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0A192FB"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1" w:name="_Toc25156319"/>
      <w:bookmarkStart w:id="2272" w:name="_Toc34124621"/>
      <w:bookmarkStart w:id="2273" w:name="_Toc43207745"/>
      <w:bookmarkStart w:id="2274" w:name="_Toc49857215"/>
      <w:bookmarkStart w:id="2275" w:name="_Toc56677051"/>
      <w:bookmarkStart w:id="2276" w:name="_Toc56691574"/>
      <w:bookmarkStart w:id="2277" w:name="_Toc56698838"/>
      <w:bookmarkStart w:id="2278" w:name="_Toc89035073"/>
      <w:bookmarkStart w:id="2279" w:name="_Toc89064871"/>
      <w:bookmarkStart w:id="2280" w:name="_Toc89180170"/>
      <w:bookmarkStart w:id="2281" w:name="_Toc97071849"/>
      <w:bookmarkStart w:id="2282" w:name="_Toc106632483"/>
      <w:r w:rsidRPr="003B2883">
        <w:t>6.1.3.9.4</w:t>
      </w:r>
      <w:r w:rsidRPr="003B2883">
        <w:tab/>
        <w:t>Resource Custom Operations</w:t>
      </w:r>
      <w:bookmarkEnd w:id="2271"/>
      <w:bookmarkEnd w:id="2272"/>
      <w:bookmarkEnd w:id="2273"/>
      <w:bookmarkEnd w:id="2274"/>
      <w:bookmarkEnd w:id="2275"/>
      <w:bookmarkEnd w:id="2276"/>
      <w:bookmarkEnd w:id="2277"/>
      <w:bookmarkEnd w:id="2278"/>
      <w:bookmarkEnd w:id="2279"/>
      <w:bookmarkEnd w:id="2280"/>
      <w:bookmarkEnd w:id="2281"/>
      <w:bookmarkEnd w:id="228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3" w:name="_Toc25156320"/>
      <w:bookmarkStart w:id="2284" w:name="_Toc34124622"/>
      <w:bookmarkStart w:id="2285" w:name="_Toc43207746"/>
      <w:bookmarkStart w:id="2286" w:name="_Toc49857216"/>
      <w:bookmarkStart w:id="2287" w:name="_Toc56677052"/>
      <w:bookmarkStart w:id="2288" w:name="_Toc56691575"/>
      <w:bookmarkStart w:id="2289" w:name="_Toc56698839"/>
      <w:bookmarkStart w:id="2290" w:name="_Toc89035074"/>
      <w:bookmarkStart w:id="2291" w:name="_Toc89064872"/>
      <w:bookmarkStart w:id="2292" w:name="_Toc89180171"/>
      <w:bookmarkStart w:id="2293" w:name="_Toc97071850"/>
      <w:bookmarkStart w:id="2294" w:name="_Toc106632484"/>
      <w:r w:rsidRPr="003B2883">
        <w:lastRenderedPageBreak/>
        <w:t>6.1.3.10</w:t>
      </w:r>
      <w:r w:rsidRPr="003B2883">
        <w:tab/>
        <w:t>Resource: Non UE N2 Message Notification Individual Subscription</w:t>
      </w:r>
      <w:bookmarkEnd w:id="2283"/>
      <w:bookmarkEnd w:id="2284"/>
      <w:bookmarkEnd w:id="2285"/>
      <w:bookmarkEnd w:id="2286"/>
      <w:bookmarkEnd w:id="2287"/>
      <w:bookmarkEnd w:id="2288"/>
      <w:bookmarkEnd w:id="2289"/>
      <w:bookmarkEnd w:id="2290"/>
      <w:bookmarkEnd w:id="2291"/>
      <w:bookmarkEnd w:id="2292"/>
      <w:bookmarkEnd w:id="2293"/>
      <w:bookmarkEnd w:id="2294"/>
    </w:p>
    <w:p w14:paraId="7E19AF7F" w14:textId="77777777" w:rsidR="00602AC0" w:rsidRPr="003B2883" w:rsidRDefault="00602AC0" w:rsidP="00602AC0">
      <w:pPr>
        <w:pStyle w:val="Heading5"/>
      </w:pPr>
      <w:bookmarkStart w:id="2295" w:name="_Toc25156321"/>
      <w:bookmarkStart w:id="2296" w:name="_Toc34124623"/>
      <w:bookmarkStart w:id="2297" w:name="_Toc43207747"/>
      <w:bookmarkStart w:id="2298" w:name="_Toc49857217"/>
      <w:bookmarkStart w:id="2299" w:name="_Toc56677053"/>
      <w:bookmarkStart w:id="2300" w:name="_Toc56691576"/>
      <w:bookmarkStart w:id="2301" w:name="_Toc56698840"/>
      <w:bookmarkStart w:id="2302" w:name="_Toc89035075"/>
      <w:bookmarkStart w:id="2303" w:name="_Toc89064873"/>
      <w:bookmarkStart w:id="2304" w:name="_Toc89180172"/>
      <w:bookmarkStart w:id="2305" w:name="_Toc97071851"/>
      <w:bookmarkStart w:id="2306" w:name="_Toc106632485"/>
      <w:r w:rsidRPr="003B2883">
        <w:t>6.1.3.10.1</w:t>
      </w:r>
      <w:r w:rsidRPr="003B2883">
        <w:tab/>
        <w:t>Description</w:t>
      </w:r>
      <w:bookmarkEnd w:id="2295"/>
      <w:bookmarkEnd w:id="2296"/>
      <w:bookmarkEnd w:id="2297"/>
      <w:bookmarkEnd w:id="2298"/>
      <w:bookmarkEnd w:id="2299"/>
      <w:bookmarkEnd w:id="2300"/>
      <w:bookmarkEnd w:id="2301"/>
      <w:bookmarkEnd w:id="2302"/>
      <w:bookmarkEnd w:id="2303"/>
      <w:bookmarkEnd w:id="2304"/>
      <w:bookmarkEnd w:id="2305"/>
      <w:bookmarkEnd w:id="2306"/>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7" w:name="_Toc25156322"/>
      <w:bookmarkStart w:id="2308" w:name="_Toc34124624"/>
      <w:bookmarkStart w:id="2309" w:name="_Toc43207748"/>
      <w:bookmarkStart w:id="2310" w:name="_Toc49857218"/>
      <w:bookmarkStart w:id="2311" w:name="_Toc56677054"/>
      <w:bookmarkStart w:id="2312" w:name="_Toc56691577"/>
      <w:bookmarkStart w:id="2313" w:name="_Toc56698841"/>
      <w:bookmarkStart w:id="2314" w:name="_Toc89035076"/>
      <w:bookmarkStart w:id="2315" w:name="_Toc89064874"/>
      <w:bookmarkStart w:id="2316" w:name="_Toc89180173"/>
      <w:bookmarkStart w:id="2317" w:name="_Toc97071852"/>
      <w:bookmarkStart w:id="2318" w:name="_Toc106632486"/>
      <w:r w:rsidRPr="003B2883">
        <w:t>6.1.3.10.2</w:t>
      </w:r>
      <w:r w:rsidRPr="003B2883">
        <w:tab/>
        <w:t>Resource Definition</w:t>
      </w:r>
      <w:bookmarkEnd w:id="2307"/>
      <w:bookmarkEnd w:id="2308"/>
      <w:bookmarkEnd w:id="2309"/>
      <w:bookmarkEnd w:id="2310"/>
      <w:bookmarkEnd w:id="2311"/>
      <w:bookmarkEnd w:id="2312"/>
      <w:bookmarkEnd w:id="2313"/>
      <w:bookmarkEnd w:id="2314"/>
      <w:bookmarkEnd w:id="2315"/>
      <w:bookmarkEnd w:id="2316"/>
      <w:bookmarkEnd w:id="2317"/>
      <w:bookmarkEnd w:id="2318"/>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19" w:name="_Toc25156323"/>
      <w:bookmarkStart w:id="2320" w:name="_Toc34124625"/>
      <w:bookmarkStart w:id="2321" w:name="_Toc43207749"/>
      <w:bookmarkStart w:id="2322" w:name="_Toc49857219"/>
      <w:bookmarkStart w:id="2323" w:name="_Toc56677055"/>
      <w:bookmarkStart w:id="2324" w:name="_Toc56691578"/>
      <w:bookmarkStart w:id="2325" w:name="_Toc56698842"/>
      <w:bookmarkStart w:id="2326" w:name="_Toc89035077"/>
      <w:bookmarkStart w:id="2327" w:name="_Toc89064875"/>
      <w:bookmarkStart w:id="2328" w:name="_Toc89180174"/>
      <w:bookmarkStart w:id="2329" w:name="_Toc97071853"/>
      <w:bookmarkStart w:id="2330" w:name="_Toc106632487"/>
      <w:r w:rsidRPr="003B2883">
        <w:t>6.1.3.10.3</w:t>
      </w:r>
      <w:r w:rsidRPr="003B2883">
        <w:tab/>
        <w:t>Resource Standard Methods</w:t>
      </w:r>
      <w:bookmarkEnd w:id="2319"/>
      <w:bookmarkEnd w:id="2320"/>
      <w:bookmarkEnd w:id="2321"/>
      <w:bookmarkEnd w:id="2322"/>
      <w:bookmarkEnd w:id="2323"/>
      <w:bookmarkEnd w:id="2324"/>
      <w:bookmarkEnd w:id="2325"/>
      <w:bookmarkEnd w:id="2326"/>
      <w:bookmarkEnd w:id="2327"/>
      <w:bookmarkEnd w:id="2328"/>
      <w:bookmarkEnd w:id="2329"/>
      <w:bookmarkEnd w:id="2330"/>
    </w:p>
    <w:p w14:paraId="507372CF" w14:textId="77777777" w:rsidR="00602AC0" w:rsidRPr="003B2883" w:rsidRDefault="00602AC0" w:rsidP="00876DA9">
      <w:pPr>
        <w:pStyle w:val="Heading6"/>
      </w:pPr>
      <w:bookmarkStart w:id="2331" w:name="_Toc25156324"/>
      <w:bookmarkStart w:id="2332" w:name="_Toc34124626"/>
      <w:bookmarkStart w:id="2333" w:name="_Toc43207750"/>
      <w:bookmarkStart w:id="2334" w:name="_Toc49857220"/>
      <w:bookmarkStart w:id="2335" w:name="_Toc56677056"/>
      <w:bookmarkStart w:id="2336" w:name="_Toc56691579"/>
      <w:bookmarkStart w:id="2337" w:name="_Toc56698843"/>
      <w:bookmarkStart w:id="2338" w:name="_Toc89035078"/>
      <w:bookmarkStart w:id="2339" w:name="_Toc89064876"/>
      <w:bookmarkStart w:id="2340" w:name="_Toc89180175"/>
      <w:bookmarkStart w:id="2341" w:name="_Toc97071854"/>
      <w:bookmarkStart w:id="2342" w:name="_Toc106632488"/>
      <w:r w:rsidRPr="003B2883">
        <w:t>6.1.3.10.3.1</w:t>
      </w:r>
      <w:r w:rsidRPr="003B2883">
        <w:tab/>
        <w:t>DELETE</w:t>
      </w:r>
      <w:bookmarkEnd w:id="2331"/>
      <w:bookmarkEnd w:id="2332"/>
      <w:bookmarkEnd w:id="2333"/>
      <w:bookmarkEnd w:id="2334"/>
      <w:bookmarkEnd w:id="2335"/>
      <w:bookmarkEnd w:id="2336"/>
      <w:bookmarkEnd w:id="2337"/>
      <w:bookmarkEnd w:id="2338"/>
      <w:bookmarkEnd w:id="2339"/>
      <w:bookmarkEnd w:id="2340"/>
      <w:bookmarkEnd w:id="2341"/>
      <w:bookmarkEnd w:id="2342"/>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4E7F4F0E"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3" w:name="_Toc25156325"/>
      <w:bookmarkStart w:id="2344" w:name="_Toc34124627"/>
      <w:bookmarkStart w:id="2345" w:name="_Toc43207751"/>
      <w:bookmarkStart w:id="2346" w:name="_Toc49857221"/>
      <w:bookmarkStart w:id="2347" w:name="_Toc56677057"/>
      <w:bookmarkStart w:id="2348" w:name="_Toc56691580"/>
      <w:bookmarkStart w:id="2349" w:name="_Toc56698844"/>
      <w:bookmarkStart w:id="2350" w:name="_Toc89035079"/>
      <w:bookmarkStart w:id="2351" w:name="_Toc89064877"/>
      <w:bookmarkStart w:id="2352" w:name="_Toc89180176"/>
      <w:bookmarkStart w:id="2353" w:name="_Toc97071855"/>
      <w:bookmarkStart w:id="2354" w:name="_Toc106632489"/>
      <w:r w:rsidRPr="003B2883">
        <w:t>6.1.3.10.4</w:t>
      </w:r>
      <w:r w:rsidRPr="003B2883">
        <w:tab/>
        <w:t>Resource Custom Operations</w:t>
      </w:r>
      <w:bookmarkEnd w:id="2343"/>
      <w:bookmarkEnd w:id="2344"/>
      <w:bookmarkEnd w:id="2345"/>
      <w:bookmarkEnd w:id="2346"/>
      <w:bookmarkEnd w:id="2347"/>
      <w:bookmarkEnd w:id="2348"/>
      <w:bookmarkEnd w:id="2349"/>
      <w:bookmarkEnd w:id="2350"/>
      <w:bookmarkEnd w:id="2351"/>
      <w:bookmarkEnd w:id="2352"/>
      <w:bookmarkEnd w:id="2353"/>
      <w:bookmarkEnd w:id="2354"/>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5" w:name="_Toc25156326"/>
      <w:bookmarkStart w:id="2356" w:name="_Toc34124628"/>
      <w:bookmarkStart w:id="2357" w:name="_Toc43207752"/>
      <w:bookmarkStart w:id="2358" w:name="_Toc49857222"/>
      <w:bookmarkStart w:id="2359" w:name="_Toc56677058"/>
      <w:bookmarkStart w:id="2360" w:name="_Toc56691581"/>
      <w:bookmarkStart w:id="2361" w:name="_Toc56698845"/>
      <w:bookmarkStart w:id="2362" w:name="_Toc89035080"/>
      <w:bookmarkStart w:id="2363" w:name="_Toc89064878"/>
      <w:bookmarkStart w:id="2364" w:name="_Toc89180177"/>
      <w:bookmarkStart w:id="2365" w:name="_Toc97071856"/>
      <w:bookmarkStart w:id="2366" w:name="_Toc106632490"/>
      <w:r w:rsidRPr="003B2883">
        <w:t>6.1.4</w:t>
      </w:r>
      <w:r w:rsidRPr="003B2883">
        <w:tab/>
        <w:t>Custom Operations without associated resources</w:t>
      </w:r>
      <w:bookmarkEnd w:id="2355"/>
      <w:bookmarkEnd w:id="2356"/>
      <w:bookmarkEnd w:id="2357"/>
      <w:bookmarkEnd w:id="2358"/>
      <w:bookmarkEnd w:id="2359"/>
      <w:bookmarkEnd w:id="2360"/>
      <w:bookmarkEnd w:id="2361"/>
      <w:bookmarkEnd w:id="2362"/>
      <w:bookmarkEnd w:id="2363"/>
      <w:bookmarkEnd w:id="2364"/>
      <w:bookmarkEnd w:id="2365"/>
      <w:bookmarkEnd w:id="2366"/>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7" w:name="_Toc25156327"/>
      <w:bookmarkStart w:id="2368" w:name="_Toc34124629"/>
      <w:bookmarkStart w:id="2369" w:name="_Toc43207753"/>
      <w:bookmarkStart w:id="2370" w:name="_Toc49857223"/>
      <w:bookmarkStart w:id="2371" w:name="_Toc56677059"/>
      <w:bookmarkStart w:id="2372" w:name="_Toc56691582"/>
      <w:bookmarkStart w:id="2373" w:name="_Toc56698846"/>
      <w:bookmarkStart w:id="2374" w:name="_Toc89035081"/>
      <w:bookmarkStart w:id="2375" w:name="_Toc89064879"/>
      <w:bookmarkStart w:id="2376" w:name="_Toc89180178"/>
      <w:bookmarkStart w:id="2377" w:name="_Toc97071857"/>
      <w:bookmarkStart w:id="2378" w:name="_Toc106632491"/>
      <w:r w:rsidRPr="003B2883">
        <w:t>6.1.5</w:t>
      </w:r>
      <w:r w:rsidRPr="003B2883">
        <w:tab/>
        <w:t>Notifications</w:t>
      </w:r>
      <w:bookmarkEnd w:id="2367"/>
      <w:bookmarkEnd w:id="2368"/>
      <w:bookmarkEnd w:id="2369"/>
      <w:bookmarkEnd w:id="2370"/>
      <w:bookmarkEnd w:id="2371"/>
      <w:bookmarkEnd w:id="2372"/>
      <w:bookmarkEnd w:id="2373"/>
      <w:bookmarkEnd w:id="2374"/>
      <w:bookmarkEnd w:id="2375"/>
      <w:bookmarkEnd w:id="2376"/>
      <w:bookmarkEnd w:id="2377"/>
      <w:bookmarkEnd w:id="2378"/>
    </w:p>
    <w:p w14:paraId="3C106C7F" w14:textId="77777777" w:rsidR="00602AC0" w:rsidRPr="003B2883" w:rsidRDefault="00602AC0" w:rsidP="00602AC0">
      <w:pPr>
        <w:pStyle w:val="Heading4"/>
      </w:pPr>
      <w:bookmarkStart w:id="2379" w:name="_Toc25156328"/>
      <w:bookmarkStart w:id="2380" w:name="_Toc34124630"/>
      <w:bookmarkStart w:id="2381" w:name="_Toc43207754"/>
      <w:bookmarkStart w:id="2382" w:name="_Toc49857224"/>
      <w:bookmarkStart w:id="2383" w:name="_Toc56677060"/>
      <w:bookmarkStart w:id="2384" w:name="_Toc56691583"/>
      <w:bookmarkStart w:id="2385" w:name="_Toc56698847"/>
      <w:bookmarkStart w:id="2386" w:name="_Toc89035082"/>
      <w:bookmarkStart w:id="2387" w:name="_Toc89064880"/>
      <w:bookmarkStart w:id="2388" w:name="_Toc89180179"/>
      <w:bookmarkStart w:id="2389" w:name="_Toc97071858"/>
      <w:bookmarkStart w:id="2390" w:name="_Toc106632492"/>
      <w:r w:rsidRPr="003B2883">
        <w:t>6.1.5.1</w:t>
      </w:r>
      <w:r w:rsidRPr="003B2883">
        <w:tab/>
        <w:t>General</w:t>
      </w:r>
      <w:bookmarkEnd w:id="2379"/>
      <w:bookmarkEnd w:id="2380"/>
      <w:bookmarkEnd w:id="2381"/>
      <w:bookmarkEnd w:id="2382"/>
      <w:bookmarkEnd w:id="2383"/>
      <w:bookmarkEnd w:id="2384"/>
      <w:bookmarkEnd w:id="2385"/>
      <w:bookmarkEnd w:id="2386"/>
      <w:bookmarkEnd w:id="2387"/>
      <w:bookmarkEnd w:id="2388"/>
      <w:bookmarkEnd w:id="2389"/>
      <w:bookmarkEnd w:id="2390"/>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1" w:name="_Toc25156329"/>
      <w:bookmarkStart w:id="2392" w:name="_Toc34124631"/>
      <w:bookmarkStart w:id="2393" w:name="_Toc43207755"/>
      <w:bookmarkStart w:id="2394" w:name="_Toc49857225"/>
      <w:bookmarkStart w:id="2395" w:name="_Toc56677061"/>
      <w:bookmarkStart w:id="2396" w:name="_Toc56691584"/>
      <w:bookmarkStart w:id="2397" w:name="_Toc56698848"/>
      <w:bookmarkStart w:id="2398" w:name="_Toc89035083"/>
      <w:bookmarkStart w:id="2399" w:name="_Toc89064881"/>
      <w:bookmarkStart w:id="2400" w:name="_Toc89180180"/>
      <w:bookmarkStart w:id="2401" w:name="_Toc97071859"/>
      <w:bookmarkStart w:id="2402" w:name="_Toc106632493"/>
      <w:r w:rsidRPr="003B2883">
        <w:t>6.1.5.2</w:t>
      </w:r>
      <w:r w:rsidRPr="003B2883">
        <w:tab/>
        <w:t>AMF Status Change Notification</w:t>
      </w:r>
      <w:bookmarkEnd w:id="2391"/>
      <w:bookmarkEnd w:id="2392"/>
      <w:bookmarkEnd w:id="2393"/>
      <w:bookmarkEnd w:id="2394"/>
      <w:bookmarkEnd w:id="2395"/>
      <w:bookmarkEnd w:id="2396"/>
      <w:bookmarkEnd w:id="2397"/>
      <w:bookmarkEnd w:id="2398"/>
      <w:bookmarkEnd w:id="2399"/>
      <w:bookmarkEnd w:id="2400"/>
      <w:bookmarkEnd w:id="2401"/>
      <w:bookmarkEnd w:id="2402"/>
    </w:p>
    <w:p w14:paraId="6C8F9274" w14:textId="77777777" w:rsidR="00602AC0" w:rsidRPr="003B2883" w:rsidRDefault="00602AC0" w:rsidP="00602AC0">
      <w:pPr>
        <w:pStyle w:val="Heading5"/>
      </w:pPr>
      <w:bookmarkStart w:id="2403" w:name="_Toc25156330"/>
      <w:bookmarkStart w:id="2404" w:name="_Toc34124632"/>
      <w:bookmarkStart w:id="2405" w:name="_Toc43207756"/>
      <w:bookmarkStart w:id="2406" w:name="_Toc49857226"/>
      <w:bookmarkStart w:id="2407" w:name="_Toc56677062"/>
      <w:bookmarkStart w:id="2408" w:name="_Toc56691585"/>
      <w:bookmarkStart w:id="2409" w:name="_Toc56698849"/>
      <w:bookmarkStart w:id="2410" w:name="_Toc89035084"/>
      <w:bookmarkStart w:id="2411" w:name="_Toc89064882"/>
      <w:bookmarkStart w:id="2412" w:name="_Toc89180181"/>
      <w:bookmarkStart w:id="2413" w:name="_Toc97071860"/>
      <w:bookmarkStart w:id="2414" w:name="_Toc106632494"/>
      <w:r w:rsidRPr="003B2883">
        <w:t>6.1.5.</w:t>
      </w:r>
      <w:r w:rsidRPr="003B2883">
        <w:rPr>
          <w:lang w:eastAsia="zh-CN"/>
        </w:rPr>
        <w:t>2</w:t>
      </w:r>
      <w:r w:rsidRPr="003B2883">
        <w:t>.1</w:t>
      </w:r>
      <w:r w:rsidRPr="003B2883">
        <w:tab/>
        <w:t>Description</w:t>
      </w:r>
      <w:bookmarkEnd w:id="2403"/>
      <w:bookmarkEnd w:id="2404"/>
      <w:bookmarkEnd w:id="2405"/>
      <w:bookmarkEnd w:id="2406"/>
      <w:bookmarkEnd w:id="2407"/>
      <w:bookmarkEnd w:id="2408"/>
      <w:bookmarkEnd w:id="2409"/>
      <w:bookmarkEnd w:id="2410"/>
      <w:bookmarkEnd w:id="2411"/>
      <w:bookmarkEnd w:id="2412"/>
      <w:bookmarkEnd w:id="2413"/>
      <w:bookmarkEnd w:id="2414"/>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5" w:name="_Toc25156331"/>
      <w:bookmarkStart w:id="2416" w:name="_Toc34124633"/>
      <w:bookmarkStart w:id="2417" w:name="_Toc43207757"/>
      <w:bookmarkStart w:id="2418" w:name="_Toc49857227"/>
      <w:bookmarkStart w:id="2419" w:name="_Toc56677063"/>
      <w:bookmarkStart w:id="2420" w:name="_Toc56691586"/>
      <w:bookmarkStart w:id="2421" w:name="_Toc56698850"/>
      <w:bookmarkStart w:id="2422" w:name="_Toc89035085"/>
      <w:bookmarkStart w:id="2423" w:name="_Toc89064883"/>
      <w:bookmarkStart w:id="2424" w:name="_Toc89180182"/>
      <w:bookmarkStart w:id="2425" w:name="_Toc97071861"/>
      <w:bookmarkStart w:id="2426" w:name="_Toc106632495"/>
      <w:r w:rsidRPr="003B2883">
        <w:t>6.1.5.</w:t>
      </w:r>
      <w:r w:rsidRPr="003B2883">
        <w:rPr>
          <w:lang w:eastAsia="zh-CN"/>
        </w:rPr>
        <w:t>2</w:t>
      </w:r>
      <w:r w:rsidRPr="003B2883">
        <w:t>.2</w:t>
      </w:r>
      <w:r w:rsidRPr="003B2883">
        <w:tab/>
        <w:t>Notification Definition</w:t>
      </w:r>
      <w:bookmarkEnd w:id="2415"/>
      <w:bookmarkEnd w:id="2416"/>
      <w:bookmarkEnd w:id="2417"/>
      <w:bookmarkEnd w:id="2418"/>
      <w:bookmarkEnd w:id="2419"/>
      <w:bookmarkEnd w:id="2420"/>
      <w:bookmarkEnd w:id="2421"/>
      <w:bookmarkEnd w:id="2422"/>
      <w:bookmarkEnd w:id="2423"/>
      <w:bookmarkEnd w:id="2424"/>
      <w:bookmarkEnd w:id="2425"/>
      <w:bookmarkEnd w:id="2426"/>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7" w:name="_Toc25156332"/>
      <w:bookmarkStart w:id="2428" w:name="_Toc34124634"/>
      <w:bookmarkStart w:id="2429" w:name="_Toc43207758"/>
      <w:bookmarkStart w:id="2430" w:name="_Toc49857228"/>
      <w:bookmarkStart w:id="2431" w:name="_Toc56677064"/>
      <w:bookmarkStart w:id="2432" w:name="_Toc56691587"/>
      <w:bookmarkStart w:id="2433" w:name="_Toc56698851"/>
      <w:bookmarkStart w:id="2434" w:name="_Toc89035086"/>
      <w:bookmarkStart w:id="2435" w:name="_Toc89064884"/>
      <w:bookmarkStart w:id="2436" w:name="_Toc89180183"/>
      <w:bookmarkStart w:id="2437" w:name="_Toc97071862"/>
      <w:bookmarkStart w:id="2438" w:name="_Toc106632496"/>
      <w:r w:rsidRPr="003B2883">
        <w:t>6.1.5.</w:t>
      </w:r>
      <w:r w:rsidRPr="003B2883">
        <w:rPr>
          <w:lang w:eastAsia="zh-CN"/>
        </w:rPr>
        <w:t>2</w:t>
      </w:r>
      <w:r w:rsidRPr="003B2883">
        <w:t>.3</w:t>
      </w:r>
      <w:r w:rsidRPr="003B2883">
        <w:tab/>
        <w:t>Notification Standard Methods</w:t>
      </w:r>
      <w:bookmarkEnd w:id="2427"/>
      <w:bookmarkEnd w:id="2428"/>
      <w:bookmarkEnd w:id="2429"/>
      <w:bookmarkEnd w:id="2430"/>
      <w:bookmarkEnd w:id="2431"/>
      <w:bookmarkEnd w:id="2432"/>
      <w:bookmarkEnd w:id="2433"/>
      <w:bookmarkEnd w:id="2434"/>
      <w:bookmarkEnd w:id="2435"/>
      <w:bookmarkEnd w:id="2436"/>
      <w:bookmarkEnd w:id="2437"/>
      <w:bookmarkEnd w:id="2438"/>
    </w:p>
    <w:p w14:paraId="41F551E9" w14:textId="77777777" w:rsidR="00602AC0" w:rsidRPr="003B2883" w:rsidRDefault="00602AC0" w:rsidP="00876DA9">
      <w:pPr>
        <w:pStyle w:val="Heading6"/>
        <w:rPr>
          <w:lang w:eastAsia="zh-CN"/>
        </w:rPr>
      </w:pPr>
      <w:bookmarkStart w:id="2439" w:name="_Toc25156333"/>
      <w:bookmarkStart w:id="2440" w:name="_Toc34124635"/>
      <w:bookmarkStart w:id="2441" w:name="_Toc43207759"/>
      <w:bookmarkStart w:id="2442" w:name="_Toc49857229"/>
      <w:bookmarkStart w:id="2443" w:name="_Toc56677065"/>
      <w:bookmarkStart w:id="2444" w:name="_Toc56691588"/>
      <w:bookmarkStart w:id="2445" w:name="_Toc56698852"/>
      <w:bookmarkStart w:id="2446" w:name="_Toc89035087"/>
      <w:bookmarkStart w:id="2447" w:name="_Toc89064885"/>
      <w:bookmarkStart w:id="2448" w:name="_Toc89180184"/>
      <w:bookmarkStart w:id="2449" w:name="_Toc97071863"/>
      <w:bookmarkStart w:id="2450" w:name="_Toc106632497"/>
      <w:r w:rsidRPr="003B2883">
        <w:t>6.1.5.</w:t>
      </w:r>
      <w:r w:rsidRPr="003B2883">
        <w:rPr>
          <w:lang w:eastAsia="zh-CN"/>
        </w:rPr>
        <w:t>2</w:t>
      </w:r>
      <w:r w:rsidRPr="003B2883">
        <w:t>.3.1</w:t>
      </w:r>
      <w:r w:rsidRPr="003B2883">
        <w:tab/>
      </w:r>
      <w:r w:rsidRPr="003B2883">
        <w:rPr>
          <w:rFonts w:hint="eastAsia"/>
          <w:lang w:eastAsia="zh-CN"/>
        </w:rPr>
        <w:t>POST</w:t>
      </w:r>
      <w:bookmarkEnd w:id="2439"/>
      <w:bookmarkEnd w:id="2440"/>
      <w:bookmarkEnd w:id="2441"/>
      <w:bookmarkEnd w:id="2442"/>
      <w:bookmarkEnd w:id="2443"/>
      <w:bookmarkEnd w:id="2444"/>
      <w:bookmarkEnd w:id="2445"/>
      <w:bookmarkEnd w:id="2446"/>
      <w:bookmarkEnd w:id="2447"/>
      <w:bookmarkEnd w:id="2448"/>
      <w:bookmarkEnd w:id="2449"/>
      <w:bookmarkEnd w:id="2450"/>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1" w:name="_PERM_MCCTEMPBM_CRPT03410089___2"/>
            <w:r w:rsidRPr="003B2883">
              <w:rPr>
                <w:rFonts w:ascii="Arial" w:hAnsi="Arial"/>
                <w:sz w:val="18"/>
              </w:rPr>
              <w:t>-</w:t>
            </w:r>
            <w:r w:rsidRPr="003B2883">
              <w:tab/>
            </w:r>
            <w:r w:rsidRPr="003B2883">
              <w:rPr>
                <w:rFonts w:ascii="Arial" w:hAnsi="Arial"/>
                <w:sz w:val="18"/>
              </w:rPr>
              <w:t>CONTEXT_NOT_FOUND</w:t>
            </w:r>
          </w:p>
          <w:bookmarkEnd w:id="2451"/>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6817074E"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2" w:name="_Toc25156334"/>
      <w:bookmarkStart w:id="2453" w:name="_Toc34124636"/>
      <w:bookmarkStart w:id="2454" w:name="_Toc43207760"/>
      <w:bookmarkStart w:id="2455" w:name="_Toc49857230"/>
      <w:bookmarkStart w:id="2456" w:name="_Toc56677066"/>
      <w:bookmarkStart w:id="2457" w:name="_Toc56691589"/>
      <w:bookmarkStart w:id="2458" w:name="_Toc56698853"/>
      <w:bookmarkStart w:id="2459" w:name="_Toc89035088"/>
      <w:bookmarkStart w:id="2460" w:name="_Toc89064886"/>
      <w:bookmarkStart w:id="2461" w:name="_Toc89180185"/>
      <w:bookmarkStart w:id="2462" w:name="_Toc97071864"/>
      <w:bookmarkStart w:id="2463" w:name="_Toc106632498"/>
      <w:r w:rsidRPr="003B2883">
        <w:t>6.1.5.3</w:t>
      </w:r>
      <w:r w:rsidRPr="003B2883">
        <w:tab/>
        <w:t>Non UE N2 Information Notification</w:t>
      </w:r>
      <w:bookmarkEnd w:id="2452"/>
      <w:bookmarkEnd w:id="2453"/>
      <w:bookmarkEnd w:id="2454"/>
      <w:bookmarkEnd w:id="2455"/>
      <w:bookmarkEnd w:id="2456"/>
      <w:bookmarkEnd w:id="2457"/>
      <w:bookmarkEnd w:id="2458"/>
      <w:bookmarkEnd w:id="2459"/>
      <w:bookmarkEnd w:id="2460"/>
      <w:bookmarkEnd w:id="2461"/>
      <w:bookmarkEnd w:id="2462"/>
      <w:bookmarkEnd w:id="2463"/>
    </w:p>
    <w:p w14:paraId="08A344AE" w14:textId="77777777" w:rsidR="00602AC0" w:rsidRPr="003B2883" w:rsidRDefault="00602AC0" w:rsidP="00602AC0">
      <w:pPr>
        <w:pStyle w:val="Heading5"/>
      </w:pPr>
      <w:bookmarkStart w:id="2464" w:name="_Toc25156335"/>
      <w:bookmarkStart w:id="2465" w:name="_Toc34124637"/>
      <w:bookmarkStart w:id="2466" w:name="_Toc43207761"/>
      <w:bookmarkStart w:id="2467" w:name="_Toc49857231"/>
      <w:bookmarkStart w:id="2468" w:name="_Toc56677067"/>
      <w:bookmarkStart w:id="2469" w:name="_Toc56691590"/>
      <w:bookmarkStart w:id="2470" w:name="_Toc56698854"/>
      <w:bookmarkStart w:id="2471" w:name="_Toc89035089"/>
      <w:bookmarkStart w:id="2472" w:name="_Toc89064887"/>
      <w:bookmarkStart w:id="2473" w:name="_Toc89180186"/>
      <w:bookmarkStart w:id="2474" w:name="_Toc97071865"/>
      <w:bookmarkStart w:id="2475" w:name="_Toc106632499"/>
      <w:r w:rsidRPr="003B2883">
        <w:t>6.1.5.</w:t>
      </w:r>
      <w:r w:rsidRPr="003B2883">
        <w:rPr>
          <w:lang w:eastAsia="zh-CN"/>
        </w:rPr>
        <w:t>3</w:t>
      </w:r>
      <w:r w:rsidRPr="003B2883">
        <w:t>.1</w:t>
      </w:r>
      <w:r w:rsidRPr="003B2883">
        <w:tab/>
        <w:t>Description</w:t>
      </w:r>
      <w:bookmarkEnd w:id="2464"/>
      <w:bookmarkEnd w:id="2465"/>
      <w:bookmarkEnd w:id="2466"/>
      <w:bookmarkEnd w:id="2467"/>
      <w:bookmarkEnd w:id="2468"/>
      <w:bookmarkEnd w:id="2469"/>
      <w:bookmarkEnd w:id="2470"/>
      <w:bookmarkEnd w:id="2471"/>
      <w:bookmarkEnd w:id="2472"/>
      <w:bookmarkEnd w:id="2473"/>
      <w:bookmarkEnd w:id="2474"/>
      <w:bookmarkEnd w:id="2475"/>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6" w:name="_Toc25156336"/>
      <w:bookmarkStart w:id="2477" w:name="_Toc34124638"/>
      <w:bookmarkStart w:id="2478" w:name="_Toc43207762"/>
      <w:bookmarkStart w:id="2479" w:name="_Toc49857232"/>
      <w:bookmarkStart w:id="2480" w:name="_Toc56677068"/>
      <w:bookmarkStart w:id="2481" w:name="_Toc56691591"/>
      <w:bookmarkStart w:id="2482" w:name="_Toc56698855"/>
      <w:bookmarkStart w:id="2483" w:name="_Toc89035090"/>
      <w:bookmarkStart w:id="2484" w:name="_Toc89064888"/>
      <w:bookmarkStart w:id="2485" w:name="_Toc89180187"/>
      <w:bookmarkStart w:id="2486" w:name="_Toc97071866"/>
      <w:bookmarkStart w:id="2487" w:name="_Toc106632500"/>
      <w:r w:rsidRPr="003B2883">
        <w:t>6.1.5.</w:t>
      </w:r>
      <w:r w:rsidRPr="003B2883">
        <w:rPr>
          <w:lang w:eastAsia="zh-CN"/>
        </w:rPr>
        <w:t>3</w:t>
      </w:r>
      <w:r w:rsidRPr="003B2883">
        <w:t>.2</w:t>
      </w:r>
      <w:r w:rsidRPr="003B2883">
        <w:tab/>
        <w:t>Notification Definition</w:t>
      </w:r>
      <w:bookmarkEnd w:id="2476"/>
      <w:bookmarkEnd w:id="2477"/>
      <w:bookmarkEnd w:id="2478"/>
      <w:bookmarkEnd w:id="2479"/>
      <w:bookmarkEnd w:id="2480"/>
      <w:bookmarkEnd w:id="2481"/>
      <w:bookmarkEnd w:id="2482"/>
      <w:bookmarkEnd w:id="2483"/>
      <w:bookmarkEnd w:id="2484"/>
      <w:bookmarkEnd w:id="2485"/>
      <w:bookmarkEnd w:id="2486"/>
      <w:bookmarkEnd w:id="2487"/>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lastRenderedPageBreak/>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8" w:name="_Toc25156337"/>
      <w:bookmarkStart w:id="2489" w:name="_Toc34124639"/>
      <w:bookmarkStart w:id="2490" w:name="_Toc43207763"/>
      <w:bookmarkStart w:id="2491" w:name="_Toc49857233"/>
      <w:bookmarkStart w:id="2492" w:name="_Toc56677069"/>
      <w:bookmarkStart w:id="2493" w:name="_Toc56691592"/>
      <w:bookmarkStart w:id="2494" w:name="_Toc56698856"/>
      <w:bookmarkStart w:id="2495" w:name="_Toc89035091"/>
      <w:bookmarkStart w:id="2496" w:name="_Toc89064889"/>
      <w:bookmarkStart w:id="2497" w:name="_Toc89180188"/>
      <w:bookmarkStart w:id="2498" w:name="_Toc97071867"/>
      <w:bookmarkStart w:id="2499" w:name="_Toc106632501"/>
      <w:r w:rsidRPr="003B2883">
        <w:t>6.1.5.</w:t>
      </w:r>
      <w:r w:rsidRPr="003B2883">
        <w:rPr>
          <w:lang w:eastAsia="zh-CN"/>
        </w:rPr>
        <w:t>3</w:t>
      </w:r>
      <w:r w:rsidRPr="003B2883">
        <w:t>.3</w:t>
      </w:r>
      <w:r w:rsidRPr="003B2883">
        <w:tab/>
        <w:t>Notification Standard Methods</w:t>
      </w:r>
      <w:bookmarkEnd w:id="2488"/>
      <w:bookmarkEnd w:id="2489"/>
      <w:bookmarkEnd w:id="2490"/>
      <w:bookmarkEnd w:id="2491"/>
      <w:bookmarkEnd w:id="2492"/>
      <w:bookmarkEnd w:id="2493"/>
      <w:bookmarkEnd w:id="2494"/>
      <w:bookmarkEnd w:id="2495"/>
      <w:bookmarkEnd w:id="2496"/>
      <w:bookmarkEnd w:id="2497"/>
      <w:bookmarkEnd w:id="2498"/>
      <w:bookmarkEnd w:id="2499"/>
    </w:p>
    <w:p w14:paraId="047DAB79" w14:textId="77777777" w:rsidR="00602AC0" w:rsidRPr="003B2883" w:rsidRDefault="00602AC0" w:rsidP="00876DA9">
      <w:pPr>
        <w:pStyle w:val="Heading6"/>
        <w:rPr>
          <w:lang w:eastAsia="zh-CN"/>
        </w:rPr>
      </w:pPr>
      <w:bookmarkStart w:id="2500" w:name="_Toc25156338"/>
      <w:bookmarkStart w:id="2501" w:name="_Toc34124640"/>
      <w:bookmarkStart w:id="2502" w:name="_Toc43207764"/>
      <w:bookmarkStart w:id="2503" w:name="_Toc49857234"/>
      <w:bookmarkStart w:id="2504" w:name="_Toc56677070"/>
      <w:bookmarkStart w:id="2505" w:name="_Toc56691593"/>
      <w:bookmarkStart w:id="2506" w:name="_Toc56698857"/>
      <w:bookmarkStart w:id="2507" w:name="_Toc89035092"/>
      <w:bookmarkStart w:id="2508" w:name="_Toc89064890"/>
      <w:bookmarkStart w:id="2509" w:name="_Toc89180189"/>
      <w:bookmarkStart w:id="2510" w:name="_Toc97071868"/>
      <w:bookmarkStart w:id="2511" w:name="_Toc106632502"/>
      <w:r w:rsidRPr="003B2883">
        <w:t>6.1.5.</w:t>
      </w:r>
      <w:r w:rsidRPr="003B2883">
        <w:rPr>
          <w:lang w:eastAsia="zh-CN"/>
        </w:rPr>
        <w:t>3</w:t>
      </w:r>
      <w:r w:rsidRPr="003B2883">
        <w:t>.3.1</w:t>
      </w:r>
      <w:r w:rsidRPr="003B2883">
        <w:tab/>
      </w:r>
      <w:r w:rsidRPr="003B2883">
        <w:rPr>
          <w:rFonts w:hint="eastAsia"/>
          <w:lang w:eastAsia="zh-CN"/>
        </w:rPr>
        <w:t>POST</w:t>
      </w:r>
      <w:bookmarkEnd w:id="2500"/>
      <w:bookmarkEnd w:id="2501"/>
      <w:bookmarkEnd w:id="2502"/>
      <w:bookmarkEnd w:id="2503"/>
      <w:bookmarkEnd w:id="2504"/>
      <w:bookmarkEnd w:id="2505"/>
      <w:bookmarkEnd w:id="2506"/>
      <w:bookmarkEnd w:id="2507"/>
      <w:bookmarkEnd w:id="2508"/>
      <w:bookmarkEnd w:id="2509"/>
      <w:bookmarkEnd w:id="2510"/>
      <w:bookmarkEnd w:id="2511"/>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4B7B081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2" w:name="_Toc25156339"/>
      <w:bookmarkStart w:id="2513" w:name="_Toc34124641"/>
      <w:bookmarkStart w:id="2514" w:name="_Toc43207765"/>
      <w:bookmarkStart w:id="2515" w:name="_Toc49857235"/>
      <w:bookmarkStart w:id="2516" w:name="_Toc56677071"/>
      <w:bookmarkStart w:id="2517" w:name="_Toc56691594"/>
      <w:bookmarkStart w:id="2518" w:name="_Toc56698858"/>
      <w:bookmarkStart w:id="2519" w:name="_Toc89035093"/>
      <w:bookmarkStart w:id="2520" w:name="_Toc89064891"/>
      <w:bookmarkStart w:id="2521" w:name="_Toc89180190"/>
      <w:bookmarkStart w:id="2522" w:name="_Toc97071869"/>
      <w:bookmarkStart w:id="2523" w:name="_Toc106632503"/>
      <w:r w:rsidRPr="003B2883">
        <w:t>6.1.5.4</w:t>
      </w:r>
      <w:r w:rsidRPr="003B2883">
        <w:tab/>
        <w:t>N1 Message Notification</w:t>
      </w:r>
      <w:bookmarkEnd w:id="2512"/>
      <w:bookmarkEnd w:id="2513"/>
      <w:bookmarkEnd w:id="2514"/>
      <w:bookmarkEnd w:id="2515"/>
      <w:bookmarkEnd w:id="2516"/>
      <w:bookmarkEnd w:id="2517"/>
      <w:bookmarkEnd w:id="2518"/>
      <w:bookmarkEnd w:id="2519"/>
      <w:bookmarkEnd w:id="2520"/>
      <w:bookmarkEnd w:id="2521"/>
      <w:bookmarkEnd w:id="2522"/>
      <w:bookmarkEnd w:id="2523"/>
    </w:p>
    <w:p w14:paraId="6894D865" w14:textId="77777777" w:rsidR="00602AC0" w:rsidRPr="003B2883" w:rsidRDefault="00602AC0" w:rsidP="00602AC0">
      <w:pPr>
        <w:pStyle w:val="Heading5"/>
      </w:pPr>
      <w:bookmarkStart w:id="2524" w:name="_Toc25156340"/>
      <w:bookmarkStart w:id="2525" w:name="_Toc34124642"/>
      <w:bookmarkStart w:id="2526" w:name="_Toc43207766"/>
      <w:bookmarkStart w:id="2527" w:name="_Toc49857236"/>
      <w:bookmarkStart w:id="2528" w:name="_Toc56677072"/>
      <w:bookmarkStart w:id="2529" w:name="_Toc56691595"/>
      <w:bookmarkStart w:id="2530" w:name="_Toc56698859"/>
      <w:bookmarkStart w:id="2531" w:name="_Toc89035094"/>
      <w:bookmarkStart w:id="2532" w:name="_Toc89064892"/>
      <w:bookmarkStart w:id="2533" w:name="_Toc89180191"/>
      <w:bookmarkStart w:id="2534" w:name="_Toc97071870"/>
      <w:bookmarkStart w:id="2535" w:name="_Toc106632504"/>
      <w:r w:rsidRPr="003B2883">
        <w:t>6.1.5.4.1</w:t>
      </w:r>
      <w:r w:rsidRPr="003B2883">
        <w:tab/>
        <w:t>Description</w:t>
      </w:r>
      <w:bookmarkEnd w:id="2524"/>
      <w:bookmarkEnd w:id="2525"/>
      <w:bookmarkEnd w:id="2526"/>
      <w:bookmarkEnd w:id="2527"/>
      <w:bookmarkEnd w:id="2528"/>
      <w:bookmarkEnd w:id="2529"/>
      <w:bookmarkEnd w:id="2530"/>
      <w:bookmarkEnd w:id="2531"/>
      <w:bookmarkEnd w:id="2532"/>
      <w:bookmarkEnd w:id="2533"/>
      <w:bookmarkEnd w:id="2534"/>
      <w:bookmarkEnd w:id="2535"/>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6" w:name="_Toc25156341"/>
      <w:bookmarkStart w:id="2537" w:name="_Toc34124643"/>
      <w:bookmarkStart w:id="2538" w:name="_Toc43207767"/>
      <w:bookmarkStart w:id="2539" w:name="_Toc49857237"/>
      <w:bookmarkStart w:id="2540" w:name="_Toc56677073"/>
      <w:bookmarkStart w:id="2541" w:name="_Toc56691596"/>
      <w:bookmarkStart w:id="2542" w:name="_Toc56698860"/>
      <w:bookmarkStart w:id="2543" w:name="_Toc89035095"/>
      <w:bookmarkStart w:id="2544" w:name="_Toc89064893"/>
      <w:bookmarkStart w:id="2545" w:name="_Toc89180192"/>
      <w:bookmarkStart w:id="2546" w:name="_Toc97071871"/>
      <w:bookmarkStart w:id="2547" w:name="_Toc106632505"/>
      <w:r w:rsidRPr="003B2883">
        <w:t>6.1.5.4.2</w:t>
      </w:r>
      <w:r w:rsidRPr="003B2883">
        <w:tab/>
        <w:t>Notification Definition</w:t>
      </w:r>
      <w:bookmarkEnd w:id="2536"/>
      <w:bookmarkEnd w:id="2537"/>
      <w:bookmarkEnd w:id="2538"/>
      <w:bookmarkEnd w:id="2539"/>
      <w:bookmarkEnd w:id="2540"/>
      <w:bookmarkEnd w:id="2541"/>
      <w:bookmarkEnd w:id="2542"/>
      <w:bookmarkEnd w:id="2543"/>
      <w:bookmarkEnd w:id="2544"/>
      <w:bookmarkEnd w:id="2545"/>
      <w:bookmarkEnd w:id="2546"/>
      <w:bookmarkEnd w:id="2547"/>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8" w:name="_Toc25156342"/>
      <w:bookmarkStart w:id="2549" w:name="_Toc34124644"/>
      <w:bookmarkStart w:id="2550" w:name="_Toc43207768"/>
      <w:bookmarkStart w:id="2551" w:name="_Toc49857238"/>
      <w:bookmarkStart w:id="2552" w:name="_Toc56677074"/>
      <w:bookmarkStart w:id="2553" w:name="_Toc56691597"/>
      <w:bookmarkStart w:id="2554" w:name="_Toc56698861"/>
      <w:bookmarkStart w:id="2555" w:name="_Toc89035096"/>
      <w:bookmarkStart w:id="2556" w:name="_Toc89064894"/>
      <w:bookmarkStart w:id="2557" w:name="_Toc89180193"/>
      <w:bookmarkStart w:id="2558" w:name="_Toc97071872"/>
      <w:bookmarkStart w:id="2559" w:name="_Toc106632506"/>
      <w:r w:rsidRPr="003B2883">
        <w:t>6.1.5.4.3</w:t>
      </w:r>
      <w:r w:rsidRPr="003B2883">
        <w:tab/>
        <w:t>Notification Standard Methods</w:t>
      </w:r>
      <w:bookmarkEnd w:id="2548"/>
      <w:bookmarkEnd w:id="2549"/>
      <w:bookmarkEnd w:id="2550"/>
      <w:bookmarkEnd w:id="2551"/>
      <w:bookmarkEnd w:id="2552"/>
      <w:bookmarkEnd w:id="2553"/>
      <w:bookmarkEnd w:id="2554"/>
      <w:bookmarkEnd w:id="2555"/>
      <w:bookmarkEnd w:id="2556"/>
      <w:bookmarkEnd w:id="2557"/>
      <w:bookmarkEnd w:id="2558"/>
      <w:bookmarkEnd w:id="2559"/>
    </w:p>
    <w:p w14:paraId="2CCA3EA4" w14:textId="77777777" w:rsidR="00602AC0" w:rsidRPr="003B2883" w:rsidRDefault="00602AC0" w:rsidP="00876DA9">
      <w:pPr>
        <w:pStyle w:val="Heading6"/>
        <w:rPr>
          <w:lang w:eastAsia="zh-CN"/>
        </w:rPr>
      </w:pPr>
      <w:bookmarkStart w:id="2560" w:name="_Toc25156343"/>
      <w:bookmarkStart w:id="2561" w:name="_Toc34124645"/>
      <w:bookmarkStart w:id="2562" w:name="_Toc43207769"/>
      <w:bookmarkStart w:id="2563" w:name="_Toc49857239"/>
      <w:bookmarkStart w:id="2564" w:name="_Toc56677075"/>
      <w:bookmarkStart w:id="2565" w:name="_Toc56691598"/>
      <w:bookmarkStart w:id="2566" w:name="_Toc56698862"/>
      <w:bookmarkStart w:id="2567" w:name="_Toc89035097"/>
      <w:bookmarkStart w:id="2568" w:name="_Toc89064895"/>
      <w:bookmarkStart w:id="2569" w:name="_Toc89180194"/>
      <w:bookmarkStart w:id="2570" w:name="_Toc97071873"/>
      <w:bookmarkStart w:id="2571" w:name="_Toc106632507"/>
      <w:r w:rsidRPr="003B2883">
        <w:t>6.1.5.4.3.1</w:t>
      </w:r>
      <w:r w:rsidRPr="003B2883">
        <w:tab/>
      </w:r>
      <w:r w:rsidRPr="003B2883">
        <w:rPr>
          <w:rFonts w:hint="eastAsia"/>
          <w:lang w:eastAsia="zh-CN"/>
        </w:rPr>
        <w:t>POST</w:t>
      </w:r>
      <w:bookmarkEnd w:id="2560"/>
      <w:bookmarkEnd w:id="2561"/>
      <w:bookmarkEnd w:id="2562"/>
      <w:bookmarkEnd w:id="2563"/>
      <w:bookmarkEnd w:id="2564"/>
      <w:bookmarkEnd w:id="2565"/>
      <w:bookmarkEnd w:id="2566"/>
      <w:bookmarkEnd w:id="2567"/>
      <w:bookmarkEnd w:id="2568"/>
      <w:bookmarkEnd w:id="2569"/>
      <w:bookmarkEnd w:id="2570"/>
      <w:bookmarkEnd w:id="2571"/>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102D40D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2" w:name="_Toc25156344"/>
      <w:bookmarkStart w:id="2573" w:name="_Toc34124646"/>
      <w:bookmarkStart w:id="2574" w:name="_Toc43207770"/>
      <w:bookmarkStart w:id="2575" w:name="_Toc49857240"/>
      <w:bookmarkStart w:id="2576" w:name="_Toc56677076"/>
      <w:bookmarkStart w:id="2577" w:name="_Toc56691599"/>
      <w:bookmarkStart w:id="2578" w:name="_Toc56698863"/>
      <w:bookmarkStart w:id="2579" w:name="_Toc89035098"/>
      <w:bookmarkStart w:id="2580" w:name="_Toc89064896"/>
      <w:bookmarkStart w:id="2581" w:name="_Toc89180195"/>
      <w:bookmarkStart w:id="2582" w:name="_Toc97071874"/>
      <w:bookmarkStart w:id="2583" w:name="_Toc106632508"/>
      <w:r w:rsidRPr="003B2883">
        <w:t>6.1.5.5</w:t>
      </w:r>
      <w:r w:rsidRPr="003B2883">
        <w:tab/>
        <w:t>UE Specific N2 Information Notification</w:t>
      </w:r>
      <w:bookmarkEnd w:id="2572"/>
      <w:bookmarkEnd w:id="2573"/>
      <w:bookmarkEnd w:id="2574"/>
      <w:bookmarkEnd w:id="2575"/>
      <w:bookmarkEnd w:id="2576"/>
      <w:bookmarkEnd w:id="2577"/>
      <w:bookmarkEnd w:id="2578"/>
      <w:bookmarkEnd w:id="2579"/>
      <w:bookmarkEnd w:id="2580"/>
      <w:bookmarkEnd w:id="2581"/>
      <w:bookmarkEnd w:id="2582"/>
      <w:bookmarkEnd w:id="2583"/>
    </w:p>
    <w:p w14:paraId="7085FD19" w14:textId="77777777" w:rsidR="00602AC0" w:rsidRPr="003B2883" w:rsidRDefault="00602AC0" w:rsidP="00602AC0">
      <w:pPr>
        <w:pStyle w:val="Heading5"/>
      </w:pPr>
      <w:bookmarkStart w:id="2584" w:name="_Toc25156345"/>
      <w:bookmarkStart w:id="2585" w:name="_Toc34124647"/>
      <w:bookmarkStart w:id="2586" w:name="_Toc43207771"/>
      <w:bookmarkStart w:id="2587" w:name="_Toc49857241"/>
      <w:bookmarkStart w:id="2588" w:name="_Toc56677077"/>
      <w:bookmarkStart w:id="2589" w:name="_Toc56691600"/>
      <w:bookmarkStart w:id="2590" w:name="_Toc56698864"/>
      <w:bookmarkStart w:id="2591" w:name="_Toc89035099"/>
      <w:bookmarkStart w:id="2592" w:name="_Toc89064897"/>
      <w:bookmarkStart w:id="2593" w:name="_Toc89180196"/>
      <w:bookmarkStart w:id="2594" w:name="_Toc97071875"/>
      <w:bookmarkStart w:id="2595" w:name="_Toc106632509"/>
      <w:r w:rsidRPr="003B2883">
        <w:t>6.1.5.5.1</w:t>
      </w:r>
      <w:r w:rsidRPr="003B2883">
        <w:tab/>
        <w:t>Description</w:t>
      </w:r>
      <w:bookmarkEnd w:id="2584"/>
      <w:bookmarkEnd w:id="2585"/>
      <w:bookmarkEnd w:id="2586"/>
      <w:bookmarkEnd w:id="2587"/>
      <w:bookmarkEnd w:id="2588"/>
      <w:bookmarkEnd w:id="2589"/>
      <w:bookmarkEnd w:id="2590"/>
      <w:bookmarkEnd w:id="2591"/>
      <w:bookmarkEnd w:id="2592"/>
      <w:bookmarkEnd w:id="2593"/>
      <w:bookmarkEnd w:id="2594"/>
      <w:bookmarkEnd w:id="2595"/>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6" w:name="_Toc25156346"/>
      <w:bookmarkStart w:id="2597" w:name="_Toc34124648"/>
      <w:bookmarkStart w:id="2598" w:name="_Toc43207772"/>
      <w:bookmarkStart w:id="2599" w:name="_Toc49857242"/>
      <w:bookmarkStart w:id="2600" w:name="_Toc56677078"/>
      <w:bookmarkStart w:id="2601" w:name="_Toc56691601"/>
      <w:bookmarkStart w:id="2602" w:name="_Toc56698865"/>
      <w:bookmarkStart w:id="2603" w:name="_Toc89035100"/>
      <w:bookmarkStart w:id="2604" w:name="_Toc89064898"/>
      <w:bookmarkStart w:id="2605" w:name="_Toc89180197"/>
      <w:bookmarkStart w:id="2606" w:name="_Toc97071876"/>
      <w:bookmarkStart w:id="2607" w:name="_Toc106632510"/>
      <w:r w:rsidRPr="003B2883">
        <w:t>6.1.5.5.2</w:t>
      </w:r>
      <w:r w:rsidRPr="003B2883">
        <w:tab/>
        <w:t>Notification Definition</w:t>
      </w:r>
      <w:bookmarkEnd w:id="2596"/>
      <w:bookmarkEnd w:id="2597"/>
      <w:bookmarkEnd w:id="2598"/>
      <w:bookmarkEnd w:id="2599"/>
      <w:bookmarkEnd w:id="2600"/>
      <w:bookmarkEnd w:id="2601"/>
      <w:bookmarkEnd w:id="2602"/>
      <w:bookmarkEnd w:id="2603"/>
      <w:bookmarkEnd w:id="2604"/>
      <w:bookmarkEnd w:id="2605"/>
      <w:bookmarkEnd w:id="2606"/>
      <w:bookmarkEnd w:id="2607"/>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608" w:name="_Toc25156347"/>
      <w:bookmarkStart w:id="2609" w:name="_Toc34124649"/>
      <w:bookmarkStart w:id="2610" w:name="_Toc43207773"/>
      <w:bookmarkStart w:id="2611" w:name="_Toc49857243"/>
      <w:bookmarkStart w:id="2612" w:name="_Toc56677079"/>
      <w:bookmarkStart w:id="2613" w:name="_Toc56691602"/>
      <w:bookmarkStart w:id="2614" w:name="_Toc56698866"/>
      <w:bookmarkStart w:id="2615" w:name="_Toc89035101"/>
      <w:bookmarkStart w:id="2616" w:name="_Toc89064899"/>
      <w:bookmarkStart w:id="2617" w:name="_Toc89180198"/>
      <w:bookmarkStart w:id="2618" w:name="_Toc97071877"/>
      <w:bookmarkStart w:id="2619" w:name="_Toc106632511"/>
      <w:r w:rsidRPr="003B2883">
        <w:t>6.1.5.5.3</w:t>
      </w:r>
      <w:r w:rsidRPr="003B2883">
        <w:tab/>
        <w:t>Notification Standard Methods</w:t>
      </w:r>
      <w:bookmarkEnd w:id="2608"/>
      <w:bookmarkEnd w:id="2609"/>
      <w:bookmarkEnd w:id="2610"/>
      <w:bookmarkEnd w:id="2611"/>
      <w:bookmarkEnd w:id="2612"/>
      <w:bookmarkEnd w:id="2613"/>
      <w:bookmarkEnd w:id="2614"/>
      <w:bookmarkEnd w:id="2615"/>
      <w:bookmarkEnd w:id="2616"/>
      <w:bookmarkEnd w:id="2617"/>
      <w:bookmarkEnd w:id="2618"/>
      <w:bookmarkEnd w:id="2619"/>
    </w:p>
    <w:p w14:paraId="4F5DFFD1" w14:textId="77777777" w:rsidR="00602AC0" w:rsidRPr="003B2883" w:rsidRDefault="00602AC0" w:rsidP="00876DA9">
      <w:pPr>
        <w:pStyle w:val="Heading6"/>
        <w:rPr>
          <w:lang w:eastAsia="zh-CN"/>
        </w:rPr>
      </w:pPr>
      <w:bookmarkStart w:id="2620" w:name="_Toc25156348"/>
      <w:bookmarkStart w:id="2621" w:name="_Toc34124650"/>
      <w:bookmarkStart w:id="2622" w:name="_Toc43207774"/>
      <w:bookmarkStart w:id="2623" w:name="_Toc49857244"/>
      <w:bookmarkStart w:id="2624" w:name="_Toc56677080"/>
      <w:bookmarkStart w:id="2625" w:name="_Toc56691603"/>
      <w:bookmarkStart w:id="2626" w:name="_Toc56698867"/>
      <w:bookmarkStart w:id="2627" w:name="_Toc89035102"/>
      <w:bookmarkStart w:id="2628" w:name="_Toc89064900"/>
      <w:bookmarkStart w:id="2629" w:name="_Toc89180199"/>
      <w:bookmarkStart w:id="2630" w:name="_Toc97071878"/>
      <w:bookmarkStart w:id="2631" w:name="_Toc106632512"/>
      <w:r w:rsidRPr="003B2883">
        <w:t>6.1.5.5.3.1</w:t>
      </w:r>
      <w:r w:rsidRPr="003B2883">
        <w:tab/>
      </w:r>
      <w:r w:rsidRPr="003B2883">
        <w:rPr>
          <w:rFonts w:hint="eastAsia"/>
          <w:lang w:eastAsia="zh-CN"/>
        </w:rPr>
        <w:t>POST</w:t>
      </w:r>
      <w:bookmarkEnd w:id="2620"/>
      <w:bookmarkEnd w:id="2621"/>
      <w:bookmarkEnd w:id="2622"/>
      <w:bookmarkEnd w:id="2623"/>
      <w:bookmarkEnd w:id="2624"/>
      <w:bookmarkEnd w:id="2625"/>
      <w:bookmarkEnd w:id="2626"/>
      <w:bookmarkEnd w:id="2627"/>
      <w:bookmarkEnd w:id="2628"/>
      <w:bookmarkEnd w:id="2629"/>
      <w:bookmarkEnd w:id="2630"/>
      <w:bookmarkEnd w:id="2631"/>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6C58BF6"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2" w:name="_Toc25156349"/>
      <w:bookmarkStart w:id="2633" w:name="_Toc34124651"/>
      <w:bookmarkStart w:id="2634" w:name="_Toc43207775"/>
      <w:bookmarkStart w:id="2635" w:name="_Toc49857245"/>
      <w:bookmarkStart w:id="2636" w:name="_Toc56677081"/>
      <w:bookmarkStart w:id="2637" w:name="_Toc56691604"/>
      <w:bookmarkStart w:id="2638" w:name="_Toc56698868"/>
      <w:bookmarkStart w:id="2639" w:name="_Toc89035103"/>
      <w:bookmarkStart w:id="2640" w:name="_Toc89064901"/>
      <w:bookmarkStart w:id="2641" w:name="_Toc89180200"/>
      <w:bookmarkStart w:id="2642" w:name="_Toc97071879"/>
      <w:bookmarkStart w:id="2643" w:name="_Toc106632513"/>
      <w:r w:rsidRPr="003B2883">
        <w:t>6.1.5.6</w:t>
      </w:r>
      <w:r w:rsidRPr="003B2883">
        <w:tab/>
        <w:t>N1N2 Transfer Failure Notification</w:t>
      </w:r>
      <w:bookmarkEnd w:id="2632"/>
      <w:bookmarkEnd w:id="2633"/>
      <w:bookmarkEnd w:id="2634"/>
      <w:bookmarkEnd w:id="2635"/>
      <w:bookmarkEnd w:id="2636"/>
      <w:bookmarkEnd w:id="2637"/>
      <w:bookmarkEnd w:id="2638"/>
      <w:bookmarkEnd w:id="2639"/>
      <w:bookmarkEnd w:id="2640"/>
      <w:bookmarkEnd w:id="2641"/>
      <w:bookmarkEnd w:id="2642"/>
      <w:bookmarkEnd w:id="2643"/>
    </w:p>
    <w:p w14:paraId="5907AC18" w14:textId="77777777" w:rsidR="00602AC0" w:rsidRPr="003B2883" w:rsidRDefault="00602AC0" w:rsidP="00602AC0">
      <w:pPr>
        <w:pStyle w:val="Heading5"/>
      </w:pPr>
      <w:bookmarkStart w:id="2644" w:name="_Toc25156350"/>
      <w:bookmarkStart w:id="2645" w:name="_Toc34124652"/>
      <w:bookmarkStart w:id="2646" w:name="_Toc43207776"/>
      <w:bookmarkStart w:id="2647" w:name="_Toc49857246"/>
      <w:bookmarkStart w:id="2648" w:name="_Toc56677082"/>
      <w:bookmarkStart w:id="2649" w:name="_Toc56691605"/>
      <w:bookmarkStart w:id="2650" w:name="_Toc56698869"/>
      <w:bookmarkStart w:id="2651" w:name="_Toc89035104"/>
      <w:bookmarkStart w:id="2652" w:name="_Toc89064902"/>
      <w:bookmarkStart w:id="2653" w:name="_Toc89180201"/>
      <w:bookmarkStart w:id="2654" w:name="_Toc97071880"/>
      <w:bookmarkStart w:id="2655" w:name="_Toc106632514"/>
      <w:r w:rsidRPr="003B2883">
        <w:t>6.1.5.6.1</w:t>
      </w:r>
      <w:r w:rsidRPr="003B2883">
        <w:tab/>
        <w:t>Description</w:t>
      </w:r>
      <w:bookmarkEnd w:id="2644"/>
      <w:bookmarkEnd w:id="2645"/>
      <w:bookmarkEnd w:id="2646"/>
      <w:bookmarkEnd w:id="2647"/>
      <w:bookmarkEnd w:id="2648"/>
      <w:bookmarkEnd w:id="2649"/>
      <w:bookmarkEnd w:id="2650"/>
      <w:bookmarkEnd w:id="2651"/>
      <w:bookmarkEnd w:id="2652"/>
      <w:bookmarkEnd w:id="2653"/>
      <w:bookmarkEnd w:id="2654"/>
      <w:bookmarkEnd w:id="2655"/>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6" w:name="_Toc25156351"/>
      <w:bookmarkStart w:id="2657" w:name="_Toc34124653"/>
      <w:bookmarkStart w:id="2658" w:name="_Toc43207777"/>
      <w:bookmarkStart w:id="2659" w:name="_Toc49857247"/>
      <w:bookmarkStart w:id="2660" w:name="_Toc56677083"/>
      <w:bookmarkStart w:id="2661" w:name="_Toc56691606"/>
      <w:bookmarkStart w:id="2662" w:name="_Toc56698870"/>
      <w:bookmarkStart w:id="2663" w:name="_Toc89035105"/>
      <w:bookmarkStart w:id="2664" w:name="_Toc89064903"/>
      <w:bookmarkStart w:id="2665" w:name="_Toc89180202"/>
      <w:bookmarkStart w:id="2666" w:name="_Toc97071881"/>
      <w:bookmarkStart w:id="2667" w:name="_Toc106632515"/>
      <w:r w:rsidRPr="003B2883">
        <w:t>6.1.5.6.2</w:t>
      </w:r>
      <w:r w:rsidRPr="003B2883">
        <w:tab/>
        <w:t>Notification Definition</w:t>
      </w:r>
      <w:bookmarkEnd w:id="2656"/>
      <w:bookmarkEnd w:id="2657"/>
      <w:bookmarkEnd w:id="2658"/>
      <w:bookmarkEnd w:id="2659"/>
      <w:bookmarkEnd w:id="2660"/>
      <w:bookmarkEnd w:id="2661"/>
      <w:bookmarkEnd w:id="2662"/>
      <w:bookmarkEnd w:id="2663"/>
      <w:bookmarkEnd w:id="2664"/>
      <w:bookmarkEnd w:id="2665"/>
      <w:bookmarkEnd w:id="2666"/>
      <w:bookmarkEnd w:id="2667"/>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668" w:name="_Toc25156352"/>
      <w:bookmarkStart w:id="2669" w:name="_Toc34124654"/>
      <w:bookmarkStart w:id="2670" w:name="_Toc43207778"/>
      <w:bookmarkStart w:id="2671" w:name="_Toc49857248"/>
      <w:bookmarkStart w:id="2672" w:name="_Toc56677084"/>
      <w:bookmarkStart w:id="2673" w:name="_Toc56691607"/>
      <w:bookmarkStart w:id="2674" w:name="_Toc56698871"/>
      <w:bookmarkStart w:id="2675" w:name="_Toc89035106"/>
      <w:bookmarkStart w:id="2676" w:name="_Toc89064904"/>
      <w:bookmarkStart w:id="2677" w:name="_Toc89180203"/>
      <w:bookmarkStart w:id="2678" w:name="_Toc97071882"/>
      <w:bookmarkStart w:id="2679" w:name="_Toc106632516"/>
      <w:r w:rsidRPr="003B2883">
        <w:t>6.1.5.6.3</w:t>
      </w:r>
      <w:r w:rsidRPr="003B2883">
        <w:tab/>
        <w:t>Notification Standard Methods</w:t>
      </w:r>
      <w:bookmarkEnd w:id="2668"/>
      <w:bookmarkEnd w:id="2669"/>
      <w:bookmarkEnd w:id="2670"/>
      <w:bookmarkEnd w:id="2671"/>
      <w:bookmarkEnd w:id="2672"/>
      <w:bookmarkEnd w:id="2673"/>
      <w:bookmarkEnd w:id="2674"/>
      <w:bookmarkEnd w:id="2675"/>
      <w:bookmarkEnd w:id="2676"/>
      <w:bookmarkEnd w:id="2677"/>
      <w:bookmarkEnd w:id="2678"/>
      <w:bookmarkEnd w:id="2679"/>
    </w:p>
    <w:p w14:paraId="1BC1EA6A" w14:textId="77777777" w:rsidR="00602AC0" w:rsidRPr="003B2883" w:rsidRDefault="00602AC0" w:rsidP="00876DA9">
      <w:pPr>
        <w:pStyle w:val="Heading6"/>
        <w:rPr>
          <w:lang w:eastAsia="zh-CN"/>
        </w:rPr>
      </w:pPr>
      <w:bookmarkStart w:id="2680" w:name="_Toc25156353"/>
      <w:bookmarkStart w:id="2681" w:name="_Toc34124655"/>
      <w:bookmarkStart w:id="2682" w:name="_Toc43207779"/>
      <w:bookmarkStart w:id="2683" w:name="_Toc49857249"/>
      <w:bookmarkStart w:id="2684" w:name="_Toc56677085"/>
      <w:bookmarkStart w:id="2685" w:name="_Toc56691608"/>
      <w:bookmarkStart w:id="2686" w:name="_Toc56698872"/>
      <w:bookmarkStart w:id="2687" w:name="_Toc89035107"/>
      <w:bookmarkStart w:id="2688" w:name="_Toc89064905"/>
      <w:bookmarkStart w:id="2689" w:name="_Toc89180204"/>
      <w:bookmarkStart w:id="2690" w:name="_Toc97071883"/>
      <w:bookmarkStart w:id="2691" w:name="_Toc106632517"/>
      <w:r w:rsidRPr="003B2883">
        <w:t>6.1.5.6.3.1</w:t>
      </w:r>
      <w:r w:rsidRPr="003B2883">
        <w:tab/>
      </w:r>
      <w:r w:rsidRPr="003B2883">
        <w:rPr>
          <w:rFonts w:hint="eastAsia"/>
          <w:lang w:eastAsia="zh-CN"/>
        </w:rPr>
        <w:t>POST</w:t>
      </w:r>
      <w:bookmarkEnd w:id="2680"/>
      <w:bookmarkEnd w:id="2681"/>
      <w:bookmarkEnd w:id="2682"/>
      <w:bookmarkEnd w:id="2683"/>
      <w:bookmarkEnd w:id="2684"/>
      <w:bookmarkEnd w:id="2685"/>
      <w:bookmarkEnd w:id="2686"/>
      <w:bookmarkEnd w:id="2687"/>
      <w:bookmarkEnd w:id="2688"/>
      <w:bookmarkEnd w:id="2689"/>
      <w:bookmarkEnd w:id="2690"/>
      <w:bookmarkEnd w:id="2691"/>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2"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2"/>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396ADA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3" w:name="_Toc25156354"/>
      <w:bookmarkStart w:id="2694" w:name="_Toc34124656"/>
      <w:bookmarkStart w:id="2695" w:name="_Toc43207780"/>
      <w:bookmarkStart w:id="2696" w:name="_Toc49857250"/>
      <w:bookmarkStart w:id="2697" w:name="_Toc56677086"/>
      <w:bookmarkStart w:id="2698" w:name="_Toc56691609"/>
      <w:bookmarkStart w:id="2699" w:name="_Toc56698873"/>
      <w:bookmarkStart w:id="2700" w:name="_Toc89035108"/>
      <w:bookmarkStart w:id="2701" w:name="_Toc89064906"/>
      <w:bookmarkStart w:id="2702" w:name="_Toc89180205"/>
      <w:bookmarkStart w:id="2703" w:name="_Toc97071884"/>
      <w:bookmarkStart w:id="2704" w:name="_Toc106632518"/>
      <w:r w:rsidRPr="003B2883">
        <w:t>6.1.5.7</w:t>
      </w:r>
      <w:r w:rsidRPr="003B2883">
        <w:tab/>
        <w:t>Void</w:t>
      </w:r>
      <w:bookmarkEnd w:id="2693"/>
      <w:bookmarkEnd w:id="2694"/>
      <w:bookmarkEnd w:id="2695"/>
      <w:bookmarkEnd w:id="2696"/>
      <w:bookmarkEnd w:id="2697"/>
      <w:bookmarkEnd w:id="2698"/>
      <w:bookmarkEnd w:id="2699"/>
      <w:bookmarkEnd w:id="2700"/>
      <w:bookmarkEnd w:id="2701"/>
      <w:bookmarkEnd w:id="2702"/>
      <w:bookmarkEnd w:id="2703"/>
      <w:bookmarkEnd w:id="2704"/>
    </w:p>
    <w:p w14:paraId="12219507" w14:textId="77777777" w:rsidR="00602AC0" w:rsidRPr="003B2883" w:rsidRDefault="00602AC0" w:rsidP="00602AC0"/>
    <w:p w14:paraId="2D5EEDE8" w14:textId="77777777" w:rsidR="00602AC0" w:rsidRPr="003B2883" w:rsidRDefault="00602AC0" w:rsidP="00602AC0">
      <w:pPr>
        <w:pStyle w:val="Heading3"/>
      </w:pPr>
      <w:bookmarkStart w:id="2705" w:name="_Toc25156355"/>
      <w:bookmarkStart w:id="2706" w:name="_Toc34124657"/>
      <w:bookmarkStart w:id="2707" w:name="_Toc43207781"/>
      <w:bookmarkStart w:id="2708" w:name="_Toc49857251"/>
      <w:bookmarkStart w:id="2709" w:name="_Toc56677087"/>
      <w:bookmarkStart w:id="2710" w:name="_Toc56691610"/>
      <w:bookmarkStart w:id="2711" w:name="_Toc56698874"/>
      <w:bookmarkStart w:id="2712" w:name="_Toc89035109"/>
      <w:bookmarkStart w:id="2713" w:name="_Toc89064907"/>
      <w:bookmarkStart w:id="2714" w:name="_Toc89180206"/>
      <w:bookmarkStart w:id="2715" w:name="_Toc97071885"/>
      <w:bookmarkStart w:id="2716" w:name="_Toc106632519"/>
      <w:r w:rsidRPr="003B2883">
        <w:t>6.1.6</w:t>
      </w:r>
      <w:r w:rsidRPr="003B2883">
        <w:tab/>
        <w:t>Data Model</w:t>
      </w:r>
      <w:bookmarkEnd w:id="2705"/>
      <w:bookmarkEnd w:id="2706"/>
      <w:bookmarkEnd w:id="2707"/>
      <w:bookmarkEnd w:id="2708"/>
      <w:bookmarkEnd w:id="2709"/>
      <w:bookmarkEnd w:id="2710"/>
      <w:bookmarkEnd w:id="2711"/>
      <w:bookmarkEnd w:id="2712"/>
      <w:bookmarkEnd w:id="2713"/>
      <w:bookmarkEnd w:id="2714"/>
      <w:bookmarkEnd w:id="2715"/>
      <w:bookmarkEnd w:id="2716"/>
    </w:p>
    <w:p w14:paraId="2DD9B83F" w14:textId="77777777" w:rsidR="00602AC0" w:rsidRPr="003B2883" w:rsidRDefault="00602AC0" w:rsidP="00602AC0">
      <w:pPr>
        <w:pStyle w:val="Heading4"/>
      </w:pPr>
      <w:bookmarkStart w:id="2717" w:name="_Toc25156356"/>
      <w:bookmarkStart w:id="2718" w:name="_Toc34124658"/>
      <w:bookmarkStart w:id="2719" w:name="_Toc43207782"/>
      <w:bookmarkStart w:id="2720" w:name="_Toc49857252"/>
      <w:bookmarkStart w:id="2721" w:name="_Toc56677088"/>
      <w:bookmarkStart w:id="2722" w:name="_Toc56691611"/>
      <w:bookmarkStart w:id="2723" w:name="_Toc56698875"/>
      <w:bookmarkStart w:id="2724" w:name="_Toc89035110"/>
      <w:bookmarkStart w:id="2725" w:name="_Toc89064908"/>
      <w:bookmarkStart w:id="2726" w:name="_Toc89180207"/>
      <w:bookmarkStart w:id="2727" w:name="_Toc97071886"/>
      <w:bookmarkStart w:id="2728" w:name="_Toc106632520"/>
      <w:r w:rsidRPr="003B2883">
        <w:t>6.1.6.1</w:t>
      </w:r>
      <w:r w:rsidRPr="003B2883">
        <w:tab/>
        <w:t>General</w:t>
      </w:r>
      <w:bookmarkEnd w:id="2717"/>
      <w:bookmarkEnd w:id="2718"/>
      <w:bookmarkEnd w:id="2719"/>
      <w:bookmarkEnd w:id="2720"/>
      <w:bookmarkEnd w:id="2721"/>
      <w:bookmarkEnd w:id="2722"/>
      <w:bookmarkEnd w:id="2723"/>
      <w:bookmarkEnd w:id="2724"/>
      <w:bookmarkEnd w:id="2725"/>
      <w:bookmarkEnd w:id="2726"/>
      <w:bookmarkEnd w:id="2727"/>
      <w:bookmarkEnd w:id="2728"/>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bl>
    <w:p w14:paraId="3ED99635" w14:textId="77777777" w:rsidR="00602AC0" w:rsidRPr="003B2883" w:rsidRDefault="00602AC0" w:rsidP="00602AC0"/>
    <w:p w14:paraId="3C6441AD" w14:textId="77777777" w:rsidR="00602AC0" w:rsidRPr="003B2883" w:rsidRDefault="00602AC0" w:rsidP="00602AC0">
      <w:pPr>
        <w:pStyle w:val="Heading4"/>
        <w:rPr>
          <w:lang w:val="en-US"/>
        </w:rPr>
      </w:pPr>
      <w:bookmarkStart w:id="2729" w:name="_Toc25156357"/>
      <w:bookmarkStart w:id="2730" w:name="_Toc34124659"/>
      <w:bookmarkStart w:id="2731" w:name="_Toc43207783"/>
      <w:bookmarkStart w:id="2732" w:name="_Toc49857253"/>
      <w:bookmarkStart w:id="2733" w:name="_Toc56677089"/>
      <w:bookmarkStart w:id="2734" w:name="_Toc56691612"/>
      <w:bookmarkStart w:id="2735" w:name="_Toc56698876"/>
      <w:bookmarkStart w:id="2736" w:name="_Toc89035111"/>
      <w:bookmarkStart w:id="2737" w:name="_Toc89064909"/>
      <w:bookmarkStart w:id="2738" w:name="_Toc89180208"/>
      <w:bookmarkStart w:id="2739" w:name="_Toc97071887"/>
      <w:bookmarkStart w:id="2740" w:name="_Toc106632521"/>
      <w:r w:rsidRPr="003B2883">
        <w:rPr>
          <w:lang w:val="en-US"/>
        </w:rPr>
        <w:t>6.1.6.2</w:t>
      </w:r>
      <w:r w:rsidRPr="003B2883">
        <w:rPr>
          <w:lang w:val="en-US"/>
        </w:rPr>
        <w:tab/>
        <w:t>Structured data types</w:t>
      </w:r>
      <w:bookmarkEnd w:id="2729"/>
      <w:bookmarkEnd w:id="2730"/>
      <w:bookmarkEnd w:id="2731"/>
      <w:bookmarkEnd w:id="2732"/>
      <w:bookmarkEnd w:id="2733"/>
      <w:bookmarkEnd w:id="2734"/>
      <w:bookmarkEnd w:id="2735"/>
      <w:bookmarkEnd w:id="2736"/>
      <w:bookmarkEnd w:id="2737"/>
      <w:bookmarkEnd w:id="2738"/>
      <w:bookmarkEnd w:id="2739"/>
      <w:bookmarkEnd w:id="2740"/>
    </w:p>
    <w:p w14:paraId="6D385C31" w14:textId="77777777" w:rsidR="00602AC0" w:rsidRPr="003B2883" w:rsidRDefault="00602AC0" w:rsidP="00602AC0">
      <w:pPr>
        <w:pStyle w:val="Heading5"/>
      </w:pPr>
      <w:bookmarkStart w:id="2741" w:name="_Toc25156358"/>
      <w:bookmarkStart w:id="2742" w:name="_Toc34124660"/>
      <w:bookmarkStart w:id="2743" w:name="_Toc43207784"/>
      <w:bookmarkStart w:id="2744" w:name="_Toc49857254"/>
      <w:bookmarkStart w:id="2745" w:name="_Toc56677090"/>
      <w:bookmarkStart w:id="2746" w:name="_Toc56691613"/>
      <w:bookmarkStart w:id="2747" w:name="_Toc56698877"/>
      <w:bookmarkStart w:id="2748" w:name="_Toc89035112"/>
      <w:bookmarkStart w:id="2749" w:name="_Toc89064910"/>
      <w:bookmarkStart w:id="2750" w:name="_Toc89180209"/>
      <w:bookmarkStart w:id="2751" w:name="_Toc97071888"/>
      <w:bookmarkStart w:id="2752" w:name="_Toc106632522"/>
      <w:r w:rsidRPr="003B2883">
        <w:t>6.1.6.2.1</w:t>
      </w:r>
      <w:r w:rsidRPr="003B2883">
        <w:tab/>
        <w:t>Introduction</w:t>
      </w:r>
      <w:bookmarkEnd w:id="2741"/>
      <w:bookmarkEnd w:id="2742"/>
      <w:bookmarkEnd w:id="2743"/>
      <w:bookmarkEnd w:id="2744"/>
      <w:bookmarkEnd w:id="2745"/>
      <w:bookmarkEnd w:id="2746"/>
      <w:bookmarkEnd w:id="2747"/>
      <w:bookmarkEnd w:id="2748"/>
      <w:bookmarkEnd w:id="2749"/>
      <w:bookmarkEnd w:id="2750"/>
      <w:bookmarkEnd w:id="2751"/>
      <w:bookmarkEnd w:id="275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3" w:name="_Toc25156359"/>
      <w:bookmarkStart w:id="2754" w:name="_Toc34124661"/>
      <w:bookmarkStart w:id="2755" w:name="_Toc43207785"/>
      <w:bookmarkStart w:id="2756" w:name="_Toc49857255"/>
      <w:bookmarkStart w:id="2757" w:name="_Toc56677091"/>
      <w:bookmarkStart w:id="2758" w:name="_Toc56691614"/>
      <w:bookmarkStart w:id="2759" w:name="_Toc56698878"/>
      <w:bookmarkStart w:id="2760" w:name="_Toc89035113"/>
      <w:bookmarkStart w:id="2761" w:name="_Toc89064911"/>
      <w:bookmarkStart w:id="2762" w:name="_Toc89180210"/>
      <w:bookmarkStart w:id="2763" w:name="_Toc97071889"/>
      <w:bookmarkStart w:id="2764" w:name="_Toc106632523"/>
      <w:r w:rsidRPr="003B2883">
        <w:t>6.1.6.2.2</w:t>
      </w:r>
      <w:r w:rsidRPr="003B2883">
        <w:tab/>
        <w:t xml:space="preserve">Type: </w:t>
      </w:r>
      <w:r w:rsidRPr="003B2883">
        <w:rPr>
          <w:rFonts w:hint="eastAsia"/>
          <w:lang w:eastAsia="zh-CN"/>
        </w:rPr>
        <w:t>SubscriptionData</w:t>
      </w:r>
      <w:bookmarkEnd w:id="2753"/>
      <w:bookmarkEnd w:id="2754"/>
      <w:bookmarkEnd w:id="2755"/>
      <w:bookmarkEnd w:id="2756"/>
      <w:bookmarkEnd w:id="2757"/>
      <w:bookmarkEnd w:id="2758"/>
      <w:bookmarkEnd w:id="2759"/>
      <w:bookmarkEnd w:id="2760"/>
      <w:bookmarkEnd w:id="2761"/>
      <w:bookmarkEnd w:id="2762"/>
      <w:bookmarkEnd w:id="2763"/>
      <w:bookmarkEnd w:id="2764"/>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5" w:name="_Toc25156360"/>
      <w:bookmarkStart w:id="2766" w:name="_Toc34124662"/>
      <w:bookmarkStart w:id="2767" w:name="_Toc43207786"/>
      <w:bookmarkStart w:id="2768" w:name="_Toc49857256"/>
      <w:bookmarkStart w:id="2769" w:name="_Toc56677092"/>
      <w:bookmarkStart w:id="2770" w:name="_Toc56691615"/>
      <w:bookmarkStart w:id="2771" w:name="_Toc56698879"/>
      <w:bookmarkStart w:id="2772" w:name="_Toc89035114"/>
      <w:bookmarkStart w:id="2773" w:name="_Toc89064912"/>
      <w:bookmarkStart w:id="2774" w:name="_Toc89180211"/>
      <w:bookmarkStart w:id="2775" w:name="_Toc97071890"/>
      <w:bookmarkStart w:id="2776" w:name="_Toc106632524"/>
      <w:r w:rsidRPr="003B2883">
        <w:t>6.1.6.2.3</w:t>
      </w:r>
      <w:r w:rsidRPr="003B2883">
        <w:tab/>
        <w:t xml:space="preserve">Type: </w:t>
      </w:r>
      <w:r w:rsidRPr="003B2883">
        <w:rPr>
          <w:rFonts w:hint="eastAsia"/>
          <w:lang w:eastAsia="zh-CN"/>
        </w:rPr>
        <w:t>AmfStatusChangeNotification</w:t>
      </w:r>
      <w:bookmarkEnd w:id="2765"/>
      <w:bookmarkEnd w:id="2766"/>
      <w:bookmarkEnd w:id="2767"/>
      <w:bookmarkEnd w:id="2768"/>
      <w:bookmarkEnd w:id="2769"/>
      <w:bookmarkEnd w:id="2770"/>
      <w:bookmarkEnd w:id="2771"/>
      <w:bookmarkEnd w:id="2772"/>
      <w:bookmarkEnd w:id="2773"/>
      <w:bookmarkEnd w:id="2774"/>
      <w:bookmarkEnd w:id="2775"/>
      <w:bookmarkEnd w:id="2776"/>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7" w:name="_Toc25156361"/>
      <w:bookmarkStart w:id="2778" w:name="_Toc34124663"/>
      <w:bookmarkStart w:id="2779" w:name="_Toc43207787"/>
      <w:bookmarkStart w:id="2780" w:name="_Toc49857257"/>
      <w:bookmarkStart w:id="2781" w:name="_Toc56677093"/>
      <w:bookmarkStart w:id="2782" w:name="_Toc56691616"/>
      <w:bookmarkStart w:id="2783" w:name="_Toc56698880"/>
      <w:bookmarkStart w:id="2784" w:name="_Toc89035115"/>
      <w:bookmarkStart w:id="2785" w:name="_Toc89064913"/>
      <w:bookmarkStart w:id="2786" w:name="_Toc89180212"/>
      <w:bookmarkStart w:id="2787" w:name="_Toc97071891"/>
      <w:bookmarkStart w:id="2788" w:name="_Toc106632525"/>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2777"/>
      <w:bookmarkEnd w:id="2778"/>
      <w:bookmarkEnd w:id="2779"/>
      <w:bookmarkEnd w:id="2780"/>
      <w:bookmarkEnd w:id="2781"/>
      <w:bookmarkEnd w:id="2782"/>
      <w:bookmarkEnd w:id="2783"/>
      <w:bookmarkEnd w:id="2784"/>
      <w:bookmarkEnd w:id="2785"/>
      <w:bookmarkEnd w:id="2786"/>
      <w:bookmarkEnd w:id="2787"/>
      <w:bookmarkEnd w:id="2788"/>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89" w:name="_Toc25156362"/>
      <w:bookmarkStart w:id="2790" w:name="_Toc34124664"/>
      <w:bookmarkStart w:id="2791" w:name="_Toc43207788"/>
      <w:bookmarkStart w:id="2792" w:name="_Toc49857258"/>
      <w:bookmarkStart w:id="2793" w:name="_Toc56677094"/>
      <w:bookmarkStart w:id="2794" w:name="_Toc56691617"/>
      <w:bookmarkStart w:id="2795" w:name="_Toc56698881"/>
      <w:bookmarkStart w:id="2796" w:name="_Toc89035116"/>
      <w:bookmarkStart w:id="2797" w:name="_Toc89064914"/>
      <w:bookmarkStart w:id="2798" w:name="_Toc89180213"/>
      <w:bookmarkStart w:id="2799" w:name="_Toc97071892"/>
      <w:bookmarkStart w:id="2800" w:name="_Toc106632526"/>
      <w:r w:rsidRPr="003B2883">
        <w:t>6.1.6.2.5</w:t>
      </w:r>
      <w:r w:rsidRPr="003B2883">
        <w:tab/>
        <w:t xml:space="preserve">Type: </w:t>
      </w:r>
      <w:r w:rsidRPr="003B2883">
        <w:rPr>
          <w:lang w:eastAsia="zh-CN"/>
        </w:rPr>
        <w:t>AssignEbiData</w:t>
      </w:r>
      <w:bookmarkEnd w:id="2789"/>
      <w:bookmarkEnd w:id="2790"/>
      <w:bookmarkEnd w:id="2791"/>
      <w:bookmarkEnd w:id="2792"/>
      <w:bookmarkEnd w:id="2793"/>
      <w:bookmarkEnd w:id="2794"/>
      <w:bookmarkEnd w:id="2795"/>
      <w:bookmarkEnd w:id="2796"/>
      <w:bookmarkEnd w:id="2797"/>
      <w:bookmarkEnd w:id="2798"/>
      <w:bookmarkEnd w:id="2799"/>
      <w:bookmarkEnd w:id="2800"/>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1" w:name="_Toc25156363"/>
      <w:bookmarkStart w:id="2802" w:name="_Toc34124665"/>
      <w:bookmarkStart w:id="2803" w:name="_Toc43207789"/>
      <w:bookmarkStart w:id="2804" w:name="_Toc49857259"/>
      <w:bookmarkStart w:id="2805" w:name="_Toc56677095"/>
      <w:bookmarkStart w:id="2806" w:name="_Toc56691618"/>
      <w:bookmarkStart w:id="2807" w:name="_Toc56698882"/>
      <w:bookmarkStart w:id="2808" w:name="_Toc89035117"/>
      <w:bookmarkStart w:id="2809" w:name="_Toc89064915"/>
      <w:bookmarkStart w:id="2810" w:name="_Toc89180214"/>
      <w:bookmarkStart w:id="2811" w:name="_Toc97071893"/>
      <w:bookmarkStart w:id="2812" w:name="_Toc106632527"/>
      <w:r w:rsidRPr="003B2883">
        <w:lastRenderedPageBreak/>
        <w:t>6.1.6.2.6</w:t>
      </w:r>
      <w:r w:rsidRPr="003B2883">
        <w:tab/>
        <w:t xml:space="preserve">Type: </w:t>
      </w:r>
      <w:r w:rsidRPr="003B2883">
        <w:rPr>
          <w:lang w:eastAsia="zh-CN"/>
        </w:rPr>
        <w:t>AssignedEbiData</w:t>
      </w:r>
      <w:bookmarkEnd w:id="2801"/>
      <w:bookmarkEnd w:id="2802"/>
      <w:bookmarkEnd w:id="2803"/>
      <w:bookmarkEnd w:id="2804"/>
      <w:bookmarkEnd w:id="2805"/>
      <w:bookmarkEnd w:id="2806"/>
      <w:bookmarkEnd w:id="2807"/>
      <w:bookmarkEnd w:id="2808"/>
      <w:bookmarkEnd w:id="2809"/>
      <w:bookmarkEnd w:id="2810"/>
      <w:bookmarkEnd w:id="2811"/>
      <w:bookmarkEnd w:id="2812"/>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3" w:name="_Toc25156364"/>
      <w:bookmarkStart w:id="2814" w:name="_Toc34124666"/>
      <w:bookmarkStart w:id="2815" w:name="_Toc43207790"/>
      <w:bookmarkStart w:id="2816" w:name="_Toc49857260"/>
      <w:bookmarkStart w:id="2817" w:name="_Toc56677096"/>
      <w:bookmarkStart w:id="2818" w:name="_Toc56691619"/>
      <w:bookmarkStart w:id="2819" w:name="_Toc56698883"/>
      <w:bookmarkStart w:id="2820" w:name="_Toc89035118"/>
      <w:bookmarkStart w:id="2821" w:name="_Toc89064916"/>
      <w:bookmarkStart w:id="2822" w:name="_Toc89180215"/>
      <w:bookmarkStart w:id="2823" w:name="_Toc97071894"/>
      <w:bookmarkStart w:id="2824" w:name="_Toc106632528"/>
      <w:r w:rsidRPr="003B2883">
        <w:t>6.1.6.2.7</w:t>
      </w:r>
      <w:r w:rsidRPr="003B2883">
        <w:tab/>
        <w:t xml:space="preserve">Type: </w:t>
      </w:r>
      <w:r w:rsidRPr="003B2883">
        <w:rPr>
          <w:lang w:eastAsia="zh-CN"/>
        </w:rPr>
        <w:t>AssignEbiFailed</w:t>
      </w:r>
      <w:bookmarkEnd w:id="2813"/>
      <w:bookmarkEnd w:id="2814"/>
      <w:bookmarkEnd w:id="2815"/>
      <w:bookmarkEnd w:id="2816"/>
      <w:bookmarkEnd w:id="2817"/>
      <w:bookmarkEnd w:id="2818"/>
      <w:bookmarkEnd w:id="2819"/>
      <w:bookmarkEnd w:id="2820"/>
      <w:bookmarkEnd w:id="2821"/>
      <w:bookmarkEnd w:id="2822"/>
      <w:bookmarkEnd w:id="2823"/>
      <w:bookmarkEnd w:id="2824"/>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5" w:name="_Toc25156365"/>
      <w:bookmarkStart w:id="2826" w:name="_Toc34124667"/>
      <w:bookmarkStart w:id="2827" w:name="_Toc43207791"/>
      <w:bookmarkStart w:id="2828" w:name="_Toc49857261"/>
      <w:bookmarkStart w:id="2829" w:name="_Toc56677097"/>
      <w:bookmarkStart w:id="2830" w:name="_Toc56691620"/>
      <w:bookmarkStart w:id="2831" w:name="_Toc56698884"/>
      <w:bookmarkStart w:id="2832" w:name="_Toc89035119"/>
      <w:bookmarkStart w:id="2833" w:name="_Toc89064917"/>
      <w:bookmarkStart w:id="2834" w:name="_Toc89180216"/>
      <w:bookmarkStart w:id="2835" w:name="_Toc97071895"/>
      <w:bookmarkStart w:id="2836" w:name="_Toc106632529"/>
      <w:r w:rsidRPr="003B2883">
        <w:t>6.1.6.2.8</w:t>
      </w:r>
      <w:r w:rsidRPr="003B2883">
        <w:tab/>
        <w:t xml:space="preserve">Type: </w:t>
      </w:r>
      <w:r w:rsidRPr="003B2883">
        <w:rPr>
          <w:lang w:eastAsia="zh-CN"/>
        </w:rPr>
        <w:t>UEContextRelease</w:t>
      </w:r>
      <w:bookmarkEnd w:id="2825"/>
      <w:bookmarkEnd w:id="2826"/>
      <w:bookmarkEnd w:id="2827"/>
      <w:bookmarkEnd w:id="2828"/>
      <w:bookmarkEnd w:id="2829"/>
      <w:bookmarkEnd w:id="2830"/>
      <w:bookmarkEnd w:id="2831"/>
      <w:bookmarkEnd w:id="2832"/>
      <w:bookmarkEnd w:id="2833"/>
      <w:bookmarkEnd w:id="2834"/>
      <w:bookmarkEnd w:id="2835"/>
      <w:bookmarkEnd w:id="2836"/>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7"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7"/>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8" w:name="_Toc25156366"/>
      <w:bookmarkStart w:id="2839" w:name="_Toc34124668"/>
      <w:bookmarkStart w:id="2840" w:name="_Toc43207792"/>
      <w:bookmarkStart w:id="2841" w:name="_Toc49857262"/>
      <w:bookmarkStart w:id="2842" w:name="_Toc56677098"/>
      <w:bookmarkStart w:id="2843" w:name="_Toc56691621"/>
      <w:bookmarkStart w:id="2844" w:name="_Toc56698885"/>
      <w:bookmarkStart w:id="2845" w:name="_Toc89035120"/>
      <w:bookmarkStart w:id="2846" w:name="_Toc89064918"/>
      <w:bookmarkStart w:id="2847" w:name="_Toc89180217"/>
      <w:bookmarkStart w:id="2848" w:name="_Toc97071896"/>
      <w:bookmarkStart w:id="2849" w:name="_Toc106632530"/>
      <w:r w:rsidRPr="003B2883">
        <w:lastRenderedPageBreak/>
        <w:t>6.1.6.2.9</w:t>
      </w:r>
      <w:r w:rsidRPr="003B2883">
        <w:tab/>
        <w:t>Type: N2InformationTransferReqData</w:t>
      </w:r>
      <w:bookmarkEnd w:id="2838"/>
      <w:bookmarkEnd w:id="2839"/>
      <w:bookmarkEnd w:id="2840"/>
      <w:bookmarkEnd w:id="2841"/>
      <w:bookmarkEnd w:id="2842"/>
      <w:bookmarkEnd w:id="2843"/>
      <w:bookmarkEnd w:id="2844"/>
      <w:bookmarkEnd w:id="2845"/>
      <w:bookmarkEnd w:id="2846"/>
      <w:bookmarkEnd w:id="2847"/>
      <w:bookmarkEnd w:id="2848"/>
      <w:bookmarkEnd w:id="2849"/>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0" w:name="_Toc25156367"/>
      <w:bookmarkStart w:id="2851" w:name="_Toc34124669"/>
      <w:bookmarkStart w:id="2852" w:name="_Toc43207793"/>
      <w:bookmarkStart w:id="2853" w:name="_Toc49857263"/>
      <w:bookmarkStart w:id="2854" w:name="_Toc56677099"/>
      <w:bookmarkStart w:id="2855" w:name="_Toc56691622"/>
      <w:bookmarkStart w:id="2856" w:name="_Toc56698886"/>
      <w:bookmarkStart w:id="2857" w:name="_Toc89035121"/>
      <w:bookmarkStart w:id="2858" w:name="_Toc89064919"/>
      <w:bookmarkStart w:id="2859" w:name="_Toc89180218"/>
      <w:bookmarkStart w:id="2860" w:name="_Toc97071897"/>
      <w:bookmarkStart w:id="2861" w:name="_Toc106632531"/>
      <w:r w:rsidRPr="003B2883">
        <w:t>6.1.6.2.10</w:t>
      </w:r>
      <w:r w:rsidRPr="003B2883">
        <w:tab/>
        <w:t>Type: NonUeN2InfoSubscriptionCreateData</w:t>
      </w:r>
      <w:bookmarkEnd w:id="2850"/>
      <w:bookmarkEnd w:id="2851"/>
      <w:bookmarkEnd w:id="2852"/>
      <w:bookmarkEnd w:id="2853"/>
      <w:bookmarkEnd w:id="2854"/>
      <w:bookmarkEnd w:id="2855"/>
      <w:bookmarkEnd w:id="2856"/>
      <w:bookmarkEnd w:id="2857"/>
      <w:bookmarkEnd w:id="2858"/>
      <w:bookmarkEnd w:id="2859"/>
      <w:bookmarkEnd w:id="2860"/>
      <w:bookmarkEnd w:id="2861"/>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407E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E0E4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2" w:name="_Toc25156368"/>
      <w:bookmarkStart w:id="2863" w:name="_Toc34124670"/>
      <w:bookmarkStart w:id="2864" w:name="_Toc43207794"/>
      <w:bookmarkStart w:id="2865" w:name="_Toc49857264"/>
      <w:bookmarkStart w:id="2866" w:name="_Toc56677100"/>
      <w:bookmarkStart w:id="2867" w:name="_Toc56691623"/>
      <w:bookmarkStart w:id="2868" w:name="_Toc56698887"/>
      <w:bookmarkStart w:id="2869" w:name="_Toc89035122"/>
      <w:bookmarkStart w:id="2870" w:name="_Toc89064920"/>
      <w:bookmarkStart w:id="2871" w:name="_Toc89180219"/>
      <w:bookmarkStart w:id="2872" w:name="_Toc97071898"/>
      <w:bookmarkStart w:id="2873" w:name="_Toc106632532"/>
      <w:r w:rsidRPr="003B2883">
        <w:lastRenderedPageBreak/>
        <w:t>6.1.6.2.11</w:t>
      </w:r>
      <w:r w:rsidRPr="003B2883">
        <w:tab/>
        <w:t>Type: NonUeN2InfoSubscriptionCreatedData</w:t>
      </w:r>
      <w:bookmarkEnd w:id="2862"/>
      <w:bookmarkEnd w:id="2863"/>
      <w:bookmarkEnd w:id="2864"/>
      <w:bookmarkEnd w:id="2865"/>
      <w:bookmarkEnd w:id="2866"/>
      <w:bookmarkEnd w:id="2867"/>
      <w:bookmarkEnd w:id="2868"/>
      <w:bookmarkEnd w:id="2869"/>
      <w:bookmarkEnd w:id="2870"/>
      <w:bookmarkEnd w:id="2871"/>
      <w:bookmarkEnd w:id="2872"/>
      <w:bookmarkEnd w:id="287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4" w:name="_Toc25156369"/>
      <w:bookmarkStart w:id="2875" w:name="_Toc34124671"/>
      <w:bookmarkStart w:id="2876" w:name="_Toc43207795"/>
      <w:bookmarkStart w:id="2877" w:name="_Toc49857265"/>
      <w:bookmarkStart w:id="2878" w:name="_Toc56677101"/>
      <w:bookmarkStart w:id="2879" w:name="_Toc56691624"/>
      <w:bookmarkStart w:id="2880" w:name="_Toc56698888"/>
      <w:bookmarkStart w:id="2881" w:name="_Toc89035123"/>
      <w:bookmarkStart w:id="2882" w:name="_Toc89064921"/>
      <w:bookmarkStart w:id="2883" w:name="_Toc89180220"/>
      <w:bookmarkStart w:id="2884" w:name="_Toc97071899"/>
      <w:bookmarkStart w:id="2885" w:name="_Toc106632533"/>
      <w:r w:rsidRPr="003B2883">
        <w:t>6.1.6.2.12</w:t>
      </w:r>
      <w:r w:rsidRPr="003B2883">
        <w:tab/>
        <w:t>Type: UeN1N2InfoSubscriptionCreateData</w:t>
      </w:r>
      <w:bookmarkEnd w:id="2874"/>
      <w:bookmarkEnd w:id="2875"/>
      <w:bookmarkEnd w:id="2876"/>
      <w:bookmarkEnd w:id="2877"/>
      <w:bookmarkEnd w:id="2878"/>
      <w:bookmarkEnd w:id="2879"/>
      <w:bookmarkEnd w:id="2880"/>
      <w:bookmarkEnd w:id="2881"/>
      <w:bookmarkEnd w:id="2882"/>
      <w:bookmarkEnd w:id="2883"/>
      <w:bookmarkEnd w:id="2884"/>
      <w:bookmarkEnd w:id="2885"/>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6" w:name="_Toc25156370"/>
      <w:bookmarkStart w:id="2887" w:name="_Toc34124672"/>
      <w:bookmarkStart w:id="2888" w:name="_Toc43207796"/>
      <w:bookmarkStart w:id="2889" w:name="_Toc49857266"/>
      <w:bookmarkStart w:id="2890" w:name="_Toc56677102"/>
      <w:bookmarkStart w:id="2891" w:name="_Toc56691625"/>
      <w:bookmarkStart w:id="2892" w:name="_Toc56698889"/>
      <w:bookmarkStart w:id="2893" w:name="_Toc89035124"/>
      <w:bookmarkStart w:id="2894" w:name="_Toc89064922"/>
      <w:bookmarkStart w:id="2895" w:name="_Toc89180221"/>
      <w:bookmarkStart w:id="2896" w:name="_Toc97071900"/>
      <w:bookmarkStart w:id="2897" w:name="_Toc106632534"/>
      <w:r w:rsidRPr="003B2883">
        <w:t>6.1.6.2.13</w:t>
      </w:r>
      <w:r w:rsidRPr="003B2883">
        <w:tab/>
        <w:t>Type: UeN1N2InfoSubscriptionCreatedData</w:t>
      </w:r>
      <w:bookmarkEnd w:id="2886"/>
      <w:bookmarkEnd w:id="2887"/>
      <w:bookmarkEnd w:id="2888"/>
      <w:bookmarkEnd w:id="2889"/>
      <w:bookmarkEnd w:id="2890"/>
      <w:bookmarkEnd w:id="2891"/>
      <w:bookmarkEnd w:id="2892"/>
      <w:bookmarkEnd w:id="2893"/>
      <w:bookmarkEnd w:id="2894"/>
      <w:bookmarkEnd w:id="2895"/>
      <w:bookmarkEnd w:id="2896"/>
      <w:bookmarkEnd w:id="2897"/>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8" w:name="_Toc25156371"/>
      <w:bookmarkStart w:id="2899" w:name="_Toc34124673"/>
      <w:bookmarkStart w:id="2900" w:name="_Toc43207797"/>
      <w:bookmarkStart w:id="2901" w:name="_Toc49857267"/>
      <w:bookmarkStart w:id="2902" w:name="_Toc56677103"/>
      <w:bookmarkStart w:id="2903" w:name="_Toc56691626"/>
      <w:bookmarkStart w:id="2904" w:name="_Toc56698890"/>
      <w:bookmarkStart w:id="2905" w:name="_Toc89035125"/>
      <w:bookmarkStart w:id="2906" w:name="_Toc89064923"/>
      <w:bookmarkStart w:id="2907" w:name="_Toc89180222"/>
      <w:bookmarkStart w:id="2908" w:name="_Toc97071901"/>
      <w:bookmarkStart w:id="2909" w:name="_Toc106632535"/>
      <w:r w:rsidRPr="003B2883">
        <w:lastRenderedPageBreak/>
        <w:t>6.1.6.2.14</w:t>
      </w:r>
      <w:r w:rsidRPr="003B2883">
        <w:tab/>
        <w:t xml:space="preserve">Type: </w:t>
      </w:r>
      <w:r w:rsidRPr="003B2883">
        <w:rPr>
          <w:lang w:eastAsia="zh-CN"/>
        </w:rPr>
        <w:t>N2InformationNotification</w:t>
      </w:r>
      <w:bookmarkEnd w:id="2898"/>
      <w:bookmarkEnd w:id="2899"/>
      <w:bookmarkEnd w:id="2900"/>
      <w:bookmarkEnd w:id="2901"/>
      <w:bookmarkEnd w:id="2902"/>
      <w:bookmarkEnd w:id="2903"/>
      <w:bookmarkEnd w:id="2904"/>
      <w:bookmarkEnd w:id="2905"/>
      <w:bookmarkEnd w:id="2906"/>
      <w:bookmarkEnd w:id="2907"/>
      <w:bookmarkEnd w:id="2908"/>
      <w:bookmarkEnd w:id="2909"/>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0"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0"/>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1" w:name="_Toc25156372"/>
      <w:bookmarkStart w:id="2912" w:name="_Toc34124674"/>
      <w:bookmarkStart w:id="2913" w:name="_Toc43207798"/>
      <w:bookmarkStart w:id="2914" w:name="_Toc49857268"/>
      <w:bookmarkStart w:id="2915" w:name="_Toc56677104"/>
      <w:bookmarkStart w:id="2916" w:name="_Toc56691627"/>
      <w:bookmarkStart w:id="2917" w:name="_Toc56698891"/>
      <w:bookmarkStart w:id="2918" w:name="_Toc89035126"/>
      <w:bookmarkStart w:id="2919" w:name="_Toc89064924"/>
      <w:bookmarkStart w:id="2920" w:name="_Toc89180223"/>
      <w:bookmarkStart w:id="2921" w:name="_Toc97071902"/>
      <w:bookmarkStart w:id="2922" w:name="_Toc106632536"/>
      <w:r w:rsidRPr="003B2883">
        <w:t>6.1.6.2.15</w:t>
      </w:r>
      <w:r w:rsidRPr="003B2883">
        <w:tab/>
        <w:t xml:space="preserve">Type: </w:t>
      </w:r>
      <w:r w:rsidRPr="003B2883">
        <w:rPr>
          <w:lang w:val="en-US"/>
        </w:rPr>
        <w:t>N2InfoContainer</w:t>
      </w:r>
      <w:bookmarkEnd w:id="2911"/>
      <w:bookmarkEnd w:id="2912"/>
      <w:bookmarkEnd w:id="2913"/>
      <w:bookmarkEnd w:id="2914"/>
      <w:bookmarkEnd w:id="2915"/>
      <w:bookmarkEnd w:id="2916"/>
      <w:bookmarkEnd w:id="2917"/>
      <w:bookmarkEnd w:id="2918"/>
      <w:bookmarkEnd w:id="2919"/>
      <w:bookmarkEnd w:id="2920"/>
      <w:bookmarkEnd w:id="2921"/>
      <w:bookmarkEnd w:id="2922"/>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3" w:name="_Toc25156373"/>
      <w:bookmarkStart w:id="2924" w:name="_Toc34124675"/>
      <w:bookmarkStart w:id="2925" w:name="_Toc43207799"/>
      <w:bookmarkStart w:id="2926" w:name="_Toc49857269"/>
      <w:bookmarkStart w:id="2927" w:name="_Toc56677105"/>
      <w:bookmarkStart w:id="2928" w:name="_Toc56691628"/>
      <w:bookmarkStart w:id="2929" w:name="_Toc56698892"/>
      <w:bookmarkStart w:id="2930" w:name="_Toc89035127"/>
      <w:bookmarkStart w:id="2931" w:name="_Toc89064925"/>
      <w:bookmarkStart w:id="2932" w:name="_Toc89180224"/>
      <w:bookmarkStart w:id="2933" w:name="_Toc97071903"/>
      <w:bookmarkStart w:id="2934" w:name="_Toc106632537"/>
      <w:r w:rsidRPr="003B2883">
        <w:lastRenderedPageBreak/>
        <w:t>6.1.6.2.16</w:t>
      </w:r>
      <w:r w:rsidRPr="003B2883">
        <w:tab/>
        <w:t>Type: N1MessageNotification</w:t>
      </w:r>
      <w:bookmarkEnd w:id="2923"/>
      <w:bookmarkEnd w:id="2924"/>
      <w:bookmarkEnd w:id="2925"/>
      <w:bookmarkEnd w:id="2926"/>
      <w:bookmarkEnd w:id="2927"/>
      <w:bookmarkEnd w:id="2928"/>
      <w:bookmarkEnd w:id="2929"/>
      <w:bookmarkEnd w:id="2930"/>
      <w:bookmarkEnd w:id="2931"/>
      <w:bookmarkEnd w:id="2932"/>
      <w:bookmarkEnd w:id="2933"/>
      <w:bookmarkEnd w:id="2934"/>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5" w:name="_Toc25156374"/>
      <w:bookmarkStart w:id="2936" w:name="_Toc34124676"/>
      <w:bookmarkStart w:id="2937" w:name="_Toc43207800"/>
      <w:bookmarkStart w:id="2938" w:name="_Toc49857270"/>
      <w:bookmarkStart w:id="2939" w:name="_Toc56677106"/>
      <w:bookmarkStart w:id="2940" w:name="_Toc56691629"/>
      <w:bookmarkStart w:id="2941" w:name="_Toc56698893"/>
      <w:bookmarkStart w:id="2942" w:name="_Toc89035128"/>
      <w:bookmarkStart w:id="2943" w:name="_Toc89064926"/>
      <w:bookmarkStart w:id="2944" w:name="_Toc89180225"/>
      <w:bookmarkStart w:id="2945" w:name="_Toc97071904"/>
      <w:bookmarkStart w:id="2946" w:name="_Toc106632538"/>
      <w:r w:rsidRPr="003B2883">
        <w:lastRenderedPageBreak/>
        <w:t>6.1.6.2.17</w:t>
      </w:r>
      <w:r w:rsidRPr="003B2883">
        <w:tab/>
        <w:t xml:space="preserve">Type: </w:t>
      </w:r>
      <w:r w:rsidRPr="003B2883">
        <w:rPr>
          <w:lang w:eastAsia="zh-CN"/>
        </w:rPr>
        <w:t>N1MessageContainer</w:t>
      </w:r>
      <w:bookmarkEnd w:id="2935"/>
      <w:bookmarkEnd w:id="2936"/>
      <w:bookmarkEnd w:id="2937"/>
      <w:bookmarkEnd w:id="2938"/>
      <w:bookmarkEnd w:id="2939"/>
      <w:bookmarkEnd w:id="2940"/>
      <w:bookmarkEnd w:id="2941"/>
      <w:bookmarkEnd w:id="2942"/>
      <w:bookmarkEnd w:id="2943"/>
      <w:bookmarkEnd w:id="2944"/>
      <w:bookmarkEnd w:id="2945"/>
      <w:bookmarkEnd w:id="2946"/>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7" w:name="_Toc25156375"/>
      <w:bookmarkStart w:id="2948" w:name="_Toc34124677"/>
      <w:bookmarkStart w:id="2949" w:name="_Toc43207801"/>
      <w:bookmarkStart w:id="2950" w:name="_Toc49857271"/>
      <w:bookmarkStart w:id="2951" w:name="_Toc56677107"/>
      <w:bookmarkStart w:id="2952" w:name="_Toc56691630"/>
      <w:bookmarkStart w:id="2953" w:name="_Toc56698894"/>
      <w:bookmarkStart w:id="2954" w:name="_Toc89035129"/>
      <w:bookmarkStart w:id="2955" w:name="_Toc89064927"/>
      <w:bookmarkStart w:id="2956" w:name="_Toc89180226"/>
      <w:bookmarkStart w:id="2957" w:name="_Toc97071905"/>
      <w:bookmarkStart w:id="2958" w:name="_Toc106632539"/>
      <w:r w:rsidRPr="003B2883">
        <w:lastRenderedPageBreak/>
        <w:t>6.1.6.2.18</w:t>
      </w:r>
      <w:r w:rsidRPr="003B2883">
        <w:tab/>
        <w:t xml:space="preserve">Type: </w:t>
      </w:r>
      <w:r w:rsidRPr="003B2883">
        <w:rPr>
          <w:lang w:eastAsia="zh-CN"/>
        </w:rPr>
        <w:t>N1N2MessageTransferReqData</w:t>
      </w:r>
      <w:bookmarkEnd w:id="2947"/>
      <w:bookmarkEnd w:id="2948"/>
      <w:bookmarkEnd w:id="2949"/>
      <w:bookmarkEnd w:id="2950"/>
      <w:bookmarkEnd w:id="2951"/>
      <w:bookmarkEnd w:id="2952"/>
      <w:bookmarkEnd w:id="2953"/>
      <w:bookmarkEnd w:id="2954"/>
      <w:bookmarkEnd w:id="2955"/>
      <w:bookmarkEnd w:id="2956"/>
      <w:bookmarkEnd w:id="2957"/>
      <w:bookmarkEnd w:id="2958"/>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59"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59"/>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0"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0"/>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1"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1"/>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2"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2"/>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3B2883"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238A4CDF" w:rsidR="009D0E49" w:rsidRDefault="00602AC0" w:rsidP="001D4998">
            <w:pPr>
              <w:pStyle w:val="TAL"/>
              <w:rPr>
                <w:rFonts w:cs="Arial"/>
                <w:szCs w:val="18"/>
              </w:rPr>
            </w:pPr>
            <w:r>
              <w:rPr>
                <w:rFonts w:cs="Arial"/>
                <w:szCs w:val="18"/>
              </w:rPr>
              <w:t>MAPDU</w:t>
            </w:r>
            <w:r w:rsidR="003254E6">
              <w:rPr>
                <w:rFonts w:cs="Arial"/>
                <w:szCs w:val="18"/>
              </w:rPr>
              <w:t xml:space="preserve"> </w:t>
            </w:r>
          </w:p>
          <w:p w14:paraId="379C05B3" w14:textId="77777777" w:rsidR="009D0E49" w:rsidRDefault="009D0E49" w:rsidP="001D4998">
            <w:pPr>
              <w:pStyle w:val="TAL"/>
              <w:rPr>
                <w:rFonts w:cs="Arial"/>
                <w:szCs w:val="18"/>
              </w:rPr>
            </w:pPr>
          </w:p>
          <w:p w14:paraId="70E318B9" w14:textId="77777777" w:rsidR="009D0E49" w:rsidRDefault="009D0E49" w:rsidP="001D4998">
            <w:pPr>
              <w:pStyle w:val="TAL"/>
              <w:rPr>
                <w:rFonts w:cs="Arial"/>
                <w:szCs w:val="18"/>
              </w:rPr>
            </w:pPr>
          </w:p>
          <w:p w14:paraId="01AD980F" w14:textId="77777777" w:rsidR="009D0E49" w:rsidRDefault="009D0E49" w:rsidP="001D4998">
            <w:pPr>
              <w:pStyle w:val="TAL"/>
              <w:rPr>
                <w:rFonts w:cs="Arial"/>
                <w:szCs w:val="18"/>
              </w:rPr>
            </w:pPr>
          </w:p>
          <w:p w14:paraId="55B56DCF" w14:textId="77777777" w:rsidR="009D0E49" w:rsidRDefault="009D0E49" w:rsidP="001D4998">
            <w:pPr>
              <w:pStyle w:val="TAL"/>
              <w:rPr>
                <w:rFonts w:cs="Arial"/>
                <w:szCs w:val="18"/>
              </w:rPr>
            </w:pPr>
          </w:p>
          <w:p w14:paraId="0D3F13D0" w14:textId="77777777" w:rsidR="009D0E49" w:rsidRDefault="009D0E49" w:rsidP="001D4998">
            <w:pPr>
              <w:pStyle w:val="TAL"/>
              <w:rPr>
                <w:rFonts w:cs="Arial"/>
                <w:szCs w:val="18"/>
              </w:rPr>
            </w:pPr>
          </w:p>
          <w:p w14:paraId="162EDC79" w14:textId="77777777" w:rsidR="009D0E49" w:rsidRDefault="009D0E49" w:rsidP="001D4998">
            <w:pPr>
              <w:pStyle w:val="TAL"/>
              <w:rPr>
                <w:rFonts w:cs="Arial"/>
                <w:szCs w:val="18"/>
              </w:rPr>
            </w:pPr>
          </w:p>
          <w:p w14:paraId="28EC2FB1" w14:textId="77777777" w:rsidR="009D0E49" w:rsidRDefault="009D0E49" w:rsidP="001D4998">
            <w:pPr>
              <w:pStyle w:val="TAL"/>
              <w:rPr>
                <w:rFonts w:cs="Arial"/>
                <w:szCs w:val="18"/>
              </w:rPr>
            </w:pPr>
          </w:p>
          <w:p w14:paraId="22612347" w14:textId="77777777" w:rsidR="003254E6" w:rsidRDefault="003254E6" w:rsidP="001D4998">
            <w:pPr>
              <w:pStyle w:val="TAL"/>
              <w:rPr>
                <w:rFonts w:cs="Arial"/>
                <w:szCs w:val="18"/>
              </w:rPr>
            </w:pPr>
            <w:r>
              <w:rPr>
                <w:rFonts w:cs="Arial"/>
                <w:szCs w:val="18"/>
              </w:rPr>
              <w:t>ELCS</w:t>
            </w:r>
          </w:p>
          <w:p w14:paraId="42299D12" w14:textId="77777777" w:rsidR="009D0E49" w:rsidRDefault="009D0E49" w:rsidP="001D4998">
            <w:pPr>
              <w:pStyle w:val="TAL"/>
              <w:rPr>
                <w:rFonts w:cs="Arial"/>
                <w:szCs w:val="18"/>
              </w:rPr>
            </w:pPr>
          </w:p>
          <w:p w14:paraId="02EC08F7" w14:textId="77777777" w:rsidR="009D0E49" w:rsidRDefault="009D0E49" w:rsidP="001D4998">
            <w:pPr>
              <w:pStyle w:val="TAL"/>
              <w:rPr>
                <w:rFonts w:cs="Arial"/>
                <w:szCs w:val="18"/>
              </w:rPr>
            </w:pPr>
          </w:p>
          <w:p w14:paraId="17F58F8A" w14:textId="77777777" w:rsidR="009D0E49" w:rsidRDefault="009D0E49" w:rsidP="001D4998">
            <w:pPr>
              <w:pStyle w:val="TAL"/>
              <w:rPr>
                <w:rFonts w:cs="Arial"/>
                <w:szCs w:val="18"/>
              </w:rPr>
            </w:pPr>
          </w:p>
          <w:p w14:paraId="41EB3DED" w14:textId="77777777" w:rsidR="009D0E49" w:rsidRDefault="009D0E49" w:rsidP="001D4998">
            <w:pPr>
              <w:pStyle w:val="TAL"/>
              <w:rPr>
                <w:rFonts w:cs="Arial"/>
                <w:szCs w:val="18"/>
              </w:rPr>
            </w:pPr>
          </w:p>
          <w:p w14:paraId="443A15EF" w14:textId="3F6508C5" w:rsidR="009D0E49" w:rsidRDefault="009D0E49" w:rsidP="001D4998">
            <w:pPr>
              <w:pStyle w:val="TAL"/>
              <w:rPr>
                <w:rFonts w:cs="Arial"/>
                <w:szCs w:val="18"/>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3" w:name="_Toc25156376"/>
      <w:bookmarkStart w:id="2964" w:name="_Toc34124678"/>
      <w:bookmarkStart w:id="2965" w:name="_Toc43207802"/>
      <w:bookmarkStart w:id="2966" w:name="_Toc49857272"/>
      <w:bookmarkStart w:id="2967" w:name="_Toc56677108"/>
      <w:bookmarkStart w:id="2968" w:name="_Toc56691631"/>
      <w:bookmarkStart w:id="2969" w:name="_Toc56698895"/>
      <w:bookmarkStart w:id="2970" w:name="_Toc89035130"/>
      <w:bookmarkStart w:id="2971" w:name="_Toc89064928"/>
      <w:bookmarkStart w:id="2972" w:name="_Toc89180227"/>
      <w:bookmarkStart w:id="2973" w:name="_Toc97071906"/>
      <w:bookmarkStart w:id="2974" w:name="_Toc106632540"/>
      <w:r w:rsidRPr="003B2883">
        <w:lastRenderedPageBreak/>
        <w:t>6.1.6.2.19</w:t>
      </w:r>
      <w:r w:rsidRPr="003B2883">
        <w:tab/>
        <w:t>Type: N1N2MessageTransferRspData</w:t>
      </w:r>
      <w:bookmarkEnd w:id="2963"/>
      <w:bookmarkEnd w:id="2964"/>
      <w:bookmarkEnd w:id="2965"/>
      <w:bookmarkEnd w:id="2966"/>
      <w:bookmarkEnd w:id="2967"/>
      <w:bookmarkEnd w:id="2968"/>
      <w:bookmarkEnd w:id="2969"/>
      <w:bookmarkEnd w:id="2970"/>
      <w:bookmarkEnd w:id="2971"/>
      <w:bookmarkEnd w:id="2972"/>
      <w:bookmarkEnd w:id="2973"/>
      <w:bookmarkEnd w:id="2974"/>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5" w:name="_Toc25156377"/>
      <w:bookmarkStart w:id="2976" w:name="_Toc34124679"/>
      <w:bookmarkStart w:id="2977" w:name="_Toc43207803"/>
      <w:bookmarkStart w:id="2978" w:name="_Toc49857273"/>
      <w:bookmarkStart w:id="2979" w:name="_Toc56677109"/>
      <w:bookmarkStart w:id="2980" w:name="_Toc56691632"/>
      <w:bookmarkStart w:id="2981" w:name="_Toc56698896"/>
      <w:bookmarkStart w:id="2982" w:name="_Toc89035131"/>
      <w:bookmarkStart w:id="2983" w:name="_Toc89064929"/>
      <w:bookmarkStart w:id="2984" w:name="_Toc89180228"/>
      <w:bookmarkStart w:id="2985" w:name="_Toc97071907"/>
      <w:bookmarkStart w:id="2986" w:name="_Toc106632541"/>
      <w:r w:rsidRPr="003B2883">
        <w:rPr>
          <w:lang w:val="en-US"/>
        </w:rPr>
        <w:lastRenderedPageBreak/>
        <w:t>6.1.6.2.20</w:t>
      </w:r>
      <w:r w:rsidRPr="003B2883">
        <w:rPr>
          <w:lang w:val="en-US"/>
        </w:rPr>
        <w:tab/>
        <w:t xml:space="preserve">Type: </w:t>
      </w:r>
      <w:r w:rsidRPr="003B2883">
        <w:t>RegistrationContextContainer</w:t>
      </w:r>
      <w:bookmarkEnd w:id="2975"/>
      <w:bookmarkEnd w:id="2976"/>
      <w:bookmarkEnd w:id="2977"/>
      <w:bookmarkEnd w:id="2978"/>
      <w:bookmarkEnd w:id="2979"/>
      <w:bookmarkEnd w:id="2980"/>
      <w:bookmarkEnd w:id="2981"/>
      <w:bookmarkEnd w:id="2982"/>
      <w:bookmarkEnd w:id="2983"/>
      <w:bookmarkEnd w:id="2984"/>
      <w:bookmarkEnd w:id="2985"/>
      <w:bookmarkEnd w:id="2986"/>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7"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7"/>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8" w:name="_PERM_MCCTEMPBM_CRPT03410123___2"/>
            <w:r w:rsidRPr="003B2883">
              <w:rPr>
                <w:lang w:eastAsia="zh-CN"/>
              </w:rPr>
              <w:t xml:space="preserve">- true: </w:t>
            </w:r>
            <w:r>
              <w:t>5G-AN is an IAB Node</w:t>
            </w:r>
            <w:r w:rsidRPr="003B2883">
              <w:rPr>
                <w:lang w:eastAsia="zh-CN"/>
              </w:rPr>
              <w:t>.</w:t>
            </w:r>
          </w:p>
          <w:bookmarkEnd w:id="2988"/>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89"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89"/>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0" w:name="_Toc25156378"/>
      <w:bookmarkStart w:id="2991" w:name="_Toc34124680"/>
      <w:bookmarkStart w:id="2992" w:name="_Toc43207804"/>
      <w:bookmarkStart w:id="2993" w:name="_Toc49857274"/>
      <w:bookmarkStart w:id="2994" w:name="_Toc56677110"/>
      <w:bookmarkStart w:id="2995" w:name="_Toc56691633"/>
      <w:bookmarkStart w:id="2996" w:name="_Toc56698897"/>
      <w:bookmarkStart w:id="2997" w:name="_Toc89035132"/>
      <w:bookmarkStart w:id="2998" w:name="_Toc89064930"/>
      <w:bookmarkStart w:id="2999" w:name="_Toc89180229"/>
      <w:bookmarkStart w:id="3000" w:name="_Toc97071908"/>
      <w:bookmarkStart w:id="3001" w:name="_Toc106632542"/>
      <w:r w:rsidRPr="003B2883">
        <w:t>6.1.6.2.21</w:t>
      </w:r>
      <w:r w:rsidRPr="003B2883">
        <w:tab/>
        <w:t xml:space="preserve">Type: </w:t>
      </w:r>
      <w:r w:rsidRPr="003B2883">
        <w:rPr>
          <w:lang w:eastAsia="zh-CN"/>
        </w:rPr>
        <w:t>AreaOfValidity</w:t>
      </w:r>
      <w:bookmarkEnd w:id="2990"/>
      <w:bookmarkEnd w:id="2991"/>
      <w:bookmarkEnd w:id="2992"/>
      <w:bookmarkEnd w:id="2993"/>
      <w:bookmarkEnd w:id="2994"/>
      <w:bookmarkEnd w:id="2995"/>
      <w:bookmarkEnd w:id="2996"/>
      <w:bookmarkEnd w:id="2997"/>
      <w:bookmarkEnd w:id="2998"/>
      <w:bookmarkEnd w:id="2999"/>
      <w:bookmarkEnd w:id="3000"/>
      <w:bookmarkEnd w:id="300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2" w:name="_Toc25156379"/>
      <w:bookmarkStart w:id="3003" w:name="_Toc34124681"/>
      <w:bookmarkStart w:id="3004" w:name="_Toc43207805"/>
      <w:bookmarkStart w:id="3005" w:name="_Toc49857275"/>
      <w:bookmarkStart w:id="3006" w:name="_Toc56677111"/>
      <w:bookmarkStart w:id="3007" w:name="_Toc56691634"/>
      <w:bookmarkStart w:id="3008" w:name="_Toc56698898"/>
      <w:bookmarkStart w:id="3009" w:name="_Toc89035133"/>
      <w:bookmarkStart w:id="3010" w:name="_Toc89064931"/>
      <w:bookmarkStart w:id="3011" w:name="_Toc89180230"/>
      <w:bookmarkStart w:id="3012" w:name="_Toc97071909"/>
      <w:bookmarkStart w:id="3013" w:name="_Toc106632543"/>
      <w:r w:rsidRPr="003B2883">
        <w:t>6.1.6.2.22</w:t>
      </w:r>
      <w:r w:rsidRPr="003B2883">
        <w:tab/>
        <w:t>Void</w:t>
      </w:r>
      <w:bookmarkEnd w:id="3002"/>
      <w:bookmarkEnd w:id="3003"/>
      <w:bookmarkEnd w:id="3004"/>
      <w:bookmarkEnd w:id="3005"/>
      <w:bookmarkEnd w:id="3006"/>
      <w:bookmarkEnd w:id="3007"/>
      <w:bookmarkEnd w:id="3008"/>
      <w:bookmarkEnd w:id="3009"/>
      <w:bookmarkEnd w:id="3010"/>
      <w:bookmarkEnd w:id="3011"/>
      <w:bookmarkEnd w:id="3012"/>
      <w:bookmarkEnd w:id="3013"/>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4" w:name="_Toc25156380"/>
      <w:bookmarkStart w:id="3015" w:name="_Toc34124682"/>
      <w:bookmarkStart w:id="3016" w:name="_Toc43207806"/>
      <w:bookmarkStart w:id="3017" w:name="_Toc49857276"/>
      <w:bookmarkStart w:id="3018" w:name="_Toc56677112"/>
      <w:bookmarkStart w:id="3019" w:name="_Toc56691635"/>
      <w:bookmarkStart w:id="3020" w:name="_Toc56698899"/>
      <w:bookmarkStart w:id="3021" w:name="_Toc89035134"/>
      <w:bookmarkStart w:id="3022" w:name="_Toc89064932"/>
      <w:bookmarkStart w:id="3023" w:name="_Toc89180231"/>
      <w:bookmarkStart w:id="3024" w:name="_Toc97071910"/>
      <w:bookmarkStart w:id="3025" w:name="_Toc106632544"/>
      <w:r w:rsidRPr="003B2883">
        <w:t>6.1.6.2.23</w:t>
      </w:r>
      <w:r w:rsidRPr="003B2883">
        <w:tab/>
        <w:t xml:space="preserve">Type: </w:t>
      </w:r>
      <w:r w:rsidRPr="003B2883">
        <w:rPr>
          <w:lang w:eastAsia="zh-CN"/>
        </w:rPr>
        <w:t>UeContextTransferReqData</w:t>
      </w:r>
      <w:bookmarkEnd w:id="3014"/>
      <w:bookmarkEnd w:id="3015"/>
      <w:bookmarkEnd w:id="3016"/>
      <w:bookmarkEnd w:id="3017"/>
      <w:bookmarkEnd w:id="3018"/>
      <w:bookmarkEnd w:id="3019"/>
      <w:bookmarkEnd w:id="3020"/>
      <w:bookmarkEnd w:id="3021"/>
      <w:bookmarkEnd w:id="3022"/>
      <w:bookmarkEnd w:id="3023"/>
      <w:bookmarkEnd w:id="3024"/>
      <w:bookmarkEnd w:id="3025"/>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6" w:name="_Toc25156381"/>
      <w:bookmarkStart w:id="3027" w:name="_Toc34124683"/>
      <w:bookmarkStart w:id="3028" w:name="_Toc43207807"/>
      <w:bookmarkStart w:id="3029" w:name="_Toc49857277"/>
      <w:bookmarkStart w:id="3030" w:name="_Toc56677113"/>
      <w:bookmarkStart w:id="3031" w:name="_Toc56691636"/>
      <w:bookmarkStart w:id="3032" w:name="_Toc56698900"/>
      <w:bookmarkStart w:id="3033" w:name="_Toc89035135"/>
      <w:bookmarkStart w:id="3034" w:name="_Toc89064933"/>
      <w:bookmarkStart w:id="3035" w:name="_Toc89180232"/>
      <w:bookmarkStart w:id="3036" w:name="_Toc97071911"/>
      <w:bookmarkStart w:id="3037" w:name="_Toc106632545"/>
      <w:r w:rsidRPr="003B2883">
        <w:lastRenderedPageBreak/>
        <w:t>6.1.6.2.24</w:t>
      </w:r>
      <w:r w:rsidRPr="003B2883">
        <w:tab/>
        <w:t xml:space="preserve">Type: </w:t>
      </w:r>
      <w:r w:rsidRPr="003B2883">
        <w:rPr>
          <w:lang w:eastAsia="zh-CN"/>
        </w:rPr>
        <w:t>UeContextTransferRspData</w:t>
      </w:r>
      <w:bookmarkEnd w:id="3026"/>
      <w:bookmarkEnd w:id="3027"/>
      <w:bookmarkEnd w:id="3028"/>
      <w:bookmarkEnd w:id="3029"/>
      <w:bookmarkEnd w:id="3030"/>
      <w:bookmarkEnd w:id="3031"/>
      <w:bookmarkEnd w:id="3032"/>
      <w:bookmarkEnd w:id="3033"/>
      <w:bookmarkEnd w:id="3034"/>
      <w:bookmarkEnd w:id="3035"/>
      <w:bookmarkEnd w:id="3036"/>
      <w:bookmarkEnd w:id="3037"/>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8" w:name="_Toc25156382"/>
      <w:bookmarkStart w:id="3039" w:name="_Toc34124684"/>
      <w:bookmarkStart w:id="3040" w:name="_Toc43207808"/>
      <w:bookmarkStart w:id="3041" w:name="_Toc49857278"/>
      <w:bookmarkStart w:id="3042" w:name="_Toc56677114"/>
      <w:bookmarkStart w:id="3043" w:name="_Toc56691637"/>
      <w:bookmarkStart w:id="3044" w:name="_Toc56698901"/>
      <w:bookmarkStart w:id="3045" w:name="_Toc89035136"/>
      <w:bookmarkStart w:id="3046" w:name="_Toc89064934"/>
      <w:bookmarkStart w:id="3047" w:name="_Toc89180233"/>
      <w:bookmarkStart w:id="3048" w:name="_Toc97071912"/>
      <w:bookmarkStart w:id="3049" w:name="_Toc106632546"/>
      <w:r w:rsidRPr="003B2883">
        <w:lastRenderedPageBreak/>
        <w:t>6.1.6.2.25</w:t>
      </w:r>
      <w:r w:rsidRPr="003B2883">
        <w:tab/>
        <w:t xml:space="preserve">Type: </w:t>
      </w:r>
      <w:r w:rsidRPr="003B2883">
        <w:rPr>
          <w:lang w:eastAsia="zh-CN"/>
        </w:rPr>
        <w:t>UeContext</w:t>
      </w:r>
      <w:bookmarkEnd w:id="3038"/>
      <w:bookmarkEnd w:id="3039"/>
      <w:bookmarkEnd w:id="3040"/>
      <w:bookmarkEnd w:id="3041"/>
      <w:bookmarkEnd w:id="3042"/>
      <w:bookmarkEnd w:id="3043"/>
      <w:bookmarkEnd w:id="3044"/>
      <w:bookmarkEnd w:id="3045"/>
      <w:bookmarkEnd w:id="3046"/>
      <w:bookmarkEnd w:id="3047"/>
      <w:bookmarkEnd w:id="3048"/>
      <w:bookmarkEnd w:id="3049"/>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15322967"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X).</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lastRenderedPageBreak/>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F44EDA"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F44EDA" w:rsidRPr="003B2883" w:rsidRDefault="00F44EDA" w:rsidP="00F44EDA">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F44EDA" w:rsidRPr="003B2883" w:rsidRDefault="00F44EDA" w:rsidP="00F44EDA">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F44EDA" w:rsidRPr="003B2883" w:rsidRDefault="00F44EDA" w:rsidP="00F44EDA">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F44EDA" w:rsidRPr="003B2883" w:rsidRDefault="00F44EDA" w:rsidP="00F44EDA">
            <w:pPr>
              <w:pStyle w:val="TAL"/>
              <w:rPr>
                <w:rFonts w:cs="Arial"/>
                <w:szCs w:val="18"/>
              </w:rPr>
            </w:pPr>
          </w:p>
        </w:tc>
      </w:tr>
      <w:tr w:rsidR="00F44EDA"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F44EDA" w:rsidRPr="003B2883" w:rsidRDefault="00F44EDA" w:rsidP="00F44EDA">
            <w:pPr>
              <w:pStyle w:val="TAL"/>
              <w:rPr>
                <w:lang w:eastAsia="zh-CN"/>
              </w:rPr>
            </w:pPr>
            <w:r>
              <w:rPr>
                <w:lang w:eastAsia="zh-CN"/>
              </w:rPr>
              <w:lastRenderedPageBreak/>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F44EDA" w:rsidRPr="003B2883" w:rsidRDefault="00F44EDA" w:rsidP="00F44EDA">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F44EDA" w:rsidRPr="003B2883" w:rsidRDefault="00F44EDA" w:rsidP="00F44EDA">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F44EDA" w:rsidRPr="003B2883" w:rsidRDefault="00F44EDA" w:rsidP="00F44EDA">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F44EDA" w:rsidRPr="003B2883" w:rsidRDefault="00F44EDA" w:rsidP="00F44EDA">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F44EDA" w:rsidRPr="003B2883" w:rsidRDefault="00F44EDA" w:rsidP="00F44EDA">
            <w:pPr>
              <w:pStyle w:val="TAL"/>
            </w:pPr>
          </w:p>
        </w:tc>
      </w:tr>
      <w:tr w:rsidR="00F44EDA"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F44EDA" w:rsidRPr="003B2883" w:rsidRDefault="00F44EDA" w:rsidP="00F44EDA">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F44EDA" w:rsidRPr="003B2883" w:rsidRDefault="00F44EDA" w:rsidP="00F44EDA">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F44EDA" w:rsidRPr="003B2883"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F44EDA" w:rsidRPr="003B2883" w:rsidRDefault="00F44EDA" w:rsidP="00F44EDA">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F44EDA" w:rsidRPr="00FA0BAE" w:rsidRDefault="00F44EDA" w:rsidP="00F44EDA">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F44EDA" w:rsidRDefault="00F44EDA" w:rsidP="00F44EDA">
            <w:pPr>
              <w:pStyle w:val="TAL"/>
              <w:keepNext w:val="0"/>
              <w:keepLines w:val="0"/>
              <w:widowControl w:val="0"/>
              <w:rPr>
                <w:rFonts w:cs="Arial"/>
                <w:szCs w:val="18"/>
                <w:lang w:eastAsia="zh-CN"/>
              </w:rPr>
            </w:pPr>
          </w:p>
        </w:tc>
      </w:tr>
      <w:tr w:rsidR="00F44EDA"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F44EDA" w:rsidRDefault="00F44EDA" w:rsidP="00F44EDA">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F44EDA" w:rsidRDefault="00F44EDA" w:rsidP="00F44EDA">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F44EDA" w:rsidRDefault="00F44EDA" w:rsidP="00F44EDA">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F44EDA" w:rsidRDefault="00F44EDA" w:rsidP="00F44EDA">
            <w:pPr>
              <w:pStyle w:val="TAL"/>
              <w:keepNext w:val="0"/>
              <w:keepLines w:val="0"/>
              <w:widowControl w:val="0"/>
              <w:rPr>
                <w:rFonts w:cs="Arial"/>
                <w:szCs w:val="18"/>
                <w:lang w:eastAsia="zh-CN"/>
              </w:rPr>
            </w:pPr>
          </w:p>
        </w:tc>
      </w:tr>
      <w:tr w:rsidR="00F44EDA"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F44EDA" w:rsidRDefault="00F44EDA" w:rsidP="00F44EDA">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F44EDA" w:rsidRDefault="00F44EDA" w:rsidP="00F44EDA">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F44EDA" w:rsidRDefault="00F44EDA" w:rsidP="00F44EDA">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F44EDA" w:rsidRDefault="00F44EDA" w:rsidP="00F44EDA">
            <w:pPr>
              <w:pStyle w:val="TAL"/>
              <w:keepNext w:val="0"/>
              <w:keepLines w:val="0"/>
              <w:widowControl w:val="0"/>
              <w:rPr>
                <w:rFonts w:cs="Arial"/>
                <w:szCs w:val="18"/>
                <w:lang w:eastAsia="zh-CN"/>
              </w:rPr>
            </w:pPr>
          </w:p>
        </w:tc>
      </w:tr>
      <w:tr w:rsidR="00F44EDA"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F44EDA" w:rsidRDefault="00F44EDA" w:rsidP="00F44EDA">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F44EDA" w:rsidRDefault="00F44EDA" w:rsidP="00F44EDA">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F44EDA" w:rsidRDefault="00F44EDA" w:rsidP="00F44EDA">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F44EDA" w:rsidRDefault="00F44EDA" w:rsidP="00F44EDA">
            <w:pPr>
              <w:pStyle w:val="TAL"/>
              <w:keepNext w:val="0"/>
              <w:keepLines w:val="0"/>
              <w:widowControl w:val="0"/>
              <w:rPr>
                <w:rFonts w:cs="Arial"/>
                <w:szCs w:val="18"/>
                <w:lang w:eastAsia="zh-CN"/>
              </w:rPr>
            </w:pPr>
          </w:p>
        </w:tc>
      </w:tr>
      <w:tr w:rsidR="00F44EDA"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F44EDA" w:rsidRDefault="00F44EDA" w:rsidP="00F44EDA">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F44EDA" w:rsidRDefault="00F44EDA" w:rsidP="00F44EDA">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F44EDA"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F44EDA" w:rsidRDefault="00F44EDA" w:rsidP="00F44EDA">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F44EDA" w:rsidRDefault="00F44EDA" w:rsidP="00F44EDA">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F44EDA" w:rsidRDefault="00F44EDA" w:rsidP="00F44EDA">
            <w:pPr>
              <w:pStyle w:val="TAL"/>
              <w:keepNext w:val="0"/>
              <w:keepLines w:val="0"/>
              <w:widowControl w:val="0"/>
            </w:pPr>
            <w:r>
              <w:t>CIOT</w:t>
            </w:r>
          </w:p>
        </w:tc>
      </w:tr>
      <w:tr w:rsidR="00F44EDA"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F44EDA" w:rsidRDefault="00F44EDA" w:rsidP="00F44EDA">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F44EDA" w:rsidRDefault="00F44EDA" w:rsidP="00F44EDA">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F44EDA"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F44EDA"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F44EDA" w:rsidRDefault="00F44EDA" w:rsidP="00F44EDA">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F44EDA" w:rsidRPr="003B2883" w:rsidRDefault="00F44EDA" w:rsidP="00F44EDA">
            <w:pPr>
              <w:pStyle w:val="TAL"/>
              <w:keepNext w:val="0"/>
              <w:keepLines w:val="0"/>
              <w:widowControl w:val="0"/>
              <w:rPr>
                <w:rFonts w:cs="Arial"/>
                <w:szCs w:val="18"/>
              </w:rPr>
            </w:pPr>
          </w:p>
        </w:tc>
      </w:tr>
      <w:tr w:rsidR="00F44EDA"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F44EDA" w:rsidRDefault="00F44EDA" w:rsidP="00F44EDA">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F44EDA" w:rsidRDefault="00F44EDA" w:rsidP="00F44EDA">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F44EDA"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F44EDA"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F44EDA" w:rsidRDefault="00F44EDA" w:rsidP="00F44EDA">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F44EDA" w:rsidRPr="003B2883" w:rsidRDefault="00F44EDA" w:rsidP="00F44EDA">
            <w:pPr>
              <w:pStyle w:val="TAL"/>
              <w:keepNext w:val="0"/>
              <w:keepLines w:val="0"/>
              <w:widowControl w:val="0"/>
              <w:rPr>
                <w:rFonts w:cs="Arial"/>
                <w:szCs w:val="18"/>
              </w:rPr>
            </w:pPr>
          </w:p>
        </w:tc>
      </w:tr>
      <w:tr w:rsidR="00F44EDA"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F44EDA" w:rsidRDefault="00F44EDA" w:rsidP="00F44EDA">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F44EDA" w:rsidRPr="003B2883" w:rsidRDefault="00F44EDA" w:rsidP="00F44EDA">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F44EDA" w:rsidRPr="003B2883" w:rsidRDefault="00F44EDA" w:rsidP="00F44ED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F44EDA" w:rsidRPr="003B2883" w:rsidRDefault="00F44EDA" w:rsidP="00F44EDA">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F44EDA" w:rsidRDefault="00F44EDA" w:rsidP="00F44EDA">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F44EDA" w:rsidRPr="003B2883" w:rsidRDefault="00F44EDA" w:rsidP="00F44EDA">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F44EDA" w:rsidRPr="003B2883" w:rsidRDefault="00F44EDA" w:rsidP="00F44EDA">
            <w:pPr>
              <w:pStyle w:val="TAL"/>
              <w:keepNext w:val="0"/>
              <w:keepLines w:val="0"/>
              <w:widowControl w:val="0"/>
              <w:rPr>
                <w:rFonts w:cs="Arial"/>
                <w:szCs w:val="18"/>
              </w:rPr>
            </w:pPr>
          </w:p>
        </w:tc>
      </w:tr>
      <w:tr w:rsidR="00F44EDA"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F44EDA" w:rsidRDefault="00F44EDA" w:rsidP="00F44EDA">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F44EDA" w:rsidRDefault="00F44EDA" w:rsidP="00F44ED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F44EDA" w:rsidRDefault="00F44EDA" w:rsidP="00F44ED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F44EDA" w:rsidRDefault="00F44EDA" w:rsidP="00F44EDA">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F44EDA" w:rsidRDefault="00F44EDA" w:rsidP="00F44EDA">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F44EDA" w:rsidRDefault="00F44EDA" w:rsidP="00F44EDA">
            <w:pPr>
              <w:pStyle w:val="TAL"/>
              <w:keepNext w:val="0"/>
              <w:keepLines w:val="0"/>
              <w:widowControl w:val="0"/>
            </w:pPr>
          </w:p>
          <w:p w14:paraId="5CD30E01" w14:textId="77777777" w:rsidR="00F44EDA" w:rsidRDefault="00F44EDA" w:rsidP="00F44EDA">
            <w:pPr>
              <w:pStyle w:val="TAL"/>
              <w:keepNext w:val="0"/>
              <w:keepLines w:val="0"/>
              <w:widowControl w:val="0"/>
            </w:pPr>
            <w:r>
              <w:t>When present, this IE shall be set as following:</w:t>
            </w:r>
          </w:p>
          <w:p w14:paraId="27CD3334" w14:textId="77777777" w:rsidR="00F44EDA" w:rsidRDefault="00F44EDA" w:rsidP="00F44EDA">
            <w:pPr>
              <w:pStyle w:val="TAL"/>
              <w:keepNext w:val="0"/>
              <w:keepLines w:val="0"/>
              <w:widowControl w:val="0"/>
            </w:pPr>
            <w:r>
              <w:t>- true: the UE is a Category M UE</w:t>
            </w:r>
          </w:p>
          <w:p w14:paraId="06320884" w14:textId="77777777" w:rsidR="00F44EDA" w:rsidRDefault="00F44EDA" w:rsidP="00F44EDA">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F44EDA" w:rsidRPr="003B2883" w:rsidRDefault="00F44EDA" w:rsidP="00F44EDA">
            <w:pPr>
              <w:pStyle w:val="TAL"/>
              <w:keepNext w:val="0"/>
              <w:keepLines w:val="0"/>
              <w:widowControl w:val="0"/>
              <w:rPr>
                <w:rFonts w:cs="Arial"/>
                <w:szCs w:val="18"/>
              </w:rPr>
            </w:pPr>
          </w:p>
        </w:tc>
      </w:tr>
      <w:tr w:rsidR="000F1992"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0F1992" w:rsidRDefault="000F1992" w:rsidP="000F1992">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0F1992" w:rsidRDefault="000F1992" w:rsidP="000F1992">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0F1992" w:rsidRDefault="000F1992" w:rsidP="000F199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0F1992" w:rsidRDefault="000F1992" w:rsidP="000F1992">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0F1992" w:rsidRDefault="000F1992" w:rsidP="000F1992">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0F1992" w:rsidRDefault="000F1992" w:rsidP="000F1992">
            <w:pPr>
              <w:pStyle w:val="TAL"/>
              <w:keepNext w:val="0"/>
              <w:keepLines w:val="0"/>
              <w:widowControl w:val="0"/>
            </w:pPr>
          </w:p>
          <w:p w14:paraId="2C497177" w14:textId="77777777" w:rsidR="000F1992" w:rsidRDefault="000F1992" w:rsidP="000F1992">
            <w:pPr>
              <w:pStyle w:val="TAL"/>
              <w:keepNext w:val="0"/>
              <w:keepLines w:val="0"/>
              <w:widowControl w:val="0"/>
            </w:pPr>
            <w:r>
              <w:t>When present, this IE shall be set as following:</w:t>
            </w:r>
          </w:p>
          <w:p w14:paraId="1892BC5F" w14:textId="77777777" w:rsidR="000F1992" w:rsidRDefault="000F1992" w:rsidP="000F1992">
            <w:pPr>
              <w:pStyle w:val="TAL"/>
              <w:keepNext w:val="0"/>
              <w:keepLines w:val="0"/>
              <w:widowControl w:val="0"/>
            </w:pPr>
            <w:r>
              <w:t>- true: the UE is a NR RedCap UE</w:t>
            </w:r>
          </w:p>
          <w:p w14:paraId="1261A3F0" w14:textId="50514FB1" w:rsidR="000F1992" w:rsidRDefault="000F1992" w:rsidP="000F1992">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0F1992" w:rsidRPr="003B2883" w:rsidRDefault="000F1992" w:rsidP="000F1992">
            <w:pPr>
              <w:pStyle w:val="TAL"/>
              <w:keepNext w:val="0"/>
              <w:keepLines w:val="0"/>
              <w:widowControl w:val="0"/>
              <w:rPr>
                <w:rFonts w:cs="Arial"/>
                <w:szCs w:val="18"/>
              </w:rPr>
            </w:pPr>
          </w:p>
        </w:tc>
      </w:tr>
      <w:tr w:rsidR="00F44EDA"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F44EDA" w:rsidRDefault="00F44EDA" w:rsidP="00F44EDA">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F44EDA" w:rsidRDefault="00F44EDA" w:rsidP="00F44EDA">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F44EDA" w:rsidRDefault="00F44EDA" w:rsidP="00F44ED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F44EDA" w:rsidRDefault="00F44EDA" w:rsidP="00F44EDA">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F44EDA" w:rsidRDefault="00F44EDA" w:rsidP="00F44EDA">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F44EDA" w:rsidRDefault="00F44EDA" w:rsidP="00F44EDA">
            <w:pPr>
              <w:pStyle w:val="TAL"/>
              <w:keepNext w:val="0"/>
              <w:keepLines w:val="0"/>
              <w:widowControl w:val="0"/>
              <w:rPr>
                <w:rFonts w:cs="Arial"/>
                <w:szCs w:val="18"/>
              </w:rPr>
            </w:pPr>
          </w:p>
          <w:p w14:paraId="79544F8A" w14:textId="77777777" w:rsidR="00F44EDA" w:rsidRDefault="00F44EDA" w:rsidP="00F44EDA">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F44EDA" w:rsidRPr="003B2883" w:rsidRDefault="00F44EDA" w:rsidP="00F44EDA">
            <w:pPr>
              <w:pStyle w:val="TAL"/>
              <w:keepNext w:val="0"/>
              <w:keepLines w:val="0"/>
              <w:widowControl w:val="0"/>
              <w:rPr>
                <w:rFonts w:cs="Arial"/>
                <w:szCs w:val="18"/>
              </w:rPr>
            </w:pPr>
          </w:p>
        </w:tc>
      </w:tr>
      <w:tr w:rsidR="00F44EDA"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F44EDA" w:rsidRDefault="00F44EDA" w:rsidP="00F44EDA">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F44EDA" w:rsidRDefault="00F44EDA" w:rsidP="00F44EDA">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F44EDA" w:rsidRDefault="00F44EDA" w:rsidP="00F44ED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F44EDA" w:rsidRDefault="00F44EDA" w:rsidP="00F44EDA">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F44EDA" w:rsidRDefault="00F44EDA" w:rsidP="00F44EDA">
            <w:pPr>
              <w:pStyle w:val="TAL"/>
              <w:rPr>
                <w:rFonts w:cs="Arial"/>
                <w:szCs w:val="18"/>
              </w:rPr>
            </w:pPr>
            <w:r w:rsidRPr="006A7EE2">
              <w:rPr>
                <w:rFonts w:cs="Arial"/>
                <w:szCs w:val="18"/>
              </w:rPr>
              <w:t>Closed Access Group Data</w:t>
            </w:r>
          </w:p>
          <w:p w14:paraId="54420EB0" w14:textId="77777777" w:rsidR="00F44EDA" w:rsidRDefault="00F44EDA" w:rsidP="00F44EDA">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F44EDA" w:rsidRPr="003B2883" w:rsidRDefault="00F44EDA" w:rsidP="00F44EDA">
            <w:pPr>
              <w:pStyle w:val="TAL"/>
              <w:keepNext w:val="0"/>
              <w:keepLines w:val="0"/>
              <w:widowControl w:val="0"/>
              <w:rPr>
                <w:rFonts w:cs="Arial"/>
                <w:szCs w:val="18"/>
              </w:rPr>
            </w:pPr>
            <w:r>
              <w:t>NPN</w:t>
            </w:r>
          </w:p>
        </w:tc>
      </w:tr>
      <w:tr w:rsidR="00F44EDA"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F44EDA" w:rsidRPr="006A7EE2" w:rsidRDefault="00F44EDA" w:rsidP="00F44EDA">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F44EDA" w:rsidRPr="006A7EE2" w:rsidRDefault="00F44EDA" w:rsidP="00F44ED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F44EDA" w:rsidRPr="006A7EE2" w:rsidRDefault="00F44EDA" w:rsidP="00F44ED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F44EDA" w:rsidRPr="006A7EE2" w:rsidRDefault="00F44EDA" w:rsidP="00F44EDA">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F44EDA" w:rsidRDefault="00F44EDA" w:rsidP="00F44EDA">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F44EDA" w:rsidRDefault="00F44EDA" w:rsidP="00F44EDA">
            <w:pPr>
              <w:pStyle w:val="TAL"/>
              <w:keepNext w:val="0"/>
              <w:keepLines w:val="0"/>
              <w:widowControl w:val="0"/>
              <w:rPr>
                <w:rFonts w:cs="Arial"/>
                <w:szCs w:val="18"/>
              </w:rPr>
            </w:pPr>
          </w:p>
          <w:p w14:paraId="72D56366" w14:textId="77777777" w:rsidR="00F44EDA" w:rsidRDefault="00F44EDA" w:rsidP="00F44EDA">
            <w:pPr>
              <w:pStyle w:val="TAL"/>
              <w:keepNext w:val="0"/>
              <w:keepLines w:val="0"/>
              <w:widowControl w:val="0"/>
            </w:pPr>
            <w:r>
              <w:t>When present, this IE shall be set as following:</w:t>
            </w:r>
          </w:p>
          <w:p w14:paraId="7F532BDF" w14:textId="77777777" w:rsidR="00F44EDA" w:rsidRDefault="00F44EDA" w:rsidP="00F44EDA">
            <w:pPr>
              <w:pStyle w:val="TAL"/>
              <w:keepNext w:val="0"/>
              <w:keepLines w:val="0"/>
              <w:widowControl w:val="0"/>
            </w:pPr>
            <w:r>
              <w:t>- true: management based MDT is allowed.</w:t>
            </w:r>
          </w:p>
          <w:p w14:paraId="34C718E7" w14:textId="77777777" w:rsidR="00F44EDA" w:rsidRPr="006A7EE2" w:rsidRDefault="00F44EDA" w:rsidP="00F44EDA">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F44EDA" w:rsidRDefault="00F44EDA" w:rsidP="00F44EDA">
            <w:pPr>
              <w:pStyle w:val="TAL"/>
              <w:keepNext w:val="0"/>
              <w:keepLines w:val="0"/>
              <w:widowControl w:val="0"/>
            </w:pPr>
          </w:p>
        </w:tc>
      </w:tr>
      <w:tr w:rsidR="00F44EDA"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F44EDA" w:rsidRPr="006A7EE2" w:rsidRDefault="00F44EDA" w:rsidP="00F44EDA">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F44EDA" w:rsidRPr="006A7EE2" w:rsidRDefault="00F44EDA" w:rsidP="00F44EDA">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F44EDA" w:rsidRPr="006A7EE2" w:rsidRDefault="00F44EDA" w:rsidP="00F44ED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F44EDA" w:rsidRPr="006A7EE2" w:rsidRDefault="00F44EDA" w:rsidP="00F44EDA">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F44EDA" w:rsidRPr="006A7EE2" w:rsidRDefault="00F44EDA" w:rsidP="00F44EDA">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F44EDA" w:rsidRDefault="00F44EDA" w:rsidP="00F44EDA">
            <w:pPr>
              <w:pStyle w:val="TAL"/>
              <w:keepNext w:val="0"/>
              <w:keepLines w:val="0"/>
              <w:widowControl w:val="0"/>
            </w:pPr>
          </w:p>
        </w:tc>
      </w:tr>
      <w:tr w:rsidR="00F44EDA"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F44EDA" w:rsidRDefault="00F44EDA" w:rsidP="00F44ED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F44EDA" w:rsidRDefault="00F44EDA" w:rsidP="00F44EDA">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F44EDA" w:rsidRDefault="00F44EDA" w:rsidP="00F44ED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F44EDA" w:rsidRDefault="00F44EDA" w:rsidP="00F44EDA">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F44EDA" w:rsidRPr="00ED1D10" w:rsidRDefault="00F44EDA" w:rsidP="00F44ED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F44EDA" w:rsidRDefault="00F44EDA" w:rsidP="00F44EDA">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F44EDA" w:rsidRPr="006C1437" w:rsidRDefault="00F44EDA" w:rsidP="00F44EDA">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F44EDA" w:rsidRDefault="00F44EDA" w:rsidP="00F44EDA">
            <w:pPr>
              <w:pStyle w:val="TAL"/>
              <w:keepNext w:val="0"/>
              <w:keepLines w:val="0"/>
              <w:widowControl w:val="0"/>
            </w:pPr>
          </w:p>
        </w:tc>
      </w:tr>
      <w:tr w:rsidR="00F44EDA"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F44EDA" w:rsidRDefault="00F44EDA" w:rsidP="00F44EDA">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F44EDA" w:rsidRDefault="00F44EDA" w:rsidP="00F44ED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F44EDA" w:rsidRDefault="00F44EDA" w:rsidP="00F44ED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F44EDA" w:rsidRDefault="00F44EDA" w:rsidP="00F44EDA">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F44EDA" w:rsidRPr="0095496B" w:rsidRDefault="00F44EDA" w:rsidP="00F44ED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F44EDA" w:rsidRPr="0095496B" w:rsidRDefault="00F44EDA" w:rsidP="00F44EDA">
            <w:pPr>
              <w:pStyle w:val="TAL"/>
            </w:pPr>
          </w:p>
          <w:p w14:paraId="74E0E6FA" w14:textId="77777777" w:rsidR="00F44EDA" w:rsidRPr="0095496B" w:rsidDel="003F1E22" w:rsidRDefault="00F44EDA" w:rsidP="00F44EDA">
            <w:pPr>
              <w:pStyle w:val="TAL"/>
            </w:pPr>
            <w:r w:rsidRPr="0095496B">
              <w:t>If present, this IE shall indicate whether Enhanced Coverage for NB-N1 mode is restricted or not.</w:t>
            </w:r>
          </w:p>
          <w:p w14:paraId="7309F37D" w14:textId="77777777" w:rsidR="00F44EDA" w:rsidRPr="0095496B" w:rsidRDefault="00F44EDA" w:rsidP="00F44EDA">
            <w:pPr>
              <w:pStyle w:val="TAL"/>
            </w:pPr>
          </w:p>
          <w:p w14:paraId="5FCEE730" w14:textId="77777777" w:rsidR="00F44EDA" w:rsidRPr="0095496B" w:rsidRDefault="00F44EDA" w:rsidP="00F44EDA">
            <w:pPr>
              <w:pStyle w:val="TAL"/>
            </w:pPr>
            <w:r w:rsidRPr="0095496B">
              <w:t>true: Enhanced Coverage for NB-N1 mode is restricted.</w:t>
            </w:r>
          </w:p>
          <w:p w14:paraId="1F88021E" w14:textId="77777777" w:rsidR="00F44EDA" w:rsidRPr="006C1437" w:rsidRDefault="00F44EDA" w:rsidP="00F44EDA">
            <w:pPr>
              <w:pStyle w:val="TAL"/>
            </w:pPr>
            <w:r w:rsidRPr="0095496B">
              <w:t xml:space="preserve">false or absent: Enhanced Coverage for NB-N1 mode is allowed. (NOTE </w:t>
            </w:r>
            <w:r>
              <w:t>3</w:t>
            </w:r>
            <w:r w:rsidRPr="0095496B">
              <w:t>)</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F44EDA" w:rsidRDefault="00F44EDA" w:rsidP="00F44EDA">
            <w:pPr>
              <w:pStyle w:val="TAL"/>
              <w:keepNext w:val="0"/>
              <w:keepLines w:val="0"/>
              <w:widowControl w:val="0"/>
            </w:pPr>
          </w:p>
        </w:tc>
      </w:tr>
      <w:tr w:rsidR="00716AAA"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716AAA" w:rsidRDefault="00716AAA" w:rsidP="00716AAA">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716AAA" w:rsidRDefault="00716AAA" w:rsidP="00716AAA">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716AAA" w:rsidRDefault="00716AAA" w:rsidP="00716AAA">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716AAA" w:rsidRDefault="00716AAA" w:rsidP="00716AAA">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0C674B" w:rsidRDefault="00716AAA" w:rsidP="00716AAA">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716AAA" w:rsidRDefault="00716AAA" w:rsidP="00716AAA">
            <w:pPr>
              <w:pStyle w:val="TAL"/>
              <w:rPr>
                <w:rFonts w:cs="Arial"/>
                <w:szCs w:val="18"/>
              </w:rPr>
            </w:pPr>
          </w:p>
          <w:p w14:paraId="2C409B62" w14:textId="77777777" w:rsidR="00716AAA" w:rsidRPr="00B3056F" w:rsidRDefault="00716AAA" w:rsidP="00716AAA">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716AAA" w:rsidRDefault="00716AAA" w:rsidP="00716AAA">
            <w:pPr>
              <w:pStyle w:val="B1"/>
              <w:rPr>
                <w:rFonts w:ascii="Arial" w:hAnsi="Arial" w:cs="Arial"/>
                <w:sz w:val="18"/>
                <w:szCs w:val="18"/>
              </w:rPr>
            </w:pPr>
            <w:bookmarkStart w:id="3050"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0"/>
          <w:p w14:paraId="6B759A94" w14:textId="1BEEA5A8" w:rsidR="00716AAA" w:rsidRPr="00ED1D10" w:rsidRDefault="00716AAA" w:rsidP="00716AAA">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716AAA" w:rsidRDefault="00716AAA" w:rsidP="00716AAA">
            <w:pPr>
              <w:pStyle w:val="TAL"/>
              <w:keepNext w:val="0"/>
              <w:keepLines w:val="0"/>
              <w:widowControl w:val="0"/>
            </w:pPr>
          </w:p>
        </w:tc>
      </w:tr>
      <w:tr w:rsidR="00716AAA"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716AAA" w:rsidRDefault="00716AAA" w:rsidP="00716AAA">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716AAA" w:rsidRDefault="00716AAA" w:rsidP="00716AAA">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716AAA" w:rsidRDefault="00716AAA" w:rsidP="00716A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716AAA" w:rsidRDefault="00716AAA" w:rsidP="00716AAA">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716AAA" w:rsidRDefault="00716AAA" w:rsidP="00716AAA">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716AAA" w:rsidRPr="00ED1D10" w:rsidRDefault="00716AAA" w:rsidP="00716AAA">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716AAA" w:rsidRDefault="0036689F" w:rsidP="00716AAA">
            <w:pPr>
              <w:pStyle w:val="TAL"/>
              <w:keepNext w:val="0"/>
              <w:keepLines w:val="0"/>
              <w:widowControl w:val="0"/>
            </w:pPr>
            <w:r>
              <w:t>ProSe</w:t>
            </w:r>
          </w:p>
        </w:tc>
      </w:tr>
      <w:tr w:rsidR="00716AAA"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716AAA" w:rsidRDefault="00716AAA" w:rsidP="00716AAA">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716AAA" w:rsidRDefault="00716AAA" w:rsidP="00716AAA">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716AAA" w:rsidRDefault="00716AAA" w:rsidP="00716AA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716AAA" w:rsidRDefault="00716AAA" w:rsidP="00716AAA">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716AAA" w:rsidRDefault="00716AAA" w:rsidP="00716AAA">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716AAA" w:rsidRDefault="00716AAA" w:rsidP="00716AAA">
            <w:pPr>
              <w:pStyle w:val="TAL"/>
              <w:rPr>
                <w:rFonts w:cs="Arial"/>
                <w:szCs w:val="18"/>
                <w:lang w:eastAsia="zh-CN"/>
              </w:rPr>
            </w:pPr>
          </w:p>
          <w:p w14:paraId="1E296FB3" w14:textId="238F4238" w:rsidR="00716AAA" w:rsidRDefault="00716AAA" w:rsidP="00716AAA">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716AAA" w:rsidRDefault="00716AAA" w:rsidP="00716AAA">
            <w:pPr>
              <w:pStyle w:val="TAL"/>
              <w:keepNext w:val="0"/>
              <w:keepLines w:val="0"/>
              <w:widowControl w:val="0"/>
            </w:pPr>
          </w:p>
        </w:tc>
      </w:tr>
      <w:tr w:rsidR="00743C02"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743C02" w:rsidRDefault="00743C02" w:rsidP="00743C02">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743C02" w:rsidRDefault="00743C02" w:rsidP="00743C02">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743C02" w:rsidRDefault="00743C02" w:rsidP="00743C02">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743C02" w:rsidRDefault="00743C02" w:rsidP="00743C02">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743C02" w:rsidRDefault="00743C02" w:rsidP="00743C02">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743C02" w:rsidRDefault="00743C02" w:rsidP="00743C02">
            <w:pPr>
              <w:pStyle w:val="TAL"/>
              <w:keepNext w:val="0"/>
              <w:keepLines w:val="0"/>
              <w:widowControl w:val="0"/>
            </w:pPr>
          </w:p>
        </w:tc>
      </w:tr>
      <w:tr w:rsidR="00743C02"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743C02" w:rsidRDefault="00743C02" w:rsidP="00743C02">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743C02" w:rsidRDefault="00743C02" w:rsidP="00743C02">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743C02" w:rsidRDefault="00743C02" w:rsidP="00743C02">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743C02" w:rsidRDefault="00743C02" w:rsidP="00743C02">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743C02" w:rsidRDefault="00743C02" w:rsidP="00743C02">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743C02" w:rsidRDefault="00743C02" w:rsidP="00743C02">
            <w:pPr>
              <w:pStyle w:val="TAL"/>
              <w:keepNext w:val="0"/>
              <w:keepLines w:val="0"/>
              <w:widowControl w:val="0"/>
            </w:pPr>
          </w:p>
        </w:tc>
      </w:tr>
      <w:tr w:rsidR="00743C02"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743C02" w:rsidRDefault="00743C02" w:rsidP="00743C02">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743C02" w:rsidRDefault="00743C02" w:rsidP="00743C02">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743C02" w:rsidRDefault="00743C02" w:rsidP="00743C02">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743C02" w:rsidRDefault="00743C02" w:rsidP="00743C02">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743C02" w:rsidRDefault="00743C02" w:rsidP="00743C02">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743C02" w:rsidRDefault="00743C02" w:rsidP="00743C02">
            <w:pPr>
              <w:pStyle w:val="TAL"/>
              <w:keepNext w:val="0"/>
              <w:keepLines w:val="0"/>
              <w:widowControl w:val="0"/>
            </w:pPr>
          </w:p>
        </w:tc>
      </w:tr>
      <w:tr w:rsidR="00743C02"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743C02" w:rsidRDefault="00743C02" w:rsidP="00743C02">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743C02" w:rsidRDefault="00743C02" w:rsidP="00743C02">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743C02" w:rsidRDefault="00743C02" w:rsidP="00743C02">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743C02" w:rsidRDefault="00743C02" w:rsidP="00743C02">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743C02" w:rsidRDefault="00743C02" w:rsidP="00743C02">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743C02" w:rsidRDefault="00743C02" w:rsidP="00743C02">
            <w:pPr>
              <w:pStyle w:val="TAL"/>
            </w:pPr>
          </w:p>
          <w:p w14:paraId="194A92D9" w14:textId="4755EB71" w:rsidR="00743C02" w:rsidRDefault="00743C02" w:rsidP="00743C02">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743C02" w:rsidRDefault="00743C02" w:rsidP="00743C02">
            <w:pPr>
              <w:pStyle w:val="TAL"/>
              <w:keepNext w:val="0"/>
              <w:keepLines w:val="0"/>
              <w:widowControl w:val="0"/>
            </w:pPr>
          </w:p>
        </w:tc>
      </w:tr>
      <w:tr w:rsidR="00743C02"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743C02" w:rsidRDefault="00743C02" w:rsidP="00743C02">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743C02" w:rsidRDefault="00743C02" w:rsidP="00743C02">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743C02" w:rsidRDefault="00743C02" w:rsidP="00743C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743C02" w:rsidRDefault="00743C02" w:rsidP="00743C02">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743C02" w:rsidRDefault="00743C02" w:rsidP="00743C02">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743C02" w:rsidRDefault="00743C02" w:rsidP="00743C02">
            <w:pPr>
              <w:pStyle w:val="TAL"/>
            </w:pPr>
          </w:p>
          <w:p w14:paraId="59126ED1" w14:textId="34C8D9A9" w:rsidR="00743C02" w:rsidRDefault="00743C02" w:rsidP="00743C02">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743C02" w:rsidRDefault="00743C02" w:rsidP="00743C02">
            <w:pPr>
              <w:pStyle w:val="TAL"/>
              <w:keepNext w:val="0"/>
              <w:keepLines w:val="0"/>
              <w:widowControl w:val="0"/>
            </w:pPr>
          </w:p>
        </w:tc>
      </w:tr>
      <w:tr w:rsidR="00743C02"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743C02" w:rsidRDefault="00743C02" w:rsidP="00743C02">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743C02" w:rsidRDefault="00743C02" w:rsidP="00743C02">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743C02" w:rsidRDefault="00743C02" w:rsidP="00743C02">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743C02" w:rsidRDefault="00743C02" w:rsidP="00743C02">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743C02" w:rsidRDefault="00743C02" w:rsidP="00743C02">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743C02" w:rsidRDefault="00743C02" w:rsidP="00743C02">
            <w:pPr>
              <w:pStyle w:val="TAL"/>
              <w:keepNext w:val="0"/>
              <w:keepLines w:val="0"/>
              <w:widowControl w:val="0"/>
            </w:pPr>
          </w:p>
        </w:tc>
      </w:tr>
      <w:tr w:rsidR="00743C02"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743C02" w:rsidRDefault="00743C02" w:rsidP="00743C02">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743C02" w:rsidRDefault="00743C02" w:rsidP="00743C02">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743C02" w:rsidRDefault="00743C02" w:rsidP="00743C0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743C02" w:rsidRDefault="00743C02" w:rsidP="00743C02">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743C02" w:rsidRDefault="00743C02" w:rsidP="00743C02">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743C02" w:rsidRDefault="00743C02" w:rsidP="00743C02">
            <w:pPr>
              <w:pStyle w:val="TAL"/>
            </w:pPr>
          </w:p>
          <w:p w14:paraId="7591B12E" w14:textId="77777777" w:rsidR="00743C02" w:rsidRDefault="00743C02" w:rsidP="00743C02">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743C02" w:rsidRDefault="00743C02" w:rsidP="00743C02">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743C02" w:rsidRDefault="00743C02" w:rsidP="00743C02">
            <w:pPr>
              <w:pStyle w:val="TAL"/>
              <w:keepNext w:val="0"/>
              <w:keepLines w:val="0"/>
              <w:widowControl w:val="0"/>
            </w:pPr>
            <w:r>
              <w:t>SPAE</w:t>
            </w:r>
          </w:p>
        </w:tc>
      </w:tr>
      <w:tr w:rsidR="00743C02"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743C02" w:rsidRDefault="00743C02" w:rsidP="00743C02">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743C02" w:rsidRDefault="00743C02" w:rsidP="00743C02">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743C02" w:rsidRDefault="00743C02" w:rsidP="00743C02">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743C02" w:rsidRDefault="00743C02" w:rsidP="00743C02">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743C02" w:rsidRDefault="00743C02" w:rsidP="00743C02">
            <w:pPr>
              <w:pStyle w:val="TAL"/>
              <w:rPr>
                <w:noProof/>
              </w:rPr>
            </w:pPr>
            <w:r>
              <w:rPr>
                <w:noProof/>
              </w:rPr>
              <w:t xml:space="preserve">This IE shall be present </w:t>
            </w:r>
            <w:r w:rsidRPr="00B77840">
              <w:rPr>
                <w:noProof/>
              </w:rPr>
              <w:t>if the smPolicyNotifyPduList IE is present.</w:t>
            </w:r>
          </w:p>
          <w:p w14:paraId="4FD2A393" w14:textId="77777777" w:rsidR="00743C02" w:rsidRDefault="00743C02" w:rsidP="00743C02">
            <w:pPr>
              <w:pStyle w:val="TAL"/>
              <w:rPr>
                <w:noProof/>
              </w:rPr>
            </w:pPr>
          </w:p>
          <w:p w14:paraId="5EDA2F2B" w14:textId="77777777" w:rsidR="00743C02" w:rsidRDefault="00743C02" w:rsidP="00743C02">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743C02" w:rsidRDefault="00743C02" w:rsidP="00743C02">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743C02" w:rsidRDefault="00743C02" w:rsidP="00743C02">
            <w:pPr>
              <w:pStyle w:val="TAL"/>
              <w:keepNext w:val="0"/>
              <w:keepLines w:val="0"/>
              <w:widowControl w:val="0"/>
            </w:pPr>
            <w:r>
              <w:t>SPAE</w:t>
            </w:r>
          </w:p>
        </w:tc>
      </w:tr>
      <w:tr w:rsidR="00743C02"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743C02" w:rsidRDefault="00743C02" w:rsidP="00743C02">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743C02" w:rsidRDefault="00743C02" w:rsidP="00743C02">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743C02" w:rsidRDefault="00743C02" w:rsidP="00743C0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743C02" w:rsidRDefault="00743C02" w:rsidP="00743C02">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743C02" w:rsidRDefault="00743C02" w:rsidP="00743C02">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743C02" w:rsidRDefault="00743C02" w:rsidP="00743C02">
            <w:pPr>
              <w:pStyle w:val="TAL"/>
              <w:keepNext w:val="0"/>
              <w:keepLines w:val="0"/>
              <w:widowControl w:val="0"/>
            </w:pPr>
          </w:p>
        </w:tc>
      </w:tr>
      <w:tr w:rsidR="00743C02"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743C02" w:rsidRDefault="00743C02" w:rsidP="00743C02">
            <w:pPr>
              <w:pStyle w:val="TAL"/>
            </w:pPr>
            <w:bookmarkStart w:id="3051"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743C02" w:rsidDel="003504F8" w:rsidRDefault="00743C02" w:rsidP="00743C0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743C02" w:rsidRDefault="00743C02" w:rsidP="00743C02">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743C02" w:rsidRDefault="00743C02" w:rsidP="00743C02">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743C02" w:rsidRDefault="00743C02" w:rsidP="00743C02">
            <w:pPr>
              <w:pStyle w:val="TAL"/>
            </w:pPr>
            <w:r>
              <w:rPr>
                <w:rFonts w:cs="Arial"/>
                <w:szCs w:val="18"/>
                <w:lang w:eastAsia="zh-CN"/>
              </w:rPr>
              <w:t>This IE shall be present if the UE is registered for onboarding in an SNPN</w:t>
            </w:r>
            <w:r>
              <w:t>.</w:t>
            </w:r>
          </w:p>
          <w:p w14:paraId="3A635F02" w14:textId="77777777" w:rsidR="00743C02" w:rsidRDefault="00743C02" w:rsidP="00743C02">
            <w:pPr>
              <w:pStyle w:val="TAL"/>
            </w:pPr>
          </w:p>
          <w:p w14:paraId="1140B1BC" w14:textId="77777777" w:rsidR="00743C02" w:rsidRDefault="00743C02" w:rsidP="00743C02">
            <w:pPr>
              <w:pStyle w:val="TAL"/>
              <w:rPr>
                <w:rFonts w:cs="Arial"/>
                <w:szCs w:val="18"/>
                <w:lang w:eastAsia="zh-CN"/>
              </w:rPr>
            </w:pPr>
            <w:r>
              <w:rPr>
                <w:rFonts w:cs="Arial"/>
                <w:szCs w:val="18"/>
              </w:rPr>
              <w:t>When present, it shall indicate the following:</w:t>
            </w:r>
          </w:p>
          <w:p w14:paraId="79EF433F" w14:textId="77777777" w:rsidR="00743C02" w:rsidRDefault="00743C02" w:rsidP="00743C02">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743C02" w:rsidRPr="00920332" w:rsidRDefault="00743C02" w:rsidP="00743C02">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743C02" w:rsidRDefault="00743C02" w:rsidP="00743C02">
            <w:pPr>
              <w:pStyle w:val="TAL"/>
              <w:keepNext w:val="0"/>
              <w:keepLines w:val="0"/>
              <w:widowControl w:val="0"/>
            </w:pPr>
            <w:r>
              <w:rPr>
                <w:lang w:eastAsia="zh-CN"/>
              </w:rPr>
              <w:t>e</w:t>
            </w:r>
            <w:r>
              <w:rPr>
                <w:rFonts w:hint="eastAsia"/>
                <w:lang w:eastAsia="zh-CN"/>
              </w:rPr>
              <w:t>N</w:t>
            </w:r>
            <w:r>
              <w:rPr>
                <w:lang w:eastAsia="zh-CN"/>
              </w:rPr>
              <w:t>PN</w:t>
            </w:r>
          </w:p>
        </w:tc>
      </w:tr>
      <w:tr w:rsidR="00743C02"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743C02" w:rsidRDefault="00743C02" w:rsidP="00743C02">
            <w:pPr>
              <w:pStyle w:val="TAL"/>
            </w:pPr>
            <w:bookmarkStart w:id="3052" w:name="_PERM_MCCTEMPBM_CRPT03410131___7" w:colFirst="4" w:colLast="4"/>
            <w:bookmarkEnd w:id="3051"/>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743C02" w:rsidRDefault="00743C02" w:rsidP="00743C02">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743C02" w:rsidRDefault="00743C02" w:rsidP="00743C0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743C02" w:rsidRDefault="00743C02" w:rsidP="00743C02">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743C02" w:rsidRDefault="00743C02" w:rsidP="00743C02">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743C02" w:rsidRDefault="00743C02" w:rsidP="00743C02">
            <w:pPr>
              <w:pStyle w:val="TAL"/>
              <w:keepNext w:val="0"/>
              <w:keepLines w:val="0"/>
              <w:widowControl w:val="0"/>
            </w:pPr>
            <w:r>
              <w:t>When present, this IE shall be set as following:</w:t>
            </w:r>
          </w:p>
          <w:p w14:paraId="285F1E42" w14:textId="77777777" w:rsidR="00743C02" w:rsidRDefault="00743C02" w:rsidP="00743C02">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743C02" w:rsidRPr="0005247A" w:rsidRDefault="00743C02" w:rsidP="00743C02">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743C02" w:rsidRDefault="00743C02" w:rsidP="00743C02">
            <w:pPr>
              <w:pStyle w:val="TAL"/>
              <w:keepNext w:val="0"/>
              <w:keepLines w:val="0"/>
              <w:widowControl w:val="0"/>
            </w:pPr>
          </w:p>
        </w:tc>
      </w:tr>
      <w:bookmarkEnd w:id="3052"/>
      <w:tr w:rsidR="00743C02"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743C02" w:rsidRDefault="00743C02" w:rsidP="00743C02">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743C02" w:rsidRDefault="00743C02" w:rsidP="00743C02">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743C02" w:rsidRDefault="00743C02" w:rsidP="00743C0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743C02" w:rsidRDefault="00743C02" w:rsidP="00743C02">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743C02" w:rsidRDefault="00743C02" w:rsidP="00743C02">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743C02" w:rsidRDefault="00743C02" w:rsidP="00743C02">
            <w:pPr>
              <w:pStyle w:val="TAL"/>
              <w:keepNext w:val="0"/>
              <w:keepLines w:val="0"/>
              <w:widowControl w:val="0"/>
            </w:pPr>
          </w:p>
        </w:tc>
      </w:tr>
      <w:tr w:rsidR="002E5DC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2E5DC9" w:rsidRDefault="002E5DC9" w:rsidP="002E5DC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2E5DC9" w:rsidRDefault="002E5DC9" w:rsidP="002E5DC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2E5DC9" w:rsidRDefault="002E5DC9" w:rsidP="002E5DC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2E5DC9" w:rsidRDefault="002E5DC9" w:rsidP="002E5DC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7777777" w:rsidR="002E5DC9" w:rsidRDefault="002E5DC9" w:rsidP="002E5DC9">
            <w:pPr>
              <w:pStyle w:val="TAL"/>
              <w:rPr>
                <w:noProof/>
              </w:rPr>
            </w:pPr>
            <w:r>
              <w:rPr>
                <w:noProof/>
              </w:rPr>
              <w:t xml:space="preserve">This IE shall be present if conditions for SMF Selection information replacement are received from the PCF for AM Policy. </w:t>
            </w:r>
          </w:p>
          <w:p w14:paraId="41622E90" w14:textId="77777777" w:rsidR="002E5DC9" w:rsidRDefault="002E5DC9" w:rsidP="002E5DC9">
            <w:pPr>
              <w:pStyle w:val="TAL"/>
              <w:rPr>
                <w:noProof/>
              </w:rPr>
            </w:pPr>
          </w:p>
          <w:p w14:paraId="6781F431" w14:textId="6EA11E74" w:rsidR="002E5DC9" w:rsidRDefault="002E5DC9" w:rsidP="002E5DC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2E5DC9" w:rsidRDefault="002E5DC9" w:rsidP="002E5DC9">
            <w:pPr>
              <w:pStyle w:val="TAL"/>
              <w:keepNext w:val="0"/>
              <w:keepLines w:val="0"/>
              <w:widowControl w:val="0"/>
            </w:pPr>
          </w:p>
        </w:tc>
      </w:tr>
      <w:tr w:rsidR="00844DF3"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844DF3" w:rsidRDefault="00844DF3" w:rsidP="00844DF3">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844DF3" w:rsidRDefault="00844DF3" w:rsidP="00844DF3">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844DF3" w:rsidRDefault="00844DF3" w:rsidP="00844DF3">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844DF3" w:rsidRDefault="00844DF3" w:rsidP="00844DF3">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844DF3" w:rsidRDefault="00844DF3" w:rsidP="00844DF3">
            <w:pPr>
              <w:pStyle w:val="TAL"/>
              <w:rPr>
                <w:noProof/>
              </w:rPr>
            </w:pPr>
            <w:r>
              <w:rPr>
                <w:noProof/>
              </w:rPr>
              <w:t>This IE shall be present when UE Slice MBR(s) were received from the PCF for AM Policy.</w:t>
            </w:r>
          </w:p>
          <w:p w14:paraId="61CA44B3" w14:textId="77777777" w:rsidR="00844DF3" w:rsidRDefault="00844DF3" w:rsidP="00844DF3">
            <w:pPr>
              <w:pStyle w:val="TAL"/>
              <w:rPr>
                <w:noProof/>
              </w:rPr>
            </w:pPr>
          </w:p>
          <w:p w14:paraId="27BA84AF" w14:textId="77777777" w:rsidR="00844DF3" w:rsidRDefault="00844DF3" w:rsidP="00844DF3">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844DF3" w:rsidRDefault="00844DF3" w:rsidP="00844DF3">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844DF3" w:rsidRDefault="00844DF3" w:rsidP="00844DF3">
            <w:pPr>
              <w:pStyle w:val="TAL"/>
              <w:keepNext w:val="0"/>
              <w:keepLines w:val="0"/>
              <w:widowControl w:val="0"/>
            </w:pPr>
          </w:p>
        </w:tc>
      </w:tr>
      <w:tr w:rsidR="00743C02"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743C02" w:rsidRDefault="00743C02" w:rsidP="00743C02">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743C02" w:rsidRDefault="00743C02" w:rsidP="00743C02">
            <w:pPr>
              <w:pStyle w:val="TAN"/>
            </w:pPr>
            <w:r>
              <w:t>NOTE 2:</w:t>
            </w:r>
            <w:r>
              <w:tab/>
              <w:t>A particular PDU session not supported by the target AMF shall not be transferred, e.g. MA-PDU session context shall not be transferred if target AMF does not support ATSSS.</w:t>
            </w:r>
          </w:p>
          <w:p w14:paraId="650A4BDF" w14:textId="39F548A5" w:rsidR="00743C02" w:rsidRDefault="00743C02" w:rsidP="00743C02">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743C02" w:rsidRDefault="00743C02" w:rsidP="00743C02">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743C02" w:rsidRDefault="00743C02" w:rsidP="00743C02">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743C02" w:rsidRDefault="00743C02" w:rsidP="00743C02">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743C02" w:rsidRDefault="00743C02" w:rsidP="00743C02">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3" w:name="_Toc25156383"/>
      <w:bookmarkStart w:id="3054" w:name="_Toc34124685"/>
      <w:bookmarkStart w:id="3055" w:name="_Toc43207809"/>
      <w:bookmarkStart w:id="3056" w:name="_Toc49857279"/>
      <w:bookmarkStart w:id="3057" w:name="_Toc56677115"/>
      <w:bookmarkStart w:id="3058" w:name="_Toc56691638"/>
      <w:bookmarkStart w:id="3059" w:name="_Toc56698902"/>
      <w:bookmarkStart w:id="3060" w:name="_Toc89035137"/>
      <w:bookmarkStart w:id="3061" w:name="_Toc89064935"/>
      <w:bookmarkStart w:id="3062" w:name="_Toc89180234"/>
      <w:bookmarkStart w:id="3063" w:name="_Toc97071913"/>
      <w:bookmarkStart w:id="3064" w:name="_Toc106632547"/>
      <w:r w:rsidRPr="003B2883">
        <w:lastRenderedPageBreak/>
        <w:t>6.1.6.2.26</w:t>
      </w:r>
      <w:r w:rsidRPr="003B2883">
        <w:tab/>
        <w:t>Type: N2Sm</w:t>
      </w:r>
      <w:r w:rsidRPr="003B2883">
        <w:rPr>
          <w:lang w:val="en-US"/>
        </w:rPr>
        <w:t>Information</w:t>
      </w:r>
      <w:bookmarkEnd w:id="3053"/>
      <w:bookmarkEnd w:id="3054"/>
      <w:bookmarkEnd w:id="3055"/>
      <w:bookmarkEnd w:id="3056"/>
      <w:bookmarkEnd w:id="3057"/>
      <w:bookmarkEnd w:id="3058"/>
      <w:bookmarkEnd w:id="3059"/>
      <w:bookmarkEnd w:id="3060"/>
      <w:bookmarkEnd w:id="3061"/>
      <w:bookmarkEnd w:id="3062"/>
      <w:bookmarkEnd w:id="3063"/>
      <w:bookmarkEnd w:id="3064"/>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5" w:name="_Toc25156384"/>
      <w:bookmarkStart w:id="3066" w:name="_Toc34124686"/>
      <w:bookmarkStart w:id="3067" w:name="_Toc43207810"/>
      <w:bookmarkStart w:id="3068" w:name="_Toc49857280"/>
      <w:bookmarkStart w:id="3069" w:name="_Toc56677116"/>
      <w:bookmarkStart w:id="3070" w:name="_Toc56691639"/>
      <w:bookmarkStart w:id="3071" w:name="_Toc56698903"/>
      <w:bookmarkStart w:id="3072" w:name="_Toc89035138"/>
      <w:bookmarkStart w:id="3073" w:name="_Toc89064936"/>
      <w:bookmarkStart w:id="3074" w:name="_Toc89180235"/>
      <w:bookmarkStart w:id="3075" w:name="_Toc97071914"/>
      <w:bookmarkStart w:id="3076" w:name="_Toc106632548"/>
      <w:r w:rsidRPr="003B2883">
        <w:t>6.1.6.2.27</w:t>
      </w:r>
      <w:r w:rsidRPr="003B2883">
        <w:tab/>
        <w:t>Type: N2</w:t>
      </w:r>
      <w:r w:rsidRPr="003B2883">
        <w:rPr>
          <w:lang w:val="en-US"/>
        </w:rPr>
        <w:t>InfoContent</w:t>
      </w:r>
      <w:bookmarkEnd w:id="3065"/>
      <w:bookmarkEnd w:id="3066"/>
      <w:bookmarkEnd w:id="3067"/>
      <w:bookmarkEnd w:id="3068"/>
      <w:bookmarkEnd w:id="3069"/>
      <w:bookmarkEnd w:id="3070"/>
      <w:bookmarkEnd w:id="3071"/>
      <w:bookmarkEnd w:id="3072"/>
      <w:bookmarkEnd w:id="3073"/>
      <w:bookmarkEnd w:id="3074"/>
      <w:bookmarkEnd w:id="3075"/>
      <w:bookmarkEnd w:id="3076"/>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7"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7"/>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8" w:name="_Toc25156385"/>
      <w:bookmarkStart w:id="3079" w:name="_Toc34124687"/>
      <w:bookmarkStart w:id="3080" w:name="_Toc43207811"/>
      <w:bookmarkStart w:id="3081" w:name="_Toc49857281"/>
      <w:bookmarkStart w:id="3082" w:name="_Toc56677117"/>
      <w:bookmarkStart w:id="3083" w:name="_Toc56691640"/>
      <w:bookmarkStart w:id="3084" w:name="_Toc56698904"/>
      <w:bookmarkStart w:id="3085" w:name="_Toc89035139"/>
      <w:bookmarkStart w:id="3086" w:name="_Toc89064937"/>
      <w:bookmarkStart w:id="3087" w:name="_Toc89180236"/>
      <w:bookmarkStart w:id="3088" w:name="_Toc97071915"/>
      <w:bookmarkStart w:id="3089" w:name="_Toc106632549"/>
      <w:r w:rsidRPr="003B2883">
        <w:lastRenderedPageBreak/>
        <w:t>6.1.6.2.28</w:t>
      </w:r>
      <w:r w:rsidRPr="003B2883">
        <w:tab/>
        <w:t>Type: NrppaInformation</w:t>
      </w:r>
      <w:bookmarkEnd w:id="3078"/>
      <w:bookmarkEnd w:id="3079"/>
      <w:bookmarkEnd w:id="3080"/>
      <w:bookmarkEnd w:id="3081"/>
      <w:bookmarkEnd w:id="3082"/>
      <w:bookmarkEnd w:id="3083"/>
      <w:bookmarkEnd w:id="3084"/>
      <w:bookmarkEnd w:id="3085"/>
      <w:bookmarkEnd w:id="3086"/>
      <w:bookmarkEnd w:id="3087"/>
      <w:bookmarkEnd w:id="3088"/>
      <w:bookmarkEnd w:id="3089"/>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0" w:name="_Toc25156386"/>
      <w:bookmarkStart w:id="3091" w:name="_Toc34124688"/>
      <w:bookmarkStart w:id="3092" w:name="_Toc43207812"/>
      <w:bookmarkStart w:id="3093" w:name="_Toc49857282"/>
      <w:bookmarkStart w:id="3094" w:name="_Toc56677118"/>
      <w:bookmarkStart w:id="3095" w:name="_Toc56691641"/>
      <w:bookmarkStart w:id="3096" w:name="_Toc56698905"/>
      <w:bookmarkStart w:id="3097" w:name="_Toc89035140"/>
      <w:bookmarkStart w:id="3098" w:name="_Toc89064938"/>
      <w:bookmarkStart w:id="3099" w:name="_Toc89180237"/>
      <w:bookmarkStart w:id="3100" w:name="_Toc97071916"/>
      <w:bookmarkStart w:id="3101" w:name="_Toc106632550"/>
      <w:r w:rsidRPr="003B2883">
        <w:lastRenderedPageBreak/>
        <w:t>6.1.6.2.29</w:t>
      </w:r>
      <w:r w:rsidRPr="003B2883">
        <w:tab/>
        <w:t>Type: PwsInformation</w:t>
      </w:r>
      <w:bookmarkEnd w:id="3090"/>
      <w:bookmarkEnd w:id="3091"/>
      <w:bookmarkEnd w:id="3092"/>
      <w:bookmarkEnd w:id="3093"/>
      <w:bookmarkEnd w:id="3094"/>
      <w:bookmarkEnd w:id="3095"/>
      <w:bookmarkEnd w:id="3096"/>
      <w:bookmarkEnd w:id="3097"/>
      <w:bookmarkEnd w:id="3098"/>
      <w:bookmarkEnd w:id="3099"/>
      <w:bookmarkEnd w:id="3100"/>
      <w:bookmarkEnd w:id="3101"/>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2"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2"/>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3" w:name="_Toc25156387"/>
      <w:bookmarkStart w:id="3104" w:name="_Toc34124689"/>
      <w:bookmarkStart w:id="3105" w:name="_Toc43207813"/>
      <w:bookmarkStart w:id="3106" w:name="_Toc49857283"/>
      <w:bookmarkStart w:id="3107" w:name="_Toc56677119"/>
      <w:bookmarkStart w:id="3108" w:name="_Toc56691642"/>
      <w:bookmarkStart w:id="3109" w:name="_Toc56698906"/>
      <w:bookmarkStart w:id="3110" w:name="_Toc89035141"/>
      <w:bookmarkStart w:id="3111" w:name="_Toc89064939"/>
      <w:bookmarkStart w:id="3112" w:name="_Toc89180238"/>
      <w:bookmarkStart w:id="3113" w:name="_Toc97071917"/>
      <w:bookmarkStart w:id="3114" w:name="_Toc106632551"/>
      <w:r w:rsidRPr="003B2883">
        <w:lastRenderedPageBreak/>
        <w:t>6.1.6.2.30</w:t>
      </w:r>
      <w:r w:rsidRPr="003B2883">
        <w:tab/>
        <w:t xml:space="preserve">Type: </w:t>
      </w:r>
      <w:r w:rsidRPr="003B2883">
        <w:rPr>
          <w:lang w:eastAsia="zh-CN"/>
        </w:rPr>
        <w:t>N1N2MsgTxfrFailureNotification</w:t>
      </w:r>
      <w:bookmarkEnd w:id="3103"/>
      <w:bookmarkEnd w:id="3104"/>
      <w:bookmarkEnd w:id="3105"/>
      <w:bookmarkEnd w:id="3106"/>
      <w:bookmarkEnd w:id="3107"/>
      <w:bookmarkEnd w:id="3108"/>
      <w:bookmarkEnd w:id="3109"/>
      <w:bookmarkEnd w:id="3110"/>
      <w:bookmarkEnd w:id="3111"/>
      <w:bookmarkEnd w:id="3112"/>
      <w:bookmarkEnd w:id="3113"/>
      <w:bookmarkEnd w:id="3114"/>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5" w:name="_Toc25156388"/>
      <w:bookmarkStart w:id="3116" w:name="_Toc34124690"/>
      <w:bookmarkStart w:id="3117" w:name="_Toc43207814"/>
      <w:bookmarkStart w:id="3118" w:name="_Toc49857284"/>
      <w:bookmarkStart w:id="3119" w:name="_Toc56677120"/>
      <w:bookmarkStart w:id="3120" w:name="_Toc56691643"/>
      <w:bookmarkStart w:id="3121" w:name="_Toc56698907"/>
      <w:bookmarkStart w:id="3122" w:name="_Toc89035142"/>
      <w:bookmarkStart w:id="3123" w:name="_Toc89064940"/>
      <w:bookmarkStart w:id="3124" w:name="_Toc89180239"/>
      <w:bookmarkStart w:id="3125" w:name="_Toc97071918"/>
      <w:bookmarkStart w:id="3126" w:name="_Toc106632552"/>
      <w:r w:rsidRPr="003B2883">
        <w:t>6.1.6.2.31</w:t>
      </w:r>
      <w:r w:rsidRPr="003B2883">
        <w:tab/>
        <w:t>Type: N1N2MessageTransferError</w:t>
      </w:r>
      <w:bookmarkEnd w:id="3115"/>
      <w:bookmarkEnd w:id="3116"/>
      <w:bookmarkEnd w:id="3117"/>
      <w:bookmarkEnd w:id="3118"/>
      <w:bookmarkEnd w:id="3119"/>
      <w:bookmarkEnd w:id="3120"/>
      <w:bookmarkEnd w:id="3121"/>
      <w:bookmarkEnd w:id="3122"/>
      <w:bookmarkEnd w:id="3123"/>
      <w:bookmarkEnd w:id="3124"/>
      <w:bookmarkEnd w:id="3125"/>
      <w:bookmarkEnd w:id="312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7" w:name="_Toc25156389"/>
      <w:bookmarkStart w:id="3128" w:name="_Toc34124691"/>
      <w:bookmarkStart w:id="3129" w:name="_Toc43207815"/>
      <w:bookmarkStart w:id="3130" w:name="_Toc49857285"/>
      <w:bookmarkStart w:id="3131" w:name="_Toc56677121"/>
      <w:bookmarkStart w:id="3132" w:name="_Toc56691644"/>
      <w:bookmarkStart w:id="3133" w:name="_Toc56698908"/>
      <w:bookmarkStart w:id="3134" w:name="_Toc89035143"/>
      <w:bookmarkStart w:id="3135" w:name="_Toc89064941"/>
      <w:bookmarkStart w:id="3136" w:name="_Toc89180240"/>
      <w:bookmarkStart w:id="3137" w:name="_Toc97071919"/>
      <w:bookmarkStart w:id="3138" w:name="_Toc106632553"/>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7"/>
      <w:bookmarkEnd w:id="3128"/>
      <w:bookmarkEnd w:id="3129"/>
      <w:bookmarkEnd w:id="3130"/>
      <w:bookmarkEnd w:id="3131"/>
      <w:bookmarkEnd w:id="3132"/>
      <w:bookmarkEnd w:id="3133"/>
      <w:bookmarkEnd w:id="3134"/>
      <w:bookmarkEnd w:id="3135"/>
      <w:bookmarkEnd w:id="3136"/>
      <w:bookmarkEnd w:id="3137"/>
      <w:bookmarkEnd w:id="3138"/>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39" w:name="_Toc25156390"/>
      <w:bookmarkStart w:id="3140" w:name="_Toc34124692"/>
      <w:bookmarkStart w:id="3141" w:name="_Toc43207816"/>
      <w:bookmarkStart w:id="3142" w:name="_Toc49857286"/>
      <w:bookmarkStart w:id="3143" w:name="_Toc56677122"/>
      <w:bookmarkStart w:id="3144" w:name="_Toc56691645"/>
      <w:bookmarkStart w:id="3145" w:name="_Toc56698909"/>
      <w:bookmarkStart w:id="3146" w:name="_Toc89035144"/>
      <w:bookmarkStart w:id="3147" w:name="_Toc89064942"/>
      <w:bookmarkStart w:id="3148" w:name="_Toc89180241"/>
      <w:bookmarkStart w:id="3149" w:name="_Toc97071920"/>
      <w:bookmarkStart w:id="3150" w:name="_Toc106632554"/>
      <w:r w:rsidRPr="003B2883">
        <w:t>6.1.6.2.33</w:t>
      </w:r>
      <w:r w:rsidRPr="003B2883">
        <w:tab/>
        <w:t>Type: N2InformationTransferRspData</w:t>
      </w:r>
      <w:bookmarkEnd w:id="3139"/>
      <w:bookmarkEnd w:id="3140"/>
      <w:bookmarkEnd w:id="3141"/>
      <w:bookmarkEnd w:id="3142"/>
      <w:bookmarkEnd w:id="3143"/>
      <w:bookmarkEnd w:id="3144"/>
      <w:bookmarkEnd w:id="3145"/>
      <w:bookmarkEnd w:id="3146"/>
      <w:bookmarkEnd w:id="3147"/>
      <w:bookmarkEnd w:id="3148"/>
      <w:bookmarkEnd w:id="3149"/>
      <w:bookmarkEnd w:id="3150"/>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1" w:name="_Toc25156391"/>
      <w:bookmarkStart w:id="3152" w:name="_Toc34124693"/>
      <w:bookmarkStart w:id="3153" w:name="_Toc43207817"/>
      <w:bookmarkStart w:id="3154" w:name="_Toc49857287"/>
      <w:bookmarkStart w:id="3155" w:name="_Toc56677123"/>
      <w:bookmarkStart w:id="3156" w:name="_Toc56691646"/>
      <w:bookmarkStart w:id="3157" w:name="_Toc56698910"/>
      <w:bookmarkStart w:id="3158" w:name="_Toc89035145"/>
      <w:bookmarkStart w:id="3159" w:name="_Toc89064943"/>
      <w:bookmarkStart w:id="3160" w:name="_Toc89180242"/>
      <w:bookmarkStart w:id="3161" w:name="_Toc97071921"/>
      <w:bookmarkStart w:id="3162" w:name="_Toc106632555"/>
      <w:r w:rsidRPr="003B2883">
        <w:lastRenderedPageBreak/>
        <w:t>6.1.6.2.34</w:t>
      </w:r>
      <w:r w:rsidRPr="003B2883">
        <w:tab/>
        <w:t xml:space="preserve">Type: </w:t>
      </w:r>
      <w:r w:rsidRPr="003B2883">
        <w:rPr>
          <w:lang w:eastAsia="zh-CN"/>
        </w:rPr>
        <w:t>MmContext</w:t>
      </w:r>
      <w:bookmarkEnd w:id="3151"/>
      <w:bookmarkEnd w:id="3152"/>
      <w:bookmarkEnd w:id="3153"/>
      <w:bookmarkEnd w:id="3154"/>
      <w:bookmarkEnd w:id="3155"/>
      <w:bookmarkEnd w:id="3156"/>
      <w:bookmarkEnd w:id="3157"/>
      <w:bookmarkEnd w:id="3158"/>
      <w:bookmarkEnd w:id="3159"/>
      <w:bookmarkEnd w:id="3160"/>
      <w:bookmarkEnd w:id="3161"/>
      <w:bookmarkEnd w:id="3162"/>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53CD5660"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lastRenderedPageBreak/>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0A2489FA"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38BF341E"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73F9D910"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3" w:name="_Toc25156392"/>
      <w:bookmarkStart w:id="3164" w:name="_Toc34124694"/>
      <w:bookmarkStart w:id="3165" w:name="_Toc43207818"/>
      <w:bookmarkStart w:id="3166" w:name="_Toc49857288"/>
      <w:bookmarkStart w:id="3167" w:name="_Toc56677124"/>
      <w:bookmarkStart w:id="3168" w:name="_Toc56691647"/>
      <w:bookmarkStart w:id="3169" w:name="_Toc56698911"/>
      <w:bookmarkStart w:id="3170" w:name="_Toc89035146"/>
      <w:bookmarkStart w:id="3171" w:name="_Toc89064944"/>
      <w:bookmarkStart w:id="3172" w:name="_Toc89180243"/>
      <w:bookmarkStart w:id="3173" w:name="_Toc97071922"/>
      <w:bookmarkStart w:id="3174" w:name="_Toc106632556"/>
      <w:r w:rsidRPr="003B2883">
        <w:lastRenderedPageBreak/>
        <w:t>6.1.6.2.35</w:t>
      </w:r>
      <w:r w:rsidRPr="003B2883">
        <w:tab/>
        <w:t xml:space="preserve">Type: </w:t>
      </w:r>
      <w:r w:rsidRPr="003B2883">
        <w:rPr>
          <w:lang w:eastAsia="zh-CN"/>
        </w:rPr>
        <w:t>SeafData</w:t>
      </w:r>
      <w:bookmarkEnd w:id="3163"/>
      <w:bookmarkEnd w:id="3164"/>
      <w:bookmarkEnd w:id="3165"/>
      <w:bookmarkEnd w:id="3166"/>
      <w:bookmarkEnd w:id="3167"/>
      <w:bookmarkEnd w:id="3168"/>
      <w:bookmarkEnd w:id="3169"/>
      <w:bookmarkEnd w:id="3170"/>
      <w:bookmarkEnd w:id="3171"/>
      <w:bookmarkEnd w:id="3172"/>
      <w:bookmarkEnd w:id="3173"/>
      <w:bookmarkEnd w:id="3174"/>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5" w:name="_Toc25156393"/>
      <w:bookmarkStart w:id="3176" w:name="_Toc34124695"/>
      <w:bookmarkStart w:id="3177" w:name="_Toc43207819"/>
      <w:bookmarkStart w:id="3178" w:name="_Toc49857289"/>
      <w:bookmarkStart w:id="3179" w:name="_Toc56677125"/>
      <w:bookmarkStart w:id="3180" w:name="_Toc56691648"/>
      <w:bookmarkStart w:id="3181" w:name="_Toc56698912"/>
      <w:bookmarkStart w:id="3182" w:name="_Toc89035147"/>
      <w:bookmarkStart w:id="3183" w:name="_Toc89064945"/>
      <w:bookmarkStart w:id="3184" w:name="_Toc89180244"/>
      <w:bookmarkStart w:id="3185" w:name="_Toc97071923"/>
      <w:bookmarkStart w:id="3186" w:name="_Toc106632557"/>
      <w:r w:rsidRPr="003B2883">
        <w:t>6.1.6.2.36</w:t>
      </w:r>
      <w:r w:rsidRPr="003B2883">
        <w:tab/>
        <w:t>Type: Nas</w:t>
      </w:r>
      <w:r w:rsidRPr="003B2883">
        <w:rPr>
          <w:lang w:eastAsia="zh-CN"/>
        </w:rPr>
        <w:t>SecurityMode</w:t>
      </w:r>
      <w:bookmarkEnd w:id="3175"/>
      <w:bookmarkEnd w:id="3176"/>
      <w:bookmarkEnd w:id="3177"/>
      <w:bookmarkEnd w:id="3178"/>
      <w:bookmarkEnd w:id="3179"/>
      <w:bookmarkEnd w:id="3180"/>
      <w:bookmarkEnd w:id="3181"/>
      <w:bookmarkEnd w:id="3182"/>
      <w:bookmarkEnd w:id="3183"/>
      <w:bookmarkEnd w:id="3184"/>
      <w:bookmarkEnd w:id="3185"/>
      <w:bookmarkEnd w:id="3186"/>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7" w:name="_Toc25156394"/>
      <w:bookmarkStart w:id="3188" w:name="_Toc34124696"/>
      <w:bookmarkStart w:id="3189" w:name="_Toc43207820"/>
      <w:bookmarkStart w:id="3190" w:name="_Toc49857290"/>
      <w:bookmarkStart w:id="3191" w:name="_Toc56677126"/>
      <w:bookmarkStart w:id="3192" w:name="_Toc56691649"/>
      <w:bookmarkStart w:id="3193" w:name="_Toc56698913"/>
      <w:bookmarkStart w:id="3194" w:name="_Toc89035148"/>
      <w:bookmarkStart w:id="3195" w:name="_Toc89064946"/>
      <w:bookmarkStart w:id="3196" w:name="_Toc89180245"/>
      <w:bookmarkStart w:id="3197" w:name="_Toc97071924"/>
      <w:bookmarkStart w:id="3198" w:name="_Toc106632558"/>
      <w:r w:rsidRPr="003B2883">
        <w:lastRenderedPageBreak/>
        <w:t>6.1.6.2.37</w:t>
      </w:r>
      <w:r w:rsidRPr="003B2883">
        <w:tab/>
        <w:t xml:space="preserve">Type: </w:t>
      </w:r>
      <w:r w:rsidRPr="003B2883">
        <w:rPr>
          <w:lang w:eastAsia="zh-CN"/>
        </w:rPr>
        <w:t>PduSessionContext</w:t>
      </w:r>
      <w:bookmarkEnd w:id="3187"/>
      <w:bookmarkEnd w:id="3188"/>
      <w:bookmarkEnd w:id="3189"/>
      <w:bookmarkEnd w:id="3190"/>
      <w:bookmarkEnd w:id="3191"/>
      <w:bookmarkEnd w:id="3192"/>
      <w:bookmarkEnd w:id="3193"/>
      <w:bookmarkEnd w:id="3194"/>
      <w:bookmarkEnd w:id="3195"/>
      <w:bookmarkEnd w:id="3196"/>
      <w:bookmarkEnd w:id="3197"/>
      <w:bookmarkEnd w:id="3198"/>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199"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199"/>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lastRenderedPageBreak/>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77777777" w:rsidR="00DF6384" w:rsidRDefault="00DF6384" w:rsidP="00DF6384">
            <w:pPr>
              <w:pStyle w:val="TAL"/>
            </w:pPr>
            <w:r>
              <w:t xml:space="preserve">This IE shall be present if this information is available. </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59416DC3" w14:textId="60627FE2" w:rsidR="00DF6384" w:rsidRDefault="00DF6384" w:rsidP="001F790D">
            <w:pPr>
              <w:pStyle w:val="TAN"/>
            </w:pPr>
            <w:r w:rsidRPr="00DF6384">
              <w:t>NOTE:</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 29.502 [16].</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0" w:name="_Toc25156395"/>
      <w:bookmarkStart w:id="3201" w:name="_Toc34124697"/>
      <w:bookmarkStart w:id="3202" w:name="_Toc43207821"/>
      <w:bookmarkStart w:id="3203" w:name="_Toc49857291"/>
      <w:bookmarkStart w:id="3204" w:name="_Toc56677127"/>
      <w:bookmarkStart w:id="3205" w:name="_Toc56691650"/>
      <w:bookmarkStart w:id="3206" w:name="_Toc56698914"/>
      <w:bookmarkStart w:id="3207" w:name="_Toc89035149"/>
      <w:bookmarkStart w:id="3208" w:name="_Toc89064947"/>
      <w:bookmarkStart w:id="3209" w:name="_Toc89180246"/>
      <w:bookmarkStart w:id="3210" w:name="_Toc97071925"/>
      <w:bookmarkStart w:id="3211" w:name="_Toc106632559"/>
      <w:r w:rsidRPr="003B2883">
        <w:t>6.1.6.2.38</w:t>
      </w:r>
      <w:r w:rsidRPr="003B2883">
        <w:tab/>
        <w:t>Type: NssaiMapping</w:t>
      </w:r>
      <w:bookmarkEnd w:id="3200"/>
      <w:bookmarkEnd w:id="3201"/>
      <w:bookmarkEnd w:id="3202"/>
      <w:bookmarkEnd w:id="3203"/>
      <w:bookmarkEnd w:id="3204"/>
      <w:bookmarkEnd w:id="3205"/>
      <w:bookmarkEnd w:id="3206"/>
      <w:bookmarkEnd w:id="3207"/>
      <w:bookmarkEnd w:id="3208"/>
      <w:bookmarkEnd w:id="3209"/>
      <w:bookmarkEnd w:id="3210"/>
      <w:bookmarkEnd w:id="3211"/>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2" w:name="_Toc25156396"/>
      <w:bookmarkStart w:id="3213" w:name="_Toc34124698"/>
      <w:bookmarkStart w:id="3214" w:name="_Toc43207822"/>
      <w:bookmarkStart w:id="3215" w:name="_Toc49857292"/>
      <w:bookmarkStart w:id="3216" w:name="_Toc56677128"/>
      <w:bookmarkStart w:id="3217" w:name="_Toc56691651"/>
      <w:bookmarkStart w:id="3218" w:name="_Toc56698915"/>
      <w:bookmarkStart w:id="3219" w:name="_Toc89035150"/>
      <w:bookmarkStart w:id="3220" w:name="_Toc89064948"/>
      <w:bookmarkStart w:id="3221" w:name="_Toc89180247"/>
      <w:bookmarkStart w:id="3222" w:name="_Toc97071926"/>
      <w:bookmarkStart w:id="3223" w:name="_Toc106632560"/>
      <w:r w:rsidRPr="003B2883">
        <w:lastRenderedPageBreak/>
        <w:t>6.1.6.2.39</w:t>
      </w:r>
      <w:r w:rsidRPr="003B2883">
        <w:tab/>
        <w:t xml:space="preserve">Type: </w:t>
      </w:r>
      <w:r w:rsidRPr="003B2883">
        <w:rPr>
          <w:lang w:eastAsia="zh-CN"/>
        </w:rPr>
        <w:t>UeRegStatusUpdateReqData</w:t>
      </w:r>
      <w:bookmarkEnd w:id="3212"/>
      <w:bookmarkEnd w:id="3213"/>
      <w:bookmarkEnd w:id="3214"/>
      <w:bookmarkEnd w:id="3215"/>
      <w:bookmarkEnd w:id="3216"/>
      <w:bookmarkEnd w:id="3217"/>
      <w:bookmarkEnd w:id="3218"/>
      <w:bookmarkEnd w:id="3219"/>
      <w:bookmarkEnd w:id="3220"/>
      <w:bookmarkEnd w:id="3221"/>
      <w:bookmarkEnd w:id="3222"/>
      <w:bookmarkEnd w:id="32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77777777"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4" w:name="_Toc25156397"/>
      <w:bookmarkStart w:id="3225" w:name="_Toc34124699"/>
      <w:bookmarkStart w:id="3226" w:name="_Toc43207823"/>
      <w:bookmarkStart w:id="3227" w:name="_Toc49857293"/>
      <w:bookmarkStart w:id="3228" w:name="_Toc56677129"/>
      <w:bookmarkStart w:id="3229" w:name="_Toc56691652"/>
      <w:bookmarkStart w:id="3230" w:name="_Toc56698916"/>
      <w:bookmarkStart w:id="3231" w:name="_Toc89035151"/>
      <w:bookmarkStart w:id="3232" w:name="_Toc89064949"/>
      <w:bookmarkStart w:id="3233" w:name="_Toc89180248"/>
      <w:bookmarkStart w:id="3234" w:name="_Toc97071927"/>
      <w:bookmarkStart w:id="3235" w:name="_Toc106632561"/>
      <w:r w:rsidRPr="003B2883">
        <w:t>6.1.6.2.40</w:t>
      </w:r>
      <w:r w:rsidRPr="003B2883">
        <w:tab/>
        <w:t xml:space="preserve">Type: </w:t>
      </w:r>
      <w:r w:rsidRPr="003B2883">
        <w:rPr>
          <w:lang w:eastAsia="zh-CN"/>
        </w:rPr>
        <w:t>AssignEbiError</w:t>
      </w:r>
      <w:bookmarkEnd w:id="3224"/>
      <w:bookmarkEnd w:id="3225"/>
      <w:bookmarkEnd w:id="3226"/>
      <w:bookmarkEnd w:id="3227"/>
      <w:bookmarkEnd w:id="3228"/>
      <w:bookmarkEnd w:id="3229"/>
      <w:bookmarkEnd w:id="3230"/>
      <w:bookmarkEnd w:id="3231"/>
      <w:bookmarkEnd w:id="3232"/>
      <w:bookmarkEnd w:id="3233"/>
      <w:bookmarkEnd w:id="3234"/>
      <w:bookmarkEnd w:id="3235"/>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6" w:name="_Toc25156398"/>
      <w:bookmarkStart w:id="3237" w:name="_Toc34124700"/>
      <w:bookmarkStart w:id="3238" w:name="_Toc43207824"/>
      <w:bookmarkStart w:id="3239" w:name="_Toc49857294"/>
      <w:bookmarkStart w:id="3240" w:name="_Toc56677130"/>
      <w:bookmarkStart w:id="3241" w:name="_Toc56691653"/>
      <w:bookmarkStart w:id="3242" w:name="_Toc56698917"/>
      <w:bookmarkStart w:id="3243" w:name="_Toc89035152"/>
      <w:bookmarkStart w:id="3244" w:name="_Toc89064950"/>
      <w:bookmarkStart w:id="3245" w:name="_Toc89180249"/>
      <w:bookmarkStart w:id="3246" w:name="_Toc97071928"/>
      <w:bookmarkStart w:id="3247" w:name="_Toc106632562"/>
      <w:r w:rsidRPr="003B2883">
        <w:lastRenderedPageBreak/>
        <w:t>6.1.6.2.41</w:t>
      </w:r>
      <w:r w:rsidRPr="003B2883">
        <w:tab/>
        <w:t xml:space="preserve">Type: </w:t>
      </w:r>
      <w:r w:rsidRPr="003B2883">
        <w:rPr>
          <w:lang w:eastAsia="zh-CN"/>
        </w:rPr>
        <w:t>UeContextCreateData</w:t>
      </w:r>
      <w:bookmarkEnd w:id="3236"/>
      <w:bookmarkEnd w:id="3237"/>
      <w:bookmarkEnd w:id="3238"/>
      <w:bookmarkEnd w:id="3239"/>
      <w:bookmarkEnd w:id="3240"/>
      <w:bookmarkEnd w:id="3241"/>
      <w:bookmarkEnd w:id="3242"/>
      <w:bookmarkEnd w:id="3243"/>
      <w:bookmarkEnd w:id="3244"/>
      <w:bookmarkEnd w:id="3245"/>
      <w:bookmarkEnd w:id="3246"/>
      <w:bookmarkEnd w:id="3247"/>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8" w:name="_Toc25156399"/>
      <w:bookmarkStart w:id="3249" w:name="_Toc34124701"/>
      <w:bookmarkStart w:id="3250" w:name="_Toc43207825"/>
      <w:bookmarkStart w:id="3251" w:name="_Toc49857295"/>
      <w:bookmarkStart w:id="3252" w:name="_Toc56677131"/>
      <w:bookmarkStart w:id="3253" w:name="_Toc56691654"/>
      <w:bookmarkStart w:id="3254" w:name="_Toc56698918"/>
      <w:bookmarkStart w:id="3255" w:name="_Toc89035153"/>
      <w:bookmarkStart w:id="3256" w:name="_Toc89064951"/>
      <w:bookmarkStart w:id="3257" w:name="_Toc89180250"/>
      <w:bookmarkStart w:id="3258" w:name="_Toc97071929"/>
      <w:bookmarkStart w:id="3259" w:name="_Toc106632563"/>
      <w:r w:rsidRPr="003B2883">
        <w:lastRenderedPageBreak/>
        <w:t>6.1.6.2.42</w:t>
      </w:r>
      <w:r w:rsidRPr="003B2883">
        <w:tab/>
        <w:t xml:space="preserve">Type: </w:t>
      </w:r>
      <w:r w:rsidRPr="003B2883">
        <w:rPr>
          <w:lang w:eastAsia="zh-CN"/>
        </w:rPr>
        <w:t>UeContextCreatedData</w:t>
      </w:r>
      <w:bookmarkEnd w:id="3248"/>
      <w:bookmarkEnd w:id="3249"/>
      <w:bookmarkEnd w:id="3250"/>
      <w:bookmarkEnd w:id="3251"/>
      <w:bookmarkEnd w:id="3252"/>
      <w:bookmarkEnd w:id="3253"/>
      <w:bookmarkEnd w:id="3254"/>
      <w:bookmarkEnd w:id="3255"/>
      <w:bookmarkEnd w:id="3256"/>
      <w:bookmarkEnd w:id="3257"/>
      <w:bookmarkEnd w:id="3258"/>
      <w:bookmarkEnd w:id="3259"/>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6316B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0" w:name="_Toc25156400"/>
      <w:bookmarkStart w:id="3261" w:name="_Toc34124702"/>
      <w:bookmarkStart w:id="3262" w:name="_Toc43207826"/>
      <w:bookmarkStart w:id="3263" w:name="_Toc49857296"/>
      <w:bookmarkStart w:id="3264" w:name="_Toc56677132"/>
      <w:bookmarkStart w:id="3265" w:name="_Toc56691655"/>
      <w:bookmarkStart w:id="3266" w:name="_Toc56698919"/>
      <w:bookmarkStart w:id="3267" w:name="_Toc89035154"/>
      <w:bookmarkStart w:id="3268" w:name="_Toc89064952"/>
      <w:bookmarkStart w:id="3269" w:name="_Toc89180251"/>
      <w:bookmarkStart w:id="3270" w:name="_Toc97071930"/>
      <w:bookmarkStart w:id="3271" w:name="_Toc106632564"/>
      <w:r w:rsidRPr="003B2883">
        <w:t>6.1.6.2.43</w:t>
      </w:r>
      <w:r w:rsidRPr="003B2883">
        <w:tab/>
        <w:t xml:space="preserve">Type: </w:t>
      </w:r>
      <w:r w:rsidRPr="003B2883">
        <w:rPr>
          <w:lang w:eastAsia="zh-CN"/>
        </w:rPr>
        <w:t>UeContextCreateError</w:t>
      </w:r>
      <w:bookmarkEnd w:id="3260"/>
      <w:bookmarkEnd w:id="3261"/>
      <w:bookmarkEnd w:id="3262"/>
      <w:bookmarkEnd w:id="3263"/>
      <w:bookmarkEnd w:id="3264"/>
      <w:bookmarkEnd w:id="3265"/>
      <w:bookmarkEnd w:id="3266"/>
      <w:bookmarkEnd w:id="3267"/>
      <w:bookmarkEnd w:id="3268"/>
      <w:bookmarkEnd w:id="3269"/>
      <w:bookmarkEnd w:id="3270"/>
      <w:bookmarkEnd w:id="3271"/>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2" w:name="_Toc25156401"/>
      <w:bookmarkStart w:id="3273" w:name="_Toc34124703"/>
      <w:bookmarkStart w:id="3274" w:name="_Toc43207827"/>
      <w:bookmarkStart w:id="3275" w:name="_Toc49857297"/>
      <w:bookmarkStart w:id="3276" w:name="_Toc56677133"/>
      <w:bookmarkStart w:id="3277" w:name="_Toc56691656"/>
      <w:bookmarkStart w:id="3278" w:name="_Toc56698920"/>
      <w:bookmarkStart w:id="3279" w:name="_Toc89035155"/>
      <w:bookmarkStart w:id="3280" w:name="_Toc89064953"/>
      <w:bookmarkStart w:id="3281" w:name="_Toc89180252"/>
      <w:bookmarkStart w:id="3282" w:name="_Toc97071931"/>
      <w:bookmarkStart w:id="3283" w:name="_Toc106632565"/>
      <w:r w:rsidRPr="003B2883">
        <w:t>6.1.6.2.44</w:t>
      </w:r>
      <w:r w:rsidRPr="003B2883">
        <w:tab/>
        <w:t>Type: NgRanTargetId</w:t>
      </w:r>
      <w:bookmarkEnd w:id="3272"/>
      <w:bookmarkEnd w:id="3273"/>
      <w:bookmarkEnd w:id="3274"/>
      <w:bookmarkEnd w:id="3275"/>
      <w:bookmarkEnd w:id="3276"/>
      <w:bookmarkEnd w:id="3277"/>
      <w:bookmarkEnd w:id="3278"/>
      <w:bookmarkEnd w:id="3279"/>
      <w:bookmarkEnd w:id="3280"/>
      <w:bookmarkEnd w:id="3281"/>
      <w:bookmarkEnd w:id="3282"/>
      <w:bookmarkEnd w:id="3283"/>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4" w:name="_Toc25156402"/>
      <w:bookmarkStart w:id="3285" w:name="_Toc34124704"/>
      <w:bookmarkStart w:id="3286" w:name="_Toc43207828"/>
      <w:bookmarkStart w:id="3287" w:name="_Toc49857298"/>
      <w:bookmarkStart w:id="3288" w:name="_Toc56677134"/>
      <w:bookmarkStart w:id="3289" w:name="_Toc56691657"/>
      <w:bookmarkStart w:id="3290" w:name="_Toc56698921"/>
      <w:bookmarkStart w:id="3291" w:name="_Toc89035156"/>
      <w:bookmarkStart w:id="3292" w:name="_Toc89064954"/>
      <w:bookmarkStart w:id="3293" w:name="_Toc89180253"/>
      <w:bookmarkStart w:id="3294" w:name="_Toc97071932"/>
      <w:bookmarkStart w:id="3295" w:name="_Toc106632566"/>
      <w:r w:rsidRPr="003B2883">
        <w:lastRenderedPageBreak/>
        <w:t>6.1.6.2.45</w:t>
      </w:r>
      <w:r w:rsidRPr="003B2883">
        <w:tab/>
        <w:t>Type: N2InformationTransferError</w:t>
      </w:r>
      <w:bookmarkEnd w:id="3284"/>
      <w:bookmarkEnd w:id="3285"/>
      <w:bookmarkEnd w:id="3286"/>
      <w:bookmarkEnd w:id="3287"/>
      <w:bookmarkEnd w:id="3288"/>
      <w:bookmarkEnd w:id="3289"/>
      <w:bookmarkEnd w:id="3290"/>
      <w:bookmarkEnd w:id="3291"/>
      <w:bookmarkEnd w:id="3292"/>
      <w:bookmarkEnd w:id="3293"/>
      <w:bookmarkEnd w:id="3294"/>
      <w:bookmarkEnd w:id="3295"/>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6" w:name="_Toc25156403"/>
      <w:bookmarkStart w:id="3297" w:name="_Toc34124705"/>
      <w:bookmarkStart w:id="3298" w:name="_Toc43207829"/>
      <w:bookmarkStart w:id="3299" w:name="_Toc49857299"/>
      <w:bookmarkStart w:id="3300" w:name="_Toc56677135"/>
      <w:bookmarkStart w:id="3301" w:name="_Toc56691658"/>
      <w:bookmarkStart w:id="3302" w:name="_Toc56698922"/>
      <w:bookmarkStart w:id="3303" w:name="_Toc89035157"/>
      <w:bookmarkStart w:id="3304" w:name="_Toc89064955"/>
      <w:bookmarkStart w:id="3305" w:name="_Toc89180254"/>
      <w:bookmarkStart w:id="3306" w:name="_Toc97071933"/>
      <w:bookmarkStart w:id="3307" w:name="_Toc106632567"/>
      <w:r w:rsidRPr="003B2883">
        <w:rPr>
          <w:lang w:val="en-US"/>
        </w:rPr>
        <w:t>6.1.6.2.46</w:t>
      </w:r>
      <w:r w:rsidRPr="003B2883">
        <w:rPr>
          <w:lang w:val="en-US"/>
        </w:rPr>
        <w:tab/>
        <w:t>Type: PWSResponseData</w:t>
      </w:r>
      <w:bookmarkEnd w:id="3296"/>
      <w:bookmarkEnd w:id="3297"/>
      <w:bookmarkEnd w:id="3298"/>
      <w:bookmarkEnd w:id="3299"/>
      <w:bookmarkEnd w:id="3300"/>
      <w:bookmarkEnd w:id="3301"/>
      <w:bookmarkEnd w:id="3302"/>
      <w:bookmarkEnd w:id="3303"/>
      <w:bookmarkEnd w:id="3304"/>
      <w:bookmarkEnd w:id="3305"/>
      <w:bookmarkEnd w:id="3306"/>
      <w:bookmarkEnd w:id="3307"/>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8" w:name="_Toc25156404"/>
      <w:bookmarkStart w:id="3309" w:name="_Toc34124706"/>
      <w:bookmarkStart w:id="3310" w:name="_Toc43207830"/>
      <w:bookmarkStart w:id="3311" w:name="_Toc49857300"/>
      <w:bookmarkStart w:id="3312" w:name="_Toc56677136"/>
      <w:bookmarkStart w:id="3313" w:name="_Toc56691659"/>
      <w:bookmarkStart w:id="3314" w:name="_Toc56698923"/>
      <w:bookmarkStart w:id="3315" w:name="_Toc89035158"/>
      <w:bookmarkStart w:id="3316" w:name="_Toc89064956"/>
      <w:bookmarkStart w:id="3317" w:name="_Toc89180255"/>
      <w:bookmarkStart w:id="3318" w:name="_Toc97071934"/>
      <w:bookmarkStart w:id="3319" w:name="_Toc106632568"/>
      <w:r w:rsidRPr="003B2883">
        <w:rPr>
          <w:lang w:val="en-US"/>
        </w:rPr>
        <w:t>6.1.6.2.47</w:t>
      </w:r>
      <w:r w:rsidRPr="003B2883">
        <w:rPr>
          <w:lang w:val="en-US"/>
        </w:rPr>
        <w:tab/>
        <w:t>Type: PWSErrorData</w:t>
      </w:r>
      <w:bookmarkEnd w:id="3308"/>
      <w:bookmarkEnd w:id="3309"/>
      <w:bookmarkEnd w:id="3310"/>
      <w:bookmarkEnd w:id="3311"/>
      <w:bookmarkEnd w:id="3312"/>
      <w:bookmarkEnd w:id="3313"/>
      <w:bookmarkEnd w:id="3314"/>
      <w:bookmarkEnd w:id="3315"/>
      <w:bookmarkEnd w:id="3316"/>
      <w:bookmarkEnd w:id="3317"/>
      <w:bookmarkEnd w:id="3318"/>
      <w:bookmarkEnd w:id="3319"/>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0" w:name="_Toc25156405"/>
      <w:bookmarkStart w:id="3321" w:name="_Toc34124707"/>
      <w:bookmarkStart w:id="3322" w:name="_Toc43207831"/>
      <w:bookmarkStart w:id="3323" w:name="_Toc49857301"/>
      <w:bookmarkStart w:id="3324" w:name="_Toc56677137"/>
      <w:bookmarkStart w:id="3325" w:name="_Toc56691660"/>
      <w:bookmarkStart w:id="3326" w:name="_Toc56698924"/>
      <w:bookmarkStart w:id="3327" w:name="_Toc89035159"/>
      <w:bookmarkStart w:id="3328" w:name="_Toc89064957"/>
      <w:bookmarkStart w:id="3329" w:name="_Toc89180256"/>
      <w:bookmarkStart w:id="3330" w:name="_Toc97071935"/>
      <w:bookmarkStart w:id="3331" w:name="_Toc106632569"/>
      <w:r w:rsidRPr="003B2883">
        <w:t>6.1.6.2.48</w:t>
      </w:r>
      <w:r w:rsidRPr="003B2883">
        <w:tab/>
        <w:t>Void</w:t>
      </w:r>
      <w:bookmarkEnd w:id="3320"/>
      <w:bookmarkEnd w:id="3321"/>
      <w:bookmarkEnd w:id="3322"/>
      <w:bookmarkEnd w:id="3323"/>
      <w:bookmarkEnd w:id="3324"/>
      <w:bookmarkEnd w:id="3325"/>
      <w:bookmarkEnd w:id="3326"/>
      <w:bookmarkEnd w:id="3327"/>
      <w:bookmarkEnd w:id="3328"/>
      <w:bookmarkEnd w:id="3329"/>
      <w:bookmarkEnd w:id="3330"/>
      <w:bookmarkEnd w:id="3331"/>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2" w:name="_Toc25156406"/>
      <w:bookmarkStart w:id="3333" w:name="_Toc34124708"/>
      <w:bookmarkStart w:id="3334" w:name="_Toc43207832"/>
      <w:bookmarkStart w:id="3335" w:name="_Toc49857302"/>
      <w:bookmarkStart w:id="3336" w:name="_Toc56677138"/>
      <w:bookmarkStart w:id="3337" w:name="_Toc56691661"/>
      <w:bookmarkStart w:id="3338" w:name="_Toc56698925"/>
      <w:bookmarkStart w:id="3339" w:name="_Toc89035160"/>
      <w:bookmarkStart w:id="3340" w:name="_Toc89064958"/>
      <w:bookmarkStart w:id="3341" w:name="_Toc89180257"/>
      <w:bookmarkStart w:id="3342" w:name="_Toc97071936"/>
      <w:bookmarkStart w:id="3343" w:name="_Toc106632570"/>
      <w:r w:rsidRPr="003B2883">
        <w:lastRenderedPageBreak/>
        <w:t>6.1.6.2.49</w:t>
      </w:r>
      <w:r w:rsidRPr="003B2883">
        <w:tab/>
        <w:t xml:space="preserve">Type: </w:t>
      </w:r>
      <w:r w:rsidRPr="003B2883">
        <w:rPr>
          <w:lang w:eastAsia="zh-CN"/>
        </w:rPr>
        <w:t>NgKsi</w:t>
      </w:r>
      <w:bookmarkEnd w:id="3332"/>
      <w:bookmarkEnd w:id="3333"/>
      <w:bookmarkEnd w:id="3334"/>
      <w:bookmarkEnd w:id="3335"/>
      <w:bookmarkEnd w:id="3336"/>
      <w:bookmarkEnd w:id="3337"/>
      <w:bookmarkEnd w:id="3338"/>
      <w:bookmarkEnd w:id="3339"/>
      <w:bookmarkEnd w:id="3340"/>
      <w:bookmarkEnd w:id="3341"/>
      <w:bookmarkEnd w:id="3342"/>
      <w:bookmarkEnd w:id="334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4" w:name="_Toc25156407"/>
      <w:bookmarkStart w:id="3345" w:name="_Toc34124709"/>
      <w:bookmarkStart w:id="3346" w:name="_Toc43207833"/>
      <w:bookmarkStart w:id="3347" w:name="_Toc49857303"/>
      <w:bookmarkStart w:id="3348" w:name="_Toc56677139"/>
      <w:bookmarkStart w:id="3349" w:name="_Toc56691662"/>
      <w:bookmarkStart w:id="3350" w:name="_Toc56698926"/>
      <w:bookmarkStart w:id="3351" w:name="_Toc89035161"/>
      <w:bookmarkStart w:id="3352" w:name="_Toc89064959"/>
      <w:bookmarkStart w:id="3353" w:name="_Toc89180258"/>
      <w:bookmarkStart w:id="3354" w:name="_Toc97071937"/>
      <w:bookmarkStart w:id="3355" w:name="_Toc106632571"/>
      <w:r w:rsidRPr="003B2883">
        <w:t>6.1.6.2.50</w:t>
      </w:r>
      <w:r w:rsidRPr="003B2883">
        <w:tab/>
        <w:t xml:space="preserve">Type: </w:t>
      </w:r>
      <w:r w:rsidRPr="003B2883">
        <w:rPr>
          <w:lang w:eastAsia="zh-CN"/>
        </w:rPr>
        <w:t>KeyAmf</w:t>
      </w:r>
      <w:bookmarkEnd w:id="3344"/>
      <w:bookmarkEnd w:id="3345"/>
      <w:bookmarkEnd w:id="3346"/>
      <w:bookmarkEnd w:id="3347"/>
      <w:bookmarkEnd w:id="3348"/>
      <w:bookmarkEnd w:id="3349"/>
      <w:bookmarkEnd w:id="3350"/>
      <w:bookmarkEnd w:id="3351"/>
      <w:bookmarkEnd w:id="3352"/>
      <w:bookmarkEnd w:id="3353"/>
      <w:bookmarkEnd w:id="3354"/>
      <w:bookmarkEnd w:id="3355"/>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6" w:name="_Toc25156408"/>
      <w:bookmarkStart w:id="3357" w:name="_Toc34124710"/>
      <w:bookmarkStart w:id="3358" w:name="_Toc43207834"/>
      <w:bookmarkStart w:id="3359" w:name="_Toc49857304"/>
      <w:bookmarkStart w:id="3360" w:name="_Toc56677140"/>
      <w:bookmarkStart w:id="3361" w:name="_Toc56691663"/>
      <w:bookmarkStart w:id="3362" w:name="_Toc56698927"/>
      <w:bookmarkStart w:id="3363" w:name="_Toc89035162"/>
      <w:bookmarkStart w:id="3364" w:name="_Toc89064960"/>
      <w:bookmarkStart w:id="3365" w:name="_Toc89180259"/>
      <w:bookmarkStart w:id="3366" w:name="_Toc97071938"/>
      <w:bookmarkStart w:id="3367" w:name="_Toc106632572"/>
      <w:r w:rsidRPr="003B2883">
        <w:t>6.1.6.2.51</w:t>
      </w:r>
      <w:r w:rsidRPr="003B2883">
        <w:tab/>
        <w:t xml:space="preserve">Type: </w:t>
      </w:r>
      <w:r w:rsidRPr="003B2883">
        <w:rPr>
          <w:lang w:eastAsia="zh-CN"/>
        </w:rPr>
        <w:t>ExpectedUeBehavior</w:t>
      </w:r>
      <w:bookmarkEnd w:id="3356"/>
      <w:bookmarkEnd w:id="3357"/>
      <w:bookmarkEnd w:id="3358"/>
      <w:bookmarkEnd w:id="3359"/>
      <w:bookmarkEnd w:id="3360"/>
      <w:bookmarkEnd w:id="3361"/>
      <w:bookmarkEnd w:id="3362"/>
      <w:bookmarkEnd w:id="3363"/>
      <w:bookmarkEnd w:id="3364"/>
      <w:bookmarkEnd w:id="3365"/>
      <w:bookmarkEnd w:id="3366"/>
      <w:bookmarkEnd w:id="3367"/>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8" w:name="_Toc25156409"/>
      <w:bookmarkStart w:id="3369" w:name="_Toc34124711"/>
      <w:bookmarkStart w:id="3370" w:name="_Toc43207835"/>
      <w:bookmarkStart w:id="3371" w:name="_Toc49857305"/>
      <w:bookmarkStart w:id="3372" w:name="_Toc56677141"/>
      <w:bookmarkStart w:id="3373" w:name="_Toc56691664"/>
      <w:bookmarkStart w:id="3374" w:name="_Toc56698928"/>
      <w:bookmarkStart w:id="3375" w:name="_Toc89035163"/>
      <w:bookmarkStart w:id="3376" w:name="_Toc89064961"/>
      <w:bookmarkStart w:id="3377" w:name="_Toc89180260"/>
      <w:bookmarkStart w:id="3378" w:name="_Toc97071939"/>
      <w:bookmarkStart w:id="3379" w:name="_Toc106632573"/>
      <w:r w:rsidRPr="003B2883">
        <w:t>6.1.6.2.52</w:t>
      </w:r>
      <w:r w:rsidRPr="003B2883">
        <w:tab/>
        <w:t xml:space="preserve">Type: </w:t>
      </w:r>
      <w:r w:rsidRPr="003B2883">
        <w:rPr>
          <w:lang w:eastAsia="zh-CN"/>
        </w:rPr>
        <w:t>UeRegStatusUpdateRspData</w:t>
      </w:r>
      <w:bookmarkEnd w:id="3368"/>
      <w:bookmarkEnd w:id="3369"/>
      <w:bookmarkEnd w:id="3370"/>
      <w:bookmarkEnd w:id="3371"/>
      <w:bookmarkEnd w:id="3372"/>
      <w:bookmarkEnd w:id="3373"/>
      <w:bookmarkEnd w:id="3374"/>
      <w:bookmarkEnd w:id="3375"/>
      <w:bookmarkEnd w:id="3376"/>
      <w:bookmarkEnd w:id="3377"/>
      <w:bookmarkEnd w:id="3378"/>
      <w:bookmarkEnd w:id="3379"/>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269F30C1"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441E29AA" w14:textId="77777777" w:rsidR="00602AC0" w:rsidRPr="003B2883" w:rsidRDefault="00602AC0" w:rsidP="001D4998">
            <w:pPr>
              <w:pStyle w:val="TAL"/>
              <w:rPr>
                <w:rFonts w:cs="Arial"/>
                <w:szCs w:val="18"/>
                <w:lang w:eastAsia="zh-CN"/>
              </w:rPr>
            </w:pP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0" w:name="_Toc25156410"/>
      <w:bookmarkStart w:id="3381" w:name="_Toc34124712"/>
      <w:bookmarkStart w:id="3382" w:name="_Toc43207836"/>
      <w:bookmarkStart w:id="3383" w:name="_Toc49857306"/>
      <w:bookmarkStart w:id="3384" w:name="_Toc56677142"/>
      <w:bookmarkStart w:id="3385" w:name="_Toc56691665"/>
      <w:bookmarkStart w:id="3386" w:name="_Toc56698929"/>
      <w:bookmarkStart w:id="3387" w:name="_Toc89035164"/>
      <w:bookmarkStart w:id="3388" w:name="_Toc89064962"/>
      <w:bookmarkStart w:id="3389" w:name="_Toc89180261"/>
      <w:bookmarkStart w:id="3390" w:name="_Toc97071940"/>
      <w:bookmarkStart w:id="3391" w:name="_Toc106632574"/>
      <w:r w:rsidRPr="003B2883">
        <w:t>6.1.6.2.53</w:t>
      </w:r>
      <w:r w:rsidRPr="003B2883">
        <w:tab/>
        <w:t>Type: N2Ran</w:t>
      </w:r>
      <w:r w:rsidRPr="003B2883">
        <w:rPr>
          <w:lang w:val="en-US"/>
        </w:rPr>
        <w:t>Information</w:t>
      </w:r>
      <w:bookmarkEnd w:id="3380"/>
      <w:bookmarkEnd w:id="3381"/>
      <w:bookmarkEnd w:id="3382"/>
      <w:bookmarkEnd w:id="3383"/>
      <w:bookmarkEnd w:id="3384"/>
      <w:bookmarkEnd w:id="3385"/>
      <w:bookmarkEnd w:id="3386"/>
      <w:bookmarkEnd w:id="3387"/>
      <w:bookmarkEnd w:id="3388"/>
      <w:bookmarkEnd w:id="3389"/>
      <w:bookmarkEnd w:id="3390"/>
      <w:bookmarkEnd w:id="3391"/>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2" w:name="_Toc25156411"/>
      <w:bookmarkStart w:id="3393" w:name="_Toc34124713"/>
      <w:bookmarkStart w:id="3394" w:name="_Toc43207837"/>
      <w:bookmarkStart w:id="3395" w:name="_Toc49857307"/>
      <w:bookmarkStart w:id="3396" w:name="_Toc56677143"/>
      <w:bookmarkStart w:id="3397" w:name="_Toc56691666"/>
      <w:bookmarkStart w:id="3398" w:name="_Toc56698930"/>
      <w:bookmarkStart w:id="3399" w:name="_Toc89035165"/>
      <w:bookmarkStart w:id="3400" w:name="_Toc89064963"/>
      <w:bookmarkStart w:id="3401" w:name="_Toc89180262"/>
      <w:bookmarkStart w:id="3402" w:name="_Toc97071941"/>
      <w:bookmarkStart w:id="3403" w:name="_Toc106632575"/>
      <w:r w:rsidRPr="003B2883">
        <w:lastRenderedPageBreak/>
        <w:t>6.1.6.2.54</w:t>
      </w:r>
      <w:r w:rsidRPr="003B2883">
        <w:tab/>
        <w:t xml:space="preserve">Type: </w:t>
      </w:r>
      <w:r w:rsidRPr="003B2883">
        <w:rPr>
          <w:lang w:eastAsia="zh-CN"/>
        </w:rPr>
        <w:t>N2InfoNotificationRspData</w:t>
      </w:r>
      <w:bookmarkEnd w:id="3392"/>
      <w:bookmarkEnd w:id="3393"/>
      <w:bookmarkEnd w:id="3394"/>
      <w:bookmarkEnd w:id="3395"/>
      <w:bookmarkEnd w:id="3396"/>
      <w:bookmarkEnd w:id="3397"/>
      <w:bookmarkEnd w:id="3398"/>
      <w:bookmarkEnd w:id="3399"/>
      <w:bookmarkEnd w:id="3400"/>
      <w:bookmarkEnd w:id="3401"/>
      <w:bookmarkEnd w:id="3402"/>
      <w:bookmarkEnd w:id="3403"/>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4" w:name="_Toc25156412"/>
      <w:bookmarkStart w:id="3405" w:name="_Toc34124714"/>
      <w:bookmarkStart w:id="3406" w:name="_Toc43207838"/>
      <w:bookmarkStart w:id="3407" w:name="_Toc49857308"/>
      <w:bookmarkStart w:id="3408" w:name="_Toc56677144"/>
      <w:bookmarkStart w:id="3409" w:name="_Toc56691667"/>
      <w:bookmarkStart w:id="3410" w:name="_Toc56698931"/>
      <w:bookmarkStart w:id="3411" w:name="_Toc89035166"/>
      <w:bookmarkStart w:id="3412" w:name="_Toc89064964"/>
      <w:bookmarkStart w:id="3413" w:name="_Toc89180263"/>
      <w:bookmarkStart w:id="3414" w:name="_Toc97071942"/>
      <w:bookmarkStart w:id="3415" w:name="_Toc106632576"/>
      <w:r w:rsidRPr="003B2883">
        <w:t>6.1.6.2.</w:t>
      </w:r>
      <w:r>
        <w:t>55</w:t>
      </w:r>
      <w:r w:rsidRPr="003B2883">
        <w:tab/>
        <w:t xml:space="preserve">Type: </w:t>
      </w:r>
      <w:r>
        <w:rPr>
          <w:lang w:eastAsia="zh-CN"/>
        </w:rPr>
        <w:t>SmallDataRateStatusInfo</w:t>
      </w:r>
      <w:bookmarkEnd w:id="3404"/>
      <w:bookmarkEnd w:id="3405"/>
      <w:bookmarkEnd w:id="3406"/>
      <w:bookmarkEnd w:id="3407"/>
      <w:bookmarkEnd w:id="3408"/>
      <w:bookmarkEnd w:id="3409"/>
      <w:bookmarkEnd w:id="3410"/>
      <w:bookmarkEnd w:id="3411"/>
      <w:bookmarkEnd w:id="3412"/>
      <w:bookmarkEnd w:id="3413"/>
      <w:bookmarkEnd w:id="3414"/>
      <w:bookmarkEnd w:id="3415"/>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6" w:name="_Toc34124715"/>
      <w:bookmarkStart w:id="3417" w:name="_Toc43207839"/>
      <w:bookmarkStart w:id="3418" w:name="_Toc49857309"/>
      <w:bookmarkStart w:id="3419" w:name="_Toc56677145"/>
      <w:bookmarkStart w:id="3420" w:name="_Toc56691668"/>
      <w:bookmarkStart w:id="3421" w:name="_Toc56698932"/>
      <w:bookmarkStart w:id="3422" w:name="_Toc89035167"/>
      <w:bookmarkStart w:id="3423" w:name="_Toc89064965"/>
      <w:bookmarkStart w:id="3424" w:name="_Toc89180264"/>
      <w:bookmarkStart w:id="3425" w:name="_Toc97071943"/>
      <w:bookmarkStart w:id="3426" w:name="_Toc106632577"/>
      <w:r w:rsidRPr="003B2883">
        <w:t>6.1.6.2.</w:t>
      </w:r>
      <w:r>
        <w:t>56</w:t>
      </w:r>
      <w:r w:rsidRPr="003B2883">
        <w:tab/>
        <w:t xml:space="preserve">Type: </w:t>
      </w:r>
      <w:r>
        <w:rPr>
          <w:lang w:eastAsia="zh-CN"/>
        </w:rPr>
        <w:t>SmfChangeInfo</w:t>
      </w:r>
      <w:bookmarkEnd w:id="3416"/>
      <w:bookmarkEnd w:id="3417"/>
      <w:bookmarkEnd w:id="3418"/>
      <w:bookmarkEnd w:id="3419"/>
      <w:bookmarkEnd w:id="3420"/>
      <w:bookmarkEnd w:id="3421"/>
      <w:bookmarkEnd w:id="3422"/>
      <w:bookmarkEnd w:id="3423"/>
      <w:bookmarkEnd w:id="3424"/>
      <w:bookmarkEnd w:id="3425"/>
      <w:bookmarkEnd w:id="3426"/>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7" w:name="_Toc20137457"/>
      <w:bookmarkStart w:id="3428" w:name="_Toc34124716"/>
      <w:bookmarkStart w:id="3429" w:name="_Toc43207840"/>
      <w:bookmarkStart w:id="3430" w:name="_Toc49857310"/>
      <w:bookmarkStart w:id="3431" w:name="_Toc56677146"/>
      <w:bookmarkStart w:id="3432" w:name="_Toc56691669"/>
      <w:bookmarkStart w:id="3433" w:name="_Toc56698933"/>
      <w:bookmarkStart w:id="3434" w:name="_Toc89035168"/>
      <w:bookmarkStart w:id="3435" w:name="_Toc89064966"/>
      <w:bookmarkStart w:id="3436" w:name="_Toc89180265"/>
      <w:bookmarkStart w:id="3437" w:name="_Toc97071944"/>
      <w:bookmarkStart w:id="3438" w:name="_Toc106632578"/>
      <w:r w:rsidRPr="003B2883">
        <w:lastRenderedPageBreak/>
        <w:t>6.1.6.2.</w:t>
      </w:r>
      <w:r>
        <w:t>57</w:t>
      </w:r>
      <w:r w:rsidRPr="003B2883">
        <w:tab/>
        <w:t xml:space="preserve">Type: </w:t>
      </w:r>
      <w:bookmarkEnd w:id="3427"/>
      <w:r>
        <w:rPr>
          <w:lang w:eastAsia="zh-CN"/>
        </w:rPr>
        <w:t>V2xContext</w:t>
      </w:r>
      <w:bookmarkEnd w:id="3428"/>
      <w:bookmarkEnd w:id="3429"/>
      <w:bookmarkEnd w:id="3430"/>
      <w:bookmarkEnd w:id="3431"/>
      <w:bookmarkEnd w:id="3432"/>
      <w:bookmarkEnd w:id="3433"/>
      <w:bookmarkEnd w:id="3434"/>
      <w:bookmarkEnd w:id="3435"/>
      <w:bookmarkEnd w:id="3436"/>
      <w:bookmarkEnd w:id="3437"/>
      <w:bookmarkEnd w:id="3438"/>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39" w:name="_Toc43207841"/>
      <w:bookmarkStart w:id="3440" w:name="_Toc49857311"/>
      <w:bookmarkStart w:id="3441" w:name="_Toc56677147"/>
      <w:bookmarkStart w:id="3442" w:name="_Toc56691670"/>
      <w:bookmarkStart w:id="3443" w:name="_Toc56698934"/>
      <w:bookmarkStart w:id="3444" w:name="_Toc89035169"/>
      <w:bookmarkStart w:id="3445" w:name="_Toc89064967"/>
      <w:bookmarkStart w:id="3446" w:name="_Toc89180266"/>
      <w:bookmarkStart w:id="3447" w:name="_Toc97071945"/>
      <w:bookmarkStart w:id="3448" w:name="_Toc106632579"/>
      <w:r w:rsidRPr="003B2883">
        <w:lastRenderedPageBreak/>
        <w:t>6.1.6.2.</w:t>
      </w:r>
      <w:r>
        <w:t>58</w:t>
      </w:r>
      <w:r w:rsidRPr="003B2883">
        <w:tab/>
        <w:t xml:space="preserve">Type: </w:t>
      </w:r>
      <w:r>
        <w:t>I</w:t>
      </w:r>
      <w:r w:rsidRPr="006C1437">
        <w:t>mmediate</w:t>
      </w:r>
      <w:r>
        <w:t>MdtConf</w:t>
      </w:r>
      <w:bookmarkEnd w:id="3439"/>
      <w:bookmarkEnd w:id="3440"/>
      <w:bookmarkEnd w:id="3441"/>
      <w:bookmarkEnd w:id="3442"/>
      <w:bookmarkEnd w:id="3443"/>
      <w:bookmarkEnd w:id="3444"/>
      <w:bookmarkEnd w:id="3445"/>
      <w:bookmarkEnd w:id="3446"/>
      <w:bookmarkEnd w:id="3447"/>
      <w:bookmarkEnd w:id="3448"/>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49" w:name="_Toc43207842"/>
      <w:bookmarkStart w:id="3450" w:name="_Toc49857312"/>
      <w:bookmarkStart w:id="3451" w:name="_Toc56677148"/>
      <w:bookmarkStart w:id="3452" w:name="_Toc56691671"/>
      <w:bookmarkStart w:id="3453" w:name="_Toc56698935"/>
      <w:bookmarkStart w:id="3454" w:name="_Toc89035170"/>
      <w:bookmarkStart w:id="3455" w:name="_Toc89064968"/>
      <w:bookmarkStart w:id="3456" w:name="_Toc89180267"/>
      <w:bookmarkStart w:id="3457" w:name="_Toc97071946"/>
      <w:bookmarkStart w:id="3458" w:name="_Toc106632580"/>
      <w:r w:rsidRPr="003B2883">
        <w:t>6.1.6.2.</w:t>
      </w:r>
      <w:r>
        <w:t>59</w:t>
      </w:r>
      <w:r w:rsidRPr="003B2883">
        <w:tab/>
        <w:t xml:space="preserve">Type: </w:t>
      </w:r>
      <w:r>
        <w:rPr>
          <w:lang w:val="en-US" w:eastAsia="zh-CN"/>
        </w:rPr>
        <w:t>V2x</w:t>
      </w:r>
      <w:r>
        <w:rPr>
          <w:lang w:eastAsia="zh-CN"/>
        </w:rPr>
        <w:t>Information</w:t>
      </w:r>
      <w:bookmarkEnd w:id="3449"/>
      <w:bookmarkEnd w:id="3450"/>
      <w:bookmarkEnd w:id="3451"/>
      <w:bookmarkEnd w:id="3452"/>
      <w:bookmarkEnd w:id="3453"/>
      <w:bookmarkEnd w:id="3454"/>
      <w:bookmarkEnd w:id="3455"/>
      <w:bookmarkEnd w:id="3456"/>
      <w:bookmarkEnd w:id="3457"/>
      <w:bookmarkEnd w:id="345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59" w:name="_Toc43208395"/>
      <w:bookmarkStart w:id="3460" w:name="_Toc43118222"/>
      <w:bookmarkStart w:id="3461" w:name="_Toc25157160"/>
      <w:bookmarkStart w:id="3462" w:name="_Toc49857313"/>
      <w:bookmarkStart w:id="3463" w:name="_Toc56677149"/>
      <w:bookmarkStart w:id="3464" w:name="_Toc56691672"/>
      <w:bookmarkStart w:id="3465" w:name="_Toc56698936"/>
      <w:bookmarkStart w:id="3466" w:name="_Toc89035171"/>
      <w:bookmarkStart w:id="3467" w:name="_Toc89064969"/>
      <w:bookmarkStart w:id="3468" w:name="_Toc89180268"/>
      <w:bookmarkStart w:id="3469" w:name="_Toc97071947"/>
      <w:bookmarkStart w:id="3470" w:name="_Toc106632581"/>
      <w:r>
        <w:t>6.1.6.2.60</w:t>
      </w:r>
      <w:r>
        <w:tab/>
        <w:t>Type: EpsNas</w:t>
      </w:r>
      <w:r>
        <w:rPr>
          <w:lang w:eastAsia="zh-CN"/>
        </w:rPr>
        <w:t>SecurityMode</w:t>
      </w:r>
      <w:bookmarkEnd w:id="3459"/>
      <w:bookmarkEnd w:id="3460"/>
      <w:bookmarkEnd w:id="3461"/>
      <w:bookmarkEnd w:id="3462"/>
      <w:bookmarkEnd w:id="3463"/>
      <w:bookmarkEnd w:id="3464"/>
      <w:bookmarkEnd w:id="3465"/>
      <w:bookmarkEnd w:id="3466"/>
      <w:bookmarkEnd w:id="3467"/>
      <w:bookmarkEnd w:id="3468"/>
      <w:bookmarkEnd w:id="3469"/>
      <w:bookmarkEnd w:id="3470"/>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1" w:name="_Toc56677150"/>
      <w:bookmarkStart w:id="3472" w:name="_Toc56691673"/>
      <w:bookmarkStart w:id="3473" w:name="_Toc56698937"/>
      <w:bookmarkStart w:id="3474" w:name="_Toc89035172"/>
      <w:bookmarkStart w:id="3475" w:name="_Toc89064970"/>
      <w:bookmarkStart w:id="3476" w:name="_Toc89180269"/>
      <w:bookmarkStart w:id="3477" w:name="_Toc97071948"/>
      <w:bookmarkStart w:id="3478" w:name="_Toc45030572"/>
      <w:bookmarkStart w:id="3479" w:name="_Toc106632582"/>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1"/>
      <w:bookmarkEnd w:id="3472"/>
      <w:bookmarkEnd w:id="3473"/>
      <w:bookmarkEnd w:id="3474"/>
      <w:bookmarkEnd w:id="3475"/>
      <w:bookmarkEnd w:id="3476"/>
      <w:bookmarkEnd w:id="3477"/>
      <w:bookmarkEnd w:id="3479"/>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0" w:name="_Toc56677151"/>
      <w:bookmarkStart w:id="3481" w:name="_Toc56691674"/>
      <w:bookmarkStart w:id="3482" w:name="_Toc56698938"/>
      <w:bookmarkStart w:id="3483" w:name="_Toc89035173"/>
      <w:bookmarkStart w:id="3484" w:name="_Toc89064971"/>
      <w:bookmarkStart w:id="3485" w:name="_Toc89180270"/>
      <w:bookmarkStart w:id="3486" w:name="_Toc97071949"/>
      <w:bookmarkStart w:id="3487" w:name="_Toc106632583"/>
      <w:bookmarkEnd w:id="3478"/>
      <w:r w:rsidRPr="003B2883">
        <w:t>6.1.6.2.</w:t>
      </w:r>
      <w:r>
        <w:t>62</w:t>
      </w:r>
      <w:r w:rsidRPr="003B2883">
        <w:tab/>
        <w:t xml:space="preserve">Type: </w:t>
      </w:r>
      <w:r w:rsidRPr="003B2883">
        <w:rPr>
          <w:lang w:eastAsia="zh-CN"/>
        </w:rPr>
        <w:t>UeContext</w:t>
      </w:r>
      <w:r>
        <w:t>Relocate</w:t>
      </w:r>
      <w:r w:rsidRPr="003B2883">
        <w:rPr>
          <w:lang w:eastAsia="zh-CN"/>
        </w:rPr>
        <w:t>dData</w:t>
      </w:r>
      <w:bookmarkEnd w:id="3480"/>
      <w:bookmarkEnd w:id="3481"/>
      <w:bookmarkEnd w:id="3482"/>
      <w:bookmarkEnd w:id="3483"/>
      <w:bookmarkEnd w:id="3484"/>
      <w:bookmarkEnd w:id="3485"/>
      <w:bookmarkEnd w:id="3486"/>
      <w:bookmarkEnd w:id="3487"/>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8" w:name="_Toc56677152"/>
      <w:bookmarkStart w:id="3489" w:name="_Toc56691675"/>
      <w:bookmarkStart w:id="3490" w:name="_Toc56698939"/>
      <w:bookmarkStart w:id="3491" w:name="_Toc89035174"/>
      <w:bookmarkStart w:id="3492" w:name="_Toc89064972"/>
      <w:bookmarkStart w:id="3493" w:name="_Toc89180271"/>
      <w:bookmarkStart w:id="3494" w:name="_Toc97071950"/>
      <w:bookmarkStart w:id="3495" w:name="_Toc106632584"/>
      <w:r w:rsidRPr="003B2883">
        <w:t>6.1.6.2.</w:t>
      </w:r>
      <w:r>
        <w:t>63</w:t>
      </w:r>
      <w:r w:rsidRPr="003B2883">
        <w:tab/>
      </w:r>
      <w:r w:rsidR="00B27749">
        <w:t>Void</w:t>
      </w:r>
      <w:bookmarkEnd w:id="3488"/>
      <w:bookmarkEnd w:id="3489"/>
      <w:bookmarkEnd w:id="3490"/>
      <w:bookmarkEnd w:id="3491"/>
      <w:bookmarkEnd w:id="3492"/>
      <w:bookmarkEnd w:id="3493"/>
      <w:bookmarkEnd w:id="3494"/>
      <w:bookmarkEnd w:id="3495"/>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6" w:name="_Toc56677153"/>
      <w:bookmarkStart w:id="3497" w:name="_Toc56691676"/>
      <w:bookmarkStart w:id="3498" w:name="_Toc56698940"/>
      <w:bookmarkStart w:id="3499" w:name="_Toc89035175"/>
      <w:bookmarkStart w:id="3500" w:name="_Toc89064973"/>
      <w:bookmarkStart w:id="3501" w:name="_Toc89180272"/>
      <w:bookmarkStart w:id="3502" w:name="_Toc97071951"/>
      <w:bookmarkStart w:id="3503" w:name="_Toc106632585"/>
      <w:r w:rsidRPr="00B3056F">
        <w:lastRenderedPageBreak/>
        <w:t>6.1.6.2.</w:t>
      </w:r>
      <w:bookmarkStart w:id="3504" w:name="_Toc27585278"/>
      <w:bookmarkStart w:id="3505" w:name="_Toc36457244"/>
      <w:r>
        <w:rPr>
          <w:lang w:eastAsia="zh-CN"/>
        </w:rPr>
        <w:t>64</w:t>
      </w:r>
      <w:r w:rsidRPr="00B3056F">
        <w:tab/>
        <w:t>Type: EcRestrictionData</w:t>
      </w:r>
      <w:bookmarkStart w:id="3506" w:name="_Toc45028138"/>
      <w:bookmarkStart w:id="3507" w:name="_Toc45028973"/>
      <w:bookmarkEnd w:id="3504"/>
      <w:bookmarkEnd w:id="3505"/>
      <w:r>
        <w:t>Wb</w:t>
      </w:r>
      <w:bookmarkEnd w:id="3496"/>
      <w:bookmarkEnd w:id="3497"/>
      <w:bookmarkEnd w:id="3498"/>
      <w:bookmarkEnd w:id="3499"/>
      <w:bookmarkEnd w:id="3500"/>
      <w:bookmarkEnd w:id="3501"/>
      <w:bookmarkEnd w:id="3502"/>
      <w:bookmarkEnd w:id="3503"/>
      <w:bookmarkEnd w:id="3506"/>
      <w:bookmarkEnd w:id="3507"/>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8" w:name="_Toc89035176"/>
      <w:bookmarkStart w:id="3509" w:name="_Toc89064974"/>
      <w:bookmarkStart w:id="3510" w:name="_Toc89180273"/>
      <w:bookmarkStart w:id="3511" w:name="_Toc97071952"/>
      <w:bookmarkStart w:id="3512" w:name="_Toc106632586"/>
      <w:r w:rsidRPr="00B3056F">
        <w:t>6.1.6.2.</w:t>
      </w:r>
      <w:r>
        <w:rPr>
          <w:lang w:eastAsia="zh-CN"/>
        </w:rPr>
        <w:t>65</w:t>
      </w:r>
      <w:r w:rsidRPr="003B2883">
        <w:tab/>
        <w:t xml:space="preserve">Type: </w:t>
      </w:r>
      <w:r>
        <w:t>Ext</w:t>
      </w:r>
      <w:r w:rsidRPr="003B2883">
        <w:t>AmfEventSubscription</w:t>
      </w:r>
      <w:bookmarkEnd w:id="3508"/>
      <w:bookmarkEnd w:id="3509"/>
      <w:bookmarkEnd w:id="3510"/>
      <w:bookmarkEnd w:id="3511"/>
      <w:bookmarkEnd w:id="3512"/>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3" w:name="_Toc89035177"/>
      <w:bookmarkStart w:id="3514" w:name="_Toc89064975"/>
      <w:bookmarkStart w:id="3515" w:name="_Toc89180274"/>
      <w:bookmarkStart w:id="3516" w:name="_Toc97071953"/>
      <w:bookmarkStart w:id="3517" w:name="_Toc106632587"/>
      <w:r w:rsidRPr="00B3056F">
        <w:lastRenderedPageBreak/>
        <w:t>6.1.6.2.</w:t>
      </w:r>
      <w:r>
        <w:rPr>
          <w:lang w:eastAsia="zh-CN"/>
        </w:rPr>
        <w:t>66</w:t>
      </w:r>
      <w:r w:rsidRPr="003B2883">
        <w:tab/>
        <w:t>Type: AmfEventSubscription</w:t>
      </w:r>
      <w:r>
        <w:t>AddInfo</w:t>
      </w:r>
      <w:bookmarkEnd w:id="3513"/>
      <w:bookmarkEnd w:id="3514"/>
      <w:bookmarkEnd w:id="3515"/>
      <w:bookmarkEnd w:id="3516"/>
      <w:bookmarkEnd w:id="3517"/>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EBDA41" w14:textId="3FF370D2" w:rsidR="0000390E" w:rsidRDefault="0000390E" w:rsidP="0000390E">
            <w:pPr>
              <w:pStyle w:val="TAN"/>
              <w:rPr>
                <w:rFonts w:cs="Arial"/>
                <w:szCs w:val="18"/>
              </w:rPr>
            </w:pPr>
            <w:r>
              <w:t>NOTE:</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 xml:space="preserve">. </w:t>
            </w: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18" w:name="_Toc89035178"/>
      <w:bookmarkStart w:id="3519" w:name="_Toc89064976"/>
      <w:bookmarkStart w:id="3520" w:name="_Toc89180275"/>
      <w:bookmarkStart w:id="3521" w:name="_Toc97071954"/>
      <w:bookmarkStart w:id="3522" w:name="_Toc106632588"/>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18"/>
      <w:bookmarkEnd w:id="3519"/>
      <w:bookmarkEnd w:id="3520"/>
      <w:bookmarkEnd w:id="3521"/>
      <w:bookmarkEnd w:id="352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3" w:name="_Toc89035179"/>
      <w:bookmarkStart w:id="3524" w:name="_Toc89064977"/>
      <w:bookmarkStart w:id="3525" w:name="_Toc89180276"/>
      <w:bookmarkStart w:id="3526" w:name="_Toc97071955"/>
      <w:bookmarkStart w:id="3527" w:name="_Toc106632589"/>
      <w:r>
        <w:lastRenderedPageBreak/>
        <w:t>6.1.6.2.68</w:t>
      </w:r>
      <w:r w:rsidRPr="003B2883">
        <w:tab/>
        <w:t xml:space="preserve">Type: </w:t>
      </w:r>
      <w:r>
        <w:t>UeDifferentiationInfo</w:t>
      </w:r>
      <w:bookmarkEnd w:id="3523"/>
      <w:bookmarkEnd w:id="3524"/>
      <w:bookmarkEnd w:id="3525"/>
      <w:bookmarkEnd w:id="3526"/>
      <w:bookmarkEnd w:id="3527"/>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28" w:name="_Toc56696401"/>
      <w:bookmarkStart w:id="3529" w:name="_Toc67683559"/>
      <w:bookmarkStart w:id="3530" w:name="_Toc89035180"/>
      <w:bookmarkStart w:id="3531" w:name="_Toc89064978"/>
      <w:bookmarkStart w:id="3532" w:name="_Toc89180277"/>
      <w:bookmarkStart w:id="3533" w:name="_Toc97071956"/>
      <w:bookmarkStart w:id="3534" w:name="_Toc106632590"/>
      <w:r w:rsidRPr="00B3056F">
        <w:t>6.1.6.2.</w:t>
      </w:r>
      <w:r>
        <w:rPr>
          <w:lang w:eastAsia="zh-CN"/>
        </w:rPr>
        <w:t>69</w:t>
      </w:r>
      <w:r w:rsidRPr="00B3056F">
        <w:tab/>
        <w:t>Type:</w:t>
      </w:r>
      <w:bookmarkEnd w:id="3528"/>
      <w:bookmarkEnd w:id="3529"/>
      <w:r w:rsidRPr="00F046A8">
        <w:rPr>
          <w:szCs w:val="22"/>
          <w:lang w:val="en-US" w:eastAsia="zh-CN"/>
        </w:rPr>
        <w:t xml:space="preserve"> </w:t>
      </w:r>
      <w:r>
        <w:rPr>
          <w:szCs w:val="22"/>
          <w:lang w:val="en-US" w:eastAsia="zh-CN"/>
        </w:rPr>
        <w:t>CeModeBInd</w:t>
      </w:r>
      <w:bookmarkEnd w:id="3530"/>
      <w:bookmarkEnd w:id="3531"/>
      <w:bookmarkEnd w:id="3532"/>
      <w:bookmarkEnd w:id="3533"/>
      <w:bookmarkEnd w:id="3534"/>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5"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5"/>
    </w:tbl>
    <w:p w14:paraId="2ECA7E58" w14:textId="6EBF04A1" w:rsidR="00B6596B" w:rsidRPr="008B2FDB" w:rsidRDefault="00B6596B" w:rsidP="008B2FDB"/>
    <w:p w14:paraId="2E4B9666" w14:textId="27F77088" w:rsidR="00B6596B" w:rsidRPr="00B3056F" w:rsidRDefault="00B6596B" w:rsidP="00B6596B">
      <w:pPr>
        <w:pStyle w:val="Heading5"/>
      </w:pPr>
      <w:bookmarkStart w:id="3536" w:name="_Toc89035181"/>
      <w:bookmarkStart w:id="3537" w:name="_Toc89064979"/>
      <w:bookmarkStart w:id="3538" w:name="_Toc89180278"/>
      <w:bookmarkStart w:id="3539" w:name="_Toc97071957"/>
      <w:bookmarkStart w:id="3540" w:name="_Toc106632591"/>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6"/>
      <w:bookmarkEnd w:id="3537"/>
      <w:bookmarkEnd w:id="3538"/>
      <w:bookmarkEnd w:id="3539"/>
      <w:bookmarkEnd w:id="3540"/>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1"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1"/>
    </w:tbl>
    <w:p w14:paraId="312182A2" w14:textId="2B72684F" w:rsidR="00B6596B" w:rsidRPr="008B2FDB" w:rsidRDefault="00B6596B" w:rsidP="008B2FDB"/>
    <w:p w14:paraId="5EACDA89" w14:textId="58D4A365" w:rsidR="00B6596B" w:rsidRPr="00B3056F" w:rsidRDefault="00B6596B" w:rsidP="00B6596B">
      <w:pPr>
        <w:pStyle w:val="Heading5"/>
      </w:pPr>
      <w:bookmarkStart w:id="3542" w:name="_Toc89035182"/>
      <w:bookmarkStart w:id="3543" w:name="_Toc89064980"/>
      <w:bookmarkStart w:id="3544" w:name="_Toc89180279"/>
      <w:bookmarkStart w:id="3545" w:name="_Toc97071958"/>
      <w:bookmarkStart w:id="3546" w:name="_Toc106632592"/>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2"/>
      <w:bookmarkEnd w:id="3543"/>
      <w:bookmarkEnd w:id="3544"/>
      <w:bookmarkEnd w:id="3545"/>
      <w:bookmarkEnd w:id="3546"/>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7" w:name="_Toc89035183"/>
      <w:bookmarkStart w:id="3548" w:name="_Toc89064981"/>
      <w:bookmarkStart w:id="3549" w:name="_Toc89180280"/>
      <w:bookmarkStart w:id="3550" w:name="_Toc97071959"/>
      <w:bookmarkStart w:id="3551" w:name="_Toc106632593"/>
      <w:r>
        <w:lastRenderedPageBreak/>
        <w:t>6.1.6.2.72</w:t>
      </w:r>
      <w:r>
        <w:tab/>
        <w:t xml:space="preserve">Type: </w:t>
      </w:r>
      <w:r w:rsidRPr="002E36DD">
        <w:rPr>
          <w:lang w:eastAsia="zh-CN"/>
        </w:rPr>
        <w:t>Prose</w:t>
      </w:r>
      <w:r>
        <w:rPr>
          <w:lang w:eastAsia="zh-CN"/>
        </w:rPr>
        <w:t>Context</w:t>
      </w:r>
      <w:bookmarkEnd w:id="3547"/>
      <w:bookmarkEnd w:id="3548"/>
      <w:bookmarkEnd w:id="3549"/>
      <w:bookmarkEnd w:id="3550"/>
      <w:bookmarkEnd w:id="3551"/>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2" w:name="_Toc89035184"/>
      <w:bookmarkStart w:id="3553" w:name="_Toc89064982"/>
      <w:bookmarkStart w:id="3554" w:name="_Toc89180281"/>
      <w:bookmarkStart w:id="3555" w:name="_Toc97071960"/>
      <w:bookmarkStart w:id="3556" w:name="_Toc106632594"/>
      <w:r w:rsidRPr="003B2883">
        <w:t>6.</w:t>
      </w:r>
      <w:r>
        <w:t>1</w:t>
      </w:r>
      <w:r w:rsidRPr="003B2883">
        <w:t>.6.2.</w:t>
      </w:r>
      <w:r>
        <w:t>73</w:t>
      </w:r>
      <w:r w:rsidRPr="003B2883">
        <w:tab/>
        <w:t xml:space="preserve">Type: </w:t>
      </w:r>
      <w:r>
        <w:rPr>
          <w:lang w:eastAsia="zh-CN"/>
        </w:rPr>
        <w:t>AnalyticsSubscription</w:t>
      </w:r>
      <w:bookmarkEnd w:id="3552"/>
      <w:bookmarkEnd w:id="3553"/>
      <w:bookmarkEnd w:id="3554"/>
      <w:bookmarkEnd w:id="3555"/>
      <w:bookmarkEnd w:id="3556"/>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7" w:name="_Toc89035185"/>
      <w:bookmarkStart w:id="3558" w:name="_Toc89064983"/>
      <w:bookmarkStart w:id="3559" w:name="_Toc89180282"/>
      <w:bookmarkStart w:id="3560" w:name="_Toc97071961"/>
      <w:bookmarkStart w:id="3561" w:name="_Toc106632595"/>
      <w:r w:rsidRPr="003B2883">
        <w:t>6.</w:t>
      </w:r>
      <w:r>
        <w:t>1</w:t>
      </w:r>
      <w:r w:rsidRPr="003B2883">
        <w:t>.6.2.</w:t>
      </w:r>
      <w:r>
        <w:t>74</w:t>
      </w:r>
      <w:r w:rsidRPr="003B2883">
        <w:tab/>
        <w:t xml:space="preserve">Type: </w:t>
      </w:r>
      <w:r>
        <w:rPr>
          <w:noProof/>
          <w:lang w:eastAsia="zh-CN"/>
        </w:rPr>
        <w:t>NwdafSubscription</w:t>
      </w:r>
      <w:bookmarkEnd w:id="3557"/>
      <w:bookmarkEnd w:id="3558"/>
      <w:bookmarkEnd w:id="3559"/>
      <w:bookmarkEnd w:id="3560"/>
      <w:bookmarkEnd w:id="3561"/>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2" w:name="_Toc89035186"/>
      <w:bookmarkStart w:id="3563" w:name="_Toc89064984"/>
      <w:bookmarkStart w:id="3564" w:name="_Toc89180283"/>
      <w:bookmarkStart w:id="3565" w:name="_Toc97071962"/>
      <w:bookmarkStart w:id="3566" w:name="_Toc106632596"/>
      <w:r>
        <w:lastRenderedPageBreak/>
        <w:t>6.1.6.2.75</w:t>
      </w:r>
      <w:r>
        <w:tab/>
        <w:t>Type: UpdpSubscriptionData</w:t>
      </w:r>
      <w:bookmarkEnd w:id="3562"/>
      <w:bookmarkEnd w:id="3563"/>
      <w:bookmarkEnd w:id="3564"/>
      <w:bookmarkEnd w:id="3565"/>
      <w:bookmarkEnd w:id="3566"/>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7777777"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 xml:space="preserve">. </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7" w:name="_Toc89035187"/>
      <w:bookmarkStart w:id="3568" w:name="_Toc89064985"/>
      <w:bookmarkStart w:id="3569" w:name="_Toc89180284"/>
      <w:bookmarkStart w:id="3570" w:name="_Toc97071963"/>
      <w:bookmarkStart w:id="3571" w:name="_Toc106632597"/>
      <w:r w:rsidRPr="003B2883">
        <w:t>6.1.6.2.</w:t>
      </w:r>
      <w:r>
        <w:t>76</w:t>
      </w:r>
      <w:r w:rsidRPr="003B2883">
        <w:tab/>
        <w:t xml:space="preserve">Type: </w:t>
      </w:r>
      <w:r>
        <w:rPr>
          <w:lang w:val="en-US" w:eastAsia="zh-CN"/>
        </w:rPr>
        <w:t>ProSe</w:t>
      </w:r>
      <w:r>
        <w:rPr>
          <w:lang w:eastAsia="zh-CN"/>
        </w:rPr>
        <w:t>Information</w:t>
      </w:r>
      <w:bookmarkEnd w:id="3567"/>
      <w:bookmarkEnd w:id="3568"/>
      <w:bookmarkEnd w:id="3569"/>
      <w:bookmarkEnd w:id="3570"/>
      <w:bookmarkEnd w:id="3571"/>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77777777"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p>
        </w:tc>
      </w:tr>
    </w:tbl>
    <w:p w14:paraId="0D6ACD5A" w14:textId="77777777" w:rsidR="0036689F" w:rsidRDefault="0036689F" w:rsidP="0036689F">
      <w:pPr>
        <w:rPr>
          <w:lang w:val="en-US"/>
        </w:rPr>
      </w:pPr>
    </w:p>
    <w:p w14:paraId="0C76478D" w14:textId="5D090B63" w:rsidR="0036689F" w:rsidRDefault="0036689F" w:rsidP="00197A74">
      <w:pPr>
        <w:pStyle w:val="EditorsNote"/>
      </w:pPr>
      <w:r>
        <w:rPr>
          <w:lang w:val="en-US"/>
        </w:rPr>
        <w:t>Editor's Note:</w:t>
      </w:r>
      <w:r w:rsidR="000C674B">
        <w:rPr>
          <w:lang w:val="en-US"/>
        </w:rPr>
        <w:tab/>
      </w:r>
      <w:r>
        <w:rPr>
          <w:lang w:val="en-US"/>
        </w:rPr>
        <w:t xml:space="preserve">The content of </w:t>
      </w:r>
      <w:r>
        <w:t>the "</w:t>
      </w:r>
      <w:r w:rsidRPr="000161B1">
        <w:rPr>
          <w:noProof/>
          <w:lang w:eastAsia="zh-CN"/>
        </w:rPr>
        <w:t>n2Pc5ProSePol</w:t>
      </w:r>
      <w:r>
        <w:rPr>
          <w:noProof/>
          <w:lang w:eastAsia="zh-CN"/>
        </w:rPr>
        <w:t>"</w:t>
      </w:r>
      <w:r>
        <w:t xml:space="preserve"> attribute, i.e. NGAP </w:t>
      </w:r>
      <w:r w:rsidRPr="003B2883">
        <w:t>related IE</w:t>
      </w:r>
      <w:r w:rsidRPr="003B2883">
        <w:rPr>
          <w:lang w:val="en-US"/>
        </w:rPr>
        <w:t>s</w:t>
      </w:r>
      <w:r>
        <w:rPr>
          <w:lang w:val="en-US"/>
        </w:rPr>
        <w:t>,</w:t>
      </w:r>
      <w:r w:rsidRPr="003B2883">
        <w:t xml:space="preserve"> </w:t>
      </w:r>
      <w:r>
        <w:t xml:space="preserve">will be </w:t>
      </w:r>
      <w:r w:rsidRPr="003B2883">
        <w:t>specified in 3GPP TS 38.413 [12]</w:t>
      </w:r>
      <w:r>
        <w:t>.</w:t>
      </w:r>
    </w:p>
    <w:p w14:paraId="0C57BBDD" w14:textId="7B825465" w:rsidR="00B652FD" w:rsidRDefault="00B652FD" w:rsidP="00B652FD">
      <w:pPr>
        <w:pStyle w:val="Heading5"/>
        <w:rPr>
          <w:lang w:eastAsia="zh-CN"/>
        </w:rPr>
      </w:pPr>
      <w:bookmarkStart w:id="3572" w:name="_Toc106632598"/>
      <w:r>
        <w:t>6.1.6.2.77</w:t>
      </w:r>
      <w:r>
        <w:tab/>
        <w:t>Type: ReleaseSessionInfo</w:t>
      </w:r>
      <w:bookmarkEnd w:id="357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77777777" w:rsidR="00B652FD" w:rsidRPr="003B2883" w:rsidRDefault="00B652FD" w:rsidP="00876DA9">
      <w:pPr>
        <w:rPr>
          <w:lang w:val="en-US"/>
        </w:rPr>
      </w:pPr>
    </w:p>
    <w:p w14:paraId="10D5C1E9" w14:textId="77777777" w:rsidR="00602AC0" w:rsidRPr="003B2883" w:rsidRDefault="00602AC0" w:rsidP="00602AC0">
      <w:pPr>
        <w:pStyle w:val="Heading4"/>
        <w:rPr>
          <w:lang w:val="en-US"/>
        </w:rPr>
      </w:pPr>
      <w:bookmarkStart w:id="3573" w:name="_Toc25156413"/>
      <w:bookmarkStart w:id="3574" w:name="_Toc34124717"/>
      <w:bookmarkStart w:id="3575" w:name="_Toc43207843"/>
      <w:bookmarkStart w:id="3576" w:name="_Toc49857314"/>
      <w:bookmarkStart w:id="3577" w:name="_Toc56677154"/>
      <w:bookmarkStart w:id="3578" w:name="_Toc56691677"/>
      <w:bookmarkStart w:id="3579" w:name="_Toc56698941"/>
      <w:bookmarkStart w:id="3580" w:name="_Toc89035188"/>
      <w:bookmarkStart w:id="3581" w:name="_Toc89064986"/>
      <w:bookmarkStart w:id="3582" w:name="_Toc89180285"/>
      <w:bookmarkStart w:id="3583" w:name="_Toc97071964"/>
      <w:bookmarkStart w:id="3584" w:name="_Toc106632599"/>
      <w:r w:rsidRPr="003B2883">
        <w:rPr>
          <w:lang w:val="en-US"/>
        </w:rPr>
        <w:t>6.1.6.3</w:t>
      </w:r>
      <w:r w:rsidRPr="003B2883">
        <w:rPr>
          <w:lang w:val="en-US"/>
        </w:rPr>
        <w:tab/>
        <w:t>Simple data types and enumerations</w:t>
      </w:r>
      <w:bookmarkEnd w:id="3573"/>
      <w:bookmarkEnd w:id="3574"/>
      <w:bookmarkEnd w:id="3575"/>
      <w:bookmarkEnd w:id="3576"/>
      <w:bookmarkEnd w:id="3577"/>
      <w:bookmarkEnd w:id="3578"/>
      <w:bookmarkEnd w:id="3579"/>
      <w:bookmarkEnd w:id="3580"/>
      <w:bookmarkEnd w:id="3581"/>
      <w:bookmarkEnd w:id="3582"/>
      <w:bookmarkEnd w:id="3583"/>
      <w:bookmarkEnd w:id="3584"/>
    </w:p>
    <w:p w14:paraId="737CB3D9" w14:textId="77777777" w:rsidR="00602AC0" w:rsidRPr="003B2883" w:rsidRDefault="00602AC0" w:rsidP="00602AC0">
      <w:pPr>
        <w:pStyle w:val="Heading5"/>
      </w:pPr>
      <w:bookmarkStart w:id="3585" w:name="_Toc25156414"/>
      <w:bookmarkStart w:id="3586" w:name="_Toc34124718"/>
      <w:bookmarkStart w:id="3587" w:name="_Toc43207844"/>
      <w:bookmarkStart w:id="3588" w:name="_Toc49857315"/>
      <w:bookmarkStart w:id="3589" w:name="_Toc56677155"/>
      <w:bookmarkStart w:id="3590" w:name="_Toc56691678"/>
      <w:bookmarkStart w:id="3591" w:name="_Toc56698942"/>
      <w:bookmarkStart w:id="3592" w:name="_Toc89035189"/>
      <w:bookmarkStart w:id="3593" w:name="_Toc89064987"/>
      <w:bookmarkStart w:id="3594" w:name="_Toc89180286"/>
      <w:bookmarkStart w:id="3595" w:name="_Toc97071965"/>
      <w:bookmarkStart w:id="3596" w:name="_Toc106632600"/>
      <w:r w:rsidRPr="003B2883">
        <w:t>6.1.6.3.1</w:t>
      </w:r>
      <w:r w:rsidRPr="003B2883">
        <w:tab/>
        <w:t>Introduction</w:t>
      </w:r>
      <w:bookmarkEnd w:id="3585"/>
      <w:bookmarkEnd w:id="3586"/>
      <w:bookmarkEnd w:id="3587"/>
      <w:bookmarkEnd w:id="3588"/>
      <w:bookmarkEnd w:id="3589"/>
      <w:bookmarkEnd w:id="3590"/>
      <w:bookmarkEnd w:id="3591"/>
      <w:bookmarkEnd w:id="3592"/>
      <w:bookmarkEnd w:id="3593"/>
      <w:bookmarkEnd w:id="3594"/>
      <w:bookmarkEnd w:id="3595"/>
      <w:bookmarkEnd w:id="3596"/>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597" w:name="_Toc25156415"/>
      <w:bookmarkStart w:id="3598" w:name="_Toc34124719"/>
      <w:bookmarkStart w:id="3599" w:name="_Toc43207845"/>
      <w:bookmarkStart w:id="3600" w:name="_Toc49857316"/>
      <w:bookmarkStart w:id="3601" w:name="_Toc56677156"/>
      <w:bookmarkStart w:id="3602" w:name="_Toc56691679"/>
      <w:bookmarkStart w:id="3603" w:name="_Toc56698943"/>
      <w:bookmarkStart w:id="3604" w:name="_Toc89035190"/>
      <w:bookmarkStart w:id="3605" w:name="_Toc89064988"/>
      <w:bookmarkStart w:id="3606" w:name="_Toc89180287"/>
      <w:bookmarkStart w:id="3607" w:name="_Toc97071966"/>
      <w:bookmarkStart w:id="3608" w:name="_Toc106632601"/>
      <w:r w:rsidRPr="003B2883">
        <w:t>6.1.6.3.2</w:t>
      </w:r>
      <w:r w:rsidRPr="003B2883">
        <w:tab/>
        <w:t>Simple data types</w:t>
      </w:r>
      <w:bookmarkEnd w:id="3597"/>
      <w:bookmarkEnd w:id="3598"/>
      <w:bookmarkEnd w:id="3599"/>
      <w:bookmarkEnd w:id="3600"/>
      <w:bookmarkEnd w:id="3601"/>
      <w:bookmarkEnd w:id="3602"/>
      <w:bookmarkEnd w:id="3603"/>
      <w:bookmarkEnd w:id="3604"/>
      <w:bookmarkEnd w:id="3605"/>
      <w:bookmarkEnd w:id="3606"/>
      <w:bookmarkEnd w:id="3607"/>
      <w:bookmarkEnd w:id="3608"/>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09" w:name="_Toc25156416"/>
      <w:bookmarkStart w:id="3610" w:name="_Toc34124720"/>
      <w:bookmarkStart w:id="3611" w:name="_Toc43207846"/>
      <w:bookmarkStart w:id="3612" w:name="_Toc49857317"/>
      <w:bookmarkStart w:id="3613" w:name="_Toc56677157"/>
      <w:bookmarkStart w:id="3614" w:name="_Toc56691680"/>
      <w:bookmarkStart w:id="3615" w:name="_Toc56698944"/>
      <w:bookmarkStart w:id="3616" w:name="_Toc89035191"/>
      <w:bookmarkStart w:id="3617" w:name="_Toc89064989"/>
      <w:bookmarkStart w:id="3618" w:name="_Toc89180288"/>
      <w:bookmarkStart w:id="3619" w:name="_Toc97071967"/>
      <w:bookmarkStart w:id="3620" w:name="_Toc106632602"/>
      <w:r w:rsidRPr="003B2883">
        <w:t>6.1.6.3.3</w:t>
      </w:r>
      <w:r w:rsidRPr="003B2883">
        <w:tab/>
        <w:t xml:space="preserve">Enumeration: </w:t>
      </w:r>
      <w:r w:rsidRPr="003B2883">
        <w:rPr>
          <w:rFonts w:hint="eastAsia"/>
          <w:lang w:eastAsia="zh-CN"/>
        </w:rPr>
        <w:t>StatusChange</w:t>
      </w:r>
      <w:bookmarkEnd w:id="3609"/>
      <w:bookmarkEnd w:id="3610"/>
      <w:bookmarkEnd w:id="3611"/>
      <w:bookmarkEnd w:id="3612"/>
      <w:bookmarkEnd w:id="3613"/>
      <w:bookmarkEnd w:id="3614"/>
      <w:bookmarkEnd w:id="3615"/>
      <w:bookmarkEnd w:id="3616"/>
      <w:bookmarkEnd w:id="3617"/>
      <w:bookmarkEnd w:id="3618"/>
      <w:bookmarkEnd w:id="3619"/>
      <w:bookmarkEnd w:id="3620"/>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1" w:name="_Toc25156417"/>
      <w:bookmarkStart w:id="3622" w:name="_Toc34124721"/>
      <w:bookmarkStart w:id="3623" w:name="_Toc43207847"/>
      <w:bookmarkStart w:id="3624" w:name="_Toc49857318"/>
      <w:bookmarkStart w:id="3625" w:name="_Toc56677158"/>
      <w:bookmarkStart w:id="3626" w:name="_Toc56691681"/>
      <w:bookmarkStart w:id="3627" w:name="_Toc56698945"/>
      <w:bookmarkStart w:id="3628" w:name="_Toc89035192"/>
      <w:bookmarkStart w:id="3629" w:name="_Toc89064990"/>
      <w:bookmarkStart w:id="3630" w:name="_Toc89180289"/>
      <w:bookmarkStart w:id="3631" w:name="_Toc97071968"/>
      <w:bookmarkStart w:id="3632" w:name="_Toc106632603"/>
      <w:r w:rsidRPr="003B2883">
        <w:lastRenderedPageBreak/>
        <w:t>6.1.6.3.4</w:t>
      </w:r>
      <w:r w:rsidRPr="003B2883">
        <w:tab/>
        <w:t>Enumeration: N2InformationClass</w:t>
      </w:r>
      <w:bookmarkEnd w:id="3621"/>
      <w:bookmarkEnd w:id="3622"/>
      <w:bookmarkEnd w:id="3623"/>
      <w:bookmarkEnd w:id="3624"/>
      <w:bookmarkEnd w:id="3625"/>
      <w:bookmarkEnd w:id="3626"/>
      <w:bookmarkEnd w:id="3627"/>
      <w:bookmarkEnd w:id="3628"/>
      <w:bookmarkEnd w:id="3629"/>
      <w:bookmarkEnd w:id="3630"/>
      <w:bookmarkEnd w:id="3631"/>
      <w:bookmarkEnd w:id="3632"/>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3" w:name="_Toc25156418"/>
      <w:bookmarkStart w:id="3634" w:name="_Toc34124722"/>
      <w:bookmarkStart w:id="3635" w:name="_Toc43207848"/>
      <w:bookmarkStart w:id="3636" w:name="_Toc49857319"/>
      <w:bookmarkStart w:id="3637" w:name="_Toc56677159"/>
      <w:bookmarkStart w:id="3638" w:name="_Toc56691682"/>
      <w:bookmarkStart w:id="3639" w:name="_Toc56698946"/>
      <w:bookmarkStart w:id="3640" w:name="_Toc89035193"/>
      <w:bookmarkStart w:id="3641" w:name="_Toc89064991"/>
      <w:bookmarkStart w:id="3642" w:name="_Toc89180290"/>
      <w:bookmarkStart w:id="3643" w:name="_Toc97071969"/>
      <w:bookmarkStart w:id="3644" w:name="_Toc106632604"/>
      <w:r w:rsidRPr="003B2883">
        <w:t>6.1.6.3.5</w:t>
      </w:r>
      <w:r w:rsidRPr="003B2883">
        <w:tab/>
        <w:t>Enumeration: N1MessageClass</w:t>
      </w:r>
      <w:bookmarkEnd w:id="3633"/>
      <w:bookmarkEnd w:id="3634"/>
      <w:bookmarkEnd w:id="3635"/>
      <w:bookmarkEnd w:id="3636"/>
      <w:bookmarkEnd w:id="3637"/>
      <w:bookmarkEnd w:id="3638"/>
      <w:bookmarkEnd w:id="3639"/>
      <w:bookmarkEnd w:id="3640"/>
      <w:bookmarkEnd w:id="3641"/>
      <w:bookmarkEnd w:id="3642"/>
      <w:bookmarkEnd w:id="3643"/>
      <w:bookmarkEnd w:id="3644"/>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5" w:name="_Toc25156419"/>
      <w:bookmarkStart w:id="3646" w:name="_Toc34124723"/>
      <w:bookmarkStart w:id="3647" w:name="_Toc43207849"/>
      <w:bookmarkStart w:id="3648" w:name="_Toc49857320"/>
      <w:bookmarkStart w:id="3649" w:name="_Toc56677160"/>
      <w:bookmarkStart w:id="3650" w:name="_Toc56691683"/>
      <w:bookmarkStart w:id="3651" w:name="_Toc56698947"/>
      <w:bookmarkStart w:id="3652" w:name="_Toc89035194"/>
      <w:bookmarkStart w:id="3653" w:name="_Toc89064992"/>
      <w:bookmarkStart w:id="3654" w:name="_Toc89180291"/>
      <w:bookmarkStart w:id="3655" w:name="_Toc97071970"/>
      <w:bookmarkStart w:id="3656" w:name="_Toc106632605"/>
      <w:r w:rsidRPr="003B2883">
        <w:lastRenderedPageBreak/>
        <w:t>6.1.6.3.6</w:t>
      </w:r>
      <w:r w:rsidRPr="003B2883">
        <w:tab/>
        <w:t xml:space="preserve">Enumeration: </w:t>
      </w:r>
      <w:r w:rsidRPr="003B2883">
        <w:rPr>
          <w:lang w:eastAsia="zh-CN"/>
        </w:rPr>
        <w:t>N1N2MessageTransferCause</w:t>
      </w:r>
      <w:bookmarkEnd w:id="3645"/>
      <w:bookmarkEnd w:id="3646"/>
      <w:bookmarkEnd w:id="3647"/>
      <w:bookmarkEnd w:id="3648"/>
      <w:bookmarkEnd w:id="3649"/>
      <w:bookmarkEnd w:id="3650"/>
      <w:bookmarkEnd w:id="3651"/>
      <w:bookmarkEnd w:id="3652"/>
      <w:bookmarkEnd w:id="3653"/>
      <w:bookmarkEnd w:id="3654"/>
      <w:bookmarkEnd w:id="3655"/>
      <w:bookmarkEnd w:id="365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57" w:name="_Toc25156420"/>
      <w:bookmarkStart w:id="3658" w:name="_Toc34124724"/>
      <w:bookmarkStart w:id="3659" w:name="_Toc43207850"/>
      <w:bookmarkStart w:id="3660" w:name="_Toc49857321"/>
      <w:bookmarkStart w:id="3661" w:name="_Toc56677161"/>
      <w:bookmarkStart w:id="3662" w:name="_Toc56691684"/>
      <w:bookmarkStart w:id="3663" w:name="_Toc56698948"/>
      <w:bookmarkStart w:id="3664" w:name="_Toc89035195"/>
      <w:bookmarkStart w:id="3665" w:name="_Toc89064993"/>
      <w:bookmarkStart w:id="3666" w:name="_Toc89180292"/>
      <w:bookmarkStart w:id="3667" w:name="_Toc97071971"/>
      <w:bookmarkStart w:id="3668" w:name="_Toc106632606"/>
      <w:r w:rsidRPr="003B2883">
        <w:lastRenderedPageBreak/>
        <w:t>6.1.6.3.7</w:t>
      </w:r>
      <w:r w:rsidRPr="003B2883">
        <w:tab/>
        <w:t>Enumeration: UeContextTransfer</w:t>
      </w:r>
      <w:r w:rsidRPr="003B2883">
        <w:rPr>
          <w:rFonts w:hint="eastAsia"/>
          <w:lang w:eastAsia="zh-CN"/>
        </w:rPr>
        <w:t>Status</w:t>
      </w:r>
      <w:bookmarkEnd w:id="3657"/>
      <w:bookmarkEnd w:id="3658"/>
      <w:bookmarkEnd w:id="3659"/>
      <w:bookmarkEnd w:id="3660"/>
      <w:bookmarkEnd w:id="3661"/>
      <w:bookmarkEnd w:id="3662"/>
      <w:bookmarkEnd w:id="3663"/>
      <w:bookmarkEnd w:id="3664"/>
      <w:bookmarkEnd w:id="3665"/>
      <w:bookmarkEnd w:id="3666"/>
      <w:bookmarkEnd w:id="3667"/>
      <w:bookmarkEnd w:id="3668"/>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69" w:name="_Toc25156421"/>
      <w:bookmarkStart w:id="3670" w:name="_Toc34124725"/>
      <w:bookmarkStart w:id="3671" w:name="_Toc43207851"/>
      <w:bookmarkStart w:id="3672" w:name="_Toc49857322"/>
      <w:bookmarkStart w:id="3673" w:name="_Toc56677162"/>
      <w:bookmarkStart w:id="3674" w:name="_Toc56691685"/>
      <w:bookmarkStart w:id="3675" w:name="_Toc56698949"/>
      <w:bookmarkStart w:id="3676" w:name="_Toc89035196"/>
      <w:bookmarkStart w:id="3677" w:name="_Toc89064994"/>
      <w:bookmarkStart w:id="3678" w:name="_Toc89180293"/>
      <w:bookmarkStart w:id="3679" w:name="_Toc97071972"/>
      <w:bookmarkStart w:id="3680" w:name="_Toc106632607"/>
      <w:r w:rsidRPr="003B2883">
        <w:t>6.1.6.3.8</w:t>
      </w:r>
      <w:r w:rsidRPr="003B2883">
        <w:tab/>
        <w:t xml:space="preserve">Enumeration: </w:t>
      </w:r>
      <w:r w:rsidRPr="003B2883">
        <w:rPr>
          <w:lang w:eastAsia="zh-CN"/>
        </w:rPr>
        <w:t>N2InformationTransferResult</w:t>
      </w:r>
      <w:bookmarkEnd w:id="3669"/>
      <w:bookmarkEnd w:id="3670"/>
      <w:bookmarkEnd w:id="3671"/>
      <w:bookmarkEnd w:id="3672"/>
      <w:bookmarkEnd w:id="3673"/>
      <w:bookmarkEnd w:id="3674"/>
      <w:bookmarkEnd w:id="3675"/>
      <w:bookmarkEnd w:id="3676"/>
      <w:bookmarkEnd w:id="3677"/>
      <w:bookmarkEnd w:id="3678"/>
      <w:bookmarkEnd w:id="3679"/>
      <w:bookmarkEnd w:id="3680"/>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1" w:name="_Toc25156422"/>
      <w:bookmarkStart w:id="3682" w:name="_Toc34124726"/>
      <w:bookmarkStart w:id="3683" w:name="_Toc43207852"/>
      <w:bookmarkStart w:id="3684" w:name="_Toc49857323"/>
      <w:bookmarkStart w:id="3685" w:name="_Toc56677163"/>
      <w:bookmarkStart w:id="3686" w:name="_Toc56691686"/>
      <w:bookmarkStart w:id="3687" w:name="_Toc56698950"/>
      <w:bookmarkStart w:id="3688" w:name="_Toc89035197"/>
      <w:bookmarkStart w:id="3689" w:name="_Toc89064995"/>
      <w:bookmarkStart w:id="3690" w:name="_Toc89180294"/>
      <w:bookmarkStart w:id="3691" w:name="_Toc97071973"/>
      <w:bookmarkStart w:id="3692" w:name="_Toc106632608"/>
      <w:r w:rsidRPr="003B2883">
        <w:t>6.1.6.3.9</w:t>
      </w:r>
      <w:r w:rsidRPr="003B2883">
        <w:tab/>
        <w:t>Enumeration: Ciphering</w:t>
      </w:r>
      <w:r w:rsidRPr="003B2883">
        <w:rPr>
          <w:lang w:eastAsia="zh-CN"/>
        </w:rPr>
        <w:t>Algorithm</w:t>
      </w:r>
      <w:bookmarkEnd w:id="3681"/>
      <w:bookmarkEnd w:id="3682"/>
      <w:bookmarkEnd w:id="3683"/>
      <w:bookmarkEnd w:id="3684"/>
      <w:bookmarkEnd w:id="3685"/>
      <w:bookmarkEnd w:id="3686"/>
      <w:bookmarkEnd w:id="3687"/>
      <w:bookmarkEnd w:id="3688"/>
      <w:bookmarkEnd w:id="3689"/>
      <w:bookmarkEnd w:id="3690"/>
      <w:bookmarkEnd w:id="3691"/>
      <w:bookmarkEnd w:id="3692"/>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3" w:name="_Toc25156423"/>
      <w:bookmarkStart w:id="3694" w:name="_Toc34124727"/>
      <w:bookmarkStart w:id="3695" w:name="_Toc43207853"/>
      <w:bookmarkStart w:id="3696" w:name="_Toc49857324"/>
      <w:bookmarkStart w:id="3697" w:name="_Toc56677164"/>
      <w:bookmarkStart w:id="3698" w:name="_Toc56691687"/>
      <w:bookmarkStart w:id="3699" w:name="_Toc56698951"/>
      <w:bookmarkStart w:id="3700" w:name="_Toc89035198"/>
      <w:bookmarkStart w:id="3701" w:name="_Toc89064996"/>
      <w:bookmarkStart w:id="3702" w:name="_Toc89180295"/>
      <w:bookmarkStart w:id="3703" w:name="_Toc97071974"/>
      <w:bookmarkStart w:id="3704" w:name="_Toc106632609"/>
      <w:r w:rsidRPr="003B2883">
        <w:t>6.1.6.3.10</w:t>
      </w:r>
      <w:r w:rsidRPr="003B2883">
        <w:tab/>
        <w:t xml:space="preserve">Enumeration: </w:t>
      </w:r>
      <w:r w:rsidRPr="003B2883">
        <w:rPr>
          <w:lang w:eastAsia="zh-CN"/>
        </w:rPr>
        <w:t>IntegrityAlgorithm</w:t>
      </w:r>
      <w:bookmarkEnd w:id="3693"/>
      <w:bookmarkEnd w:id="3694"/>
      <w:bookmarkEnd w:id="3695"/>
      <w:bookmarkEnd w:id="3696"/>
      <w:bookmarkEnd w:id="3697"/>
      <w:bookmarkEnd w:id="3698"/>
      <w:bookmarkEnd w:id="3699"/>
      <w:bookmarkEnd w:id="3700"/>
      <w:bookmarkEnd w:id="3701"/>
      <w:bookmarkEnd w:id="3702"/>
      <w:bookmarkEnd w:id="3703"/>
      <w:bookmarkEnd w:id="3704"/>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5" w:name="_Toc25156424"/>
      <w:bookmarkStart w:id="3706" w:name="_Toc34124728"/>
      <w:bookmarkStart w:id="3707" w:name="_Toc43207854"/>
      <w:bookmarkStart w:id="3708" w:name="_Toc49857325"/>
      <w:bookmarkStart w:id="3709" w:name="_Toc56677165"/>
      <w:bookmarkStart w:id="3710" w:name="_Toc56691688"/>
      <w:bookmarkStart w:id="3711" w:name="_Toc56698952"/>
      <w:bookmarkStart w:id="3712" w:name="_Toc89035199"/>
      <w:bookmarkStart w:id="3713" w:name="_Toc89064997"/>
      <w:bookmarkStart w:id="3714" w:name="_Toc89180296"/>
      <w:bookmarkStart w:id="3715" w:name="_Toc97071975"/>
      <w:bookmarkStart w:id="3716" w:name="_Toc106632610"/>
      <w:r w:rsidRPr="003B2883">
        <w:t>6.1.6.3.11</w:t>
      </w:r>
      <w:r w:rsidRPr="003B2883">
        <w:tab/>
        <w:t>Enumeration: SmsSupport</w:t>
      </w:r>
      <w:bookmarkEnd w:id="3705"/>
      <w:bookmarkEnd w:id="3706"/>
      <w:bookmarkEnd w:id="3707"/>
      <w:bookmarkEnd w:id="3708"/>
      <w:bookmarkEnd w:id="3709"/>
      <w:bookmarkEnd w:id="3710"/>
      <w:bookmarkEnd w:id="3711"/>
      <w:bookmarkEnd w:id="3712"/>
      <w:bookmarkEnd w:id="3713"/>
      <w:bookmarkEnd w:id="3714"/>
      <w:bookmarkEnd w:id="3715"/>
      <w:bookmarkEnd w:id="3716"/>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17" w:name="_Toc25156425"/>
      <w:bookmarkStart w:id="3718" w:name="_Toc34124729"/>
      <w:bookmarkStart w:id="3719" w:name="_Toc43207855"/>
      <w:bookmarkStart w:id="3720" w:name="_Toc49857326"/>
      <w:bookmarkStart w:id="3721" w:name="_Toc56677166"/>
      <w:bookmarkStart w:id="3722" w:name="_Toc56691689"/>
      <w:bookmarkStart w:id="3723" w:name="_Toc56698953"/>
      <w:bookmarkStart w:id="3724" w:name="_Toc89035200"/>
      <w:bookmarkStart w:id="3725" w:name="_Toc89064998"/>
      <w:bookmarkStart w:id="3726" w:name="_Toc89180297"/>
      <w:bookmarkStart w:id="3727" w:name="_Toc97071976"/>
      <w:bookmarkStart w:id="3728" w:name="_Toc106632611"/>
      <w:r w:rsidRPr="003B2883">
        <w:lastRenderedPageBreak/>
        <w:t>6.1.6.3.12</w:t>
      </w:r>
      <w:r w:rsidRPr="003B2883">
        <w:tab/>
      </w:r>
      <w:r>
        <w:rPr>
          <w:rFonts w:cs="Arial"/>
        </w:rPr>
        <w:t xml:space="preserve">Enumeration: </w:t>
      </w:r>
      <w:r w:rsidRPr="003B2883">
        <w:t>ScType</w:t>
      </w:r>
      <w:bookmarkEnd w:id="3717"/>
      <w:bookmarkEnd w:id="3718"/>
      <w:bookmarkEnd w:id="3719"/>
      <w:bookmarkEnd w:id="3720"/>
      <w:bookmarkEnd w:id="3721"/>
      <w:bookmarkEnd w:id="3722"/>
      <w:bookmarkEnd w:id="3723"/>
      <w:bookmarkEnd w:id="3724"/>
      <w:bookmarkEnd w:id="3725"/>
      <w:bookmarkEnd w:id="3726"/>
      <w:bookmarkEnd w:id="3727"/>
      <w:bookmarkEnd w:id="3728"/>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29" w:name="_Toc25156426"/>
      <w:bookmarkStart w:id="3730" w:name="_Toc34124730"/>
      <w:bookmarkStart w:id="3731" w:name="_Toc43207856"/>
      <w:bookmarkStart w:id="3732" w:name="_Toc49857327"/>
      <w:bookmarkStart w:id="3733" w:name="_Toc56677167"/>
      <w:bookmarkStart w:id="3734" w:name="_Toc56691690"/>
      <w:bookmarkStart w:id="3735" w:name="_Toc56698954"/>
      <w:bookmarkStart w:id="3736" w:name="_Toc89035201"/>
      <w:bookmarkStart w:id="3737" w:name="_Toc89064999"/>
      <w:bookmarkStart w:id="3738" w:name="_Toc89180298"/>
      <w:bookmarkStart w:id="3739" w:name="_Toc97071977"/>
      <w:bookmarkStart w:id="3740" w:name="_Toc106632612"/>
      <w:r w:rsidRPr="003B2883">
        <w:t>6.1.6.3.13</w:t>
      </w:r>
      <w:r w:rsidRPr="003B2883">
        <w:tab/>
      </w:r>
      <w:r>
        <w:rPr>
          <w:rFonts w:cs="Arial"/>
        </w:rPr>
        <w:t xml:space="preserve">Enumeration: </w:t>
      </w:r>
      <w:r w:rsidRPr="003B2883">
        <w:t>KeyAmfType</w:t>
      </w:r>
      <w:bookmarkEnd w:id="3729"/>
      <w:bookmarkEnd w:id="3730"/>
      <w:bookmarkEnd w:id="3731"/>
      <w:bookmarkEnd w:id="3732"/>
      <w:bookmarkEnd w:id="3733"/>
      <w:bookmarkEnd w:id="3734"/>
      <w:bookmarkEnd w:id="3735"/>
      <w:bookmarkEnd w:id="3736"/>
      <w:bookmarkEnd w:id="3737"/>
      <w:bookmarkEnd w:id="3738"/>
      <w:bookmarkEnd w:id="3739"/>
      <w:bookmarkEnd w:id="3740"/>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1" w:name="_Toc25156427"/>
      <w:bookmarkStart w:id="3742" w:name="_Toc34124731"/>
      <w:bookmarkStart w:id="3743" w:name="_Toc43207857"/>
      <w:bookmarkStart w:id="3744" w:name="_Toc49857328"/>
      <w:bookmarkStart w:id="3745" w:name="_Toc56677168"/>
      <w:bookmarkStart w:id="3746" w:name="_Toc56691691"/>
      <w:bookmarkStart w:id="3747" w:name="_Toc56698955"/>
      <w:bookmarkStart w:id="3748" w:name="_Toc89035202"/>
      <w:bookmarkStart w:id="3749" w:name="_Toc89065000"/>
      <w:bookmarkStart w:id="3750" w:name="_Toc89180299"/>
      <w:bookmarkStart w:id="3751" w:name="_Toc97071978"/>
      <w:bookmarkStart w:id="3752" w:name="_Toc106632613"/>
      <w:r w:rsidRPr="003B2883">
        <w:t>6.1.6.3.14</w:t>
      </w:r>
      <w:r w:rsidRPr="003B2883">
        <w:tab/>
        <w:t>Enumeration: TransferReason</w:t>
      </w:r>
      <w:bookmarkEnd w:id="3741"/>
      <w:bookmarkEnd w:id="3742"/>
      <w:bookmarkEnd w:id="3743"/>
      <w:bookmarkEnd w:id="3744"/>
      <w:bookmarkEnd w:id="3745"/>
      <w:bookmarkEnd w:id="3746"/>
      <w:bookmarkEnd w:id="3747"/>
      <w:bookmarkEnd w:id="3748"/>
      <w:bookmarkEnd w:id="3749"/>
      <w:bookmarkEnd w:id="3750"/>
      <w:bookmarkEnd w:id="3751"/>
      <w:bookmarkEnd w:id="3752"/>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3" w:name="_Toc25156428"/>
      <w:bookmarkStart w:id="3754" w:name="_Toc34124732"/>
      <w:bookmarkStart w:id="3755" w:name="_Toc43207858"/>
      <w:bookmarkStart w:id="3756" w:name="_Toc49857329"/>
      <w:bookmarkStart w:id="3757" w:name="_Toc56677169"/>
      <w:bookmarkStart w:id="3758" w:name="_Toc56691692"/>
      <w:bookmarkStart w:id="3759" w:name="_Toc56698956"/>
      <w:bookmarkStart w:id="3760" w:name="_Toc89035203"/>
      <w:bookmarkStart w:id="3761" w:name="_Toc89065001"/>
      <w:bookmarkStart w:id="3762" w:name="_Toc89180300"/>
      <w:bookmarkStart w:id="3763" w:name="_Toc97071979"/>
      <w:bookmarkStart w:id="3764" w:name="_Toc106632614"/>
      <w:r w:rsidRPr="003B2883">
        <w:t>6.1.6.3.15</w:t>
      </w:r>
      <w:r w:rsidRPr="003B2883">
        <w:tab/>
        <w:t xml:space="preserve">Enumeration: </w:t>
      </w:r>
      <w:r w:rsidRPr="003B2883">
        <w:rPr>
          <w:noProof/>
        </w:rPr>
        <w:t>PolicyReqTrigger</w:t>
      </w:r>
      <w:bookmarkEnd w:id="3753"/>
      <w:bookmarkEnd w:id="3754"/>
      <w:bookmarkEnd w:id="3755"/>
      <w:bookmarkEnd w:id="3756"/>
      <w:bookmarkEnd w:id="3757"/>
      <w:bookmarkEnd w:id="3758"/>
      <w:bookmarkEnd w:id="3759"/>
      <w:bookmarkEnd w:id="3760"/>
      <w:bookmarkEnd w:id="3761"/>
      <w:bookmarkEnd w:id="3762"/>
      <w:bookmarkEnd w:id="3763"/>
      <w:bookmarkEnd w:id="3764"/>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5" w:name="_Toc25156429"/>
      <w:bookmarkStart w:id="3766" w:name="_Toc34124733"/>
      <w:bookmarkStart w:id="3767" w:name="_Toc43207859"/>
      <w:bookmarkStart w:id="3768" w:name="_Toc49857330"/>
      <w:bookmarkStart w:id="3769" w:name="_Toc56677170"/>
      <w:bookmarkStart w:id="3770" w:name="_Toc56691693"/>
      <w:bookmarkStart w:id="3771" w:name="_Toc56698957"/>
      <w:bookmarkStart w:id="3772" w:name="_Toc89035204"/>
      <w:bookmarkStart w:id="3773" w:name="_Toc89065002"/>
      <w:bookmarkStart w:id="3774" w:name="_Toc89180301"/>
      <w:bookmarkStart w:id="3775" w:name="_Toc97071980"/>
      <w:bookmarkStart w:id="3776" w:name="_Toc106632615"/>
      <w:r w:rsidRPr="003B2883">
        <w:lastRenderedPageBreak/>
        <w:t>6.1.6.3.16</w:t>
      </w:r>
      <w:r w:rsidRPr="003B2883">
        <w:tab/>
        <w:t>Enumeration: RatSelector</w:t>
      </w:r>
      <w:bookmarkEnd w:id="3765"/>
      <w:bookmarkEnd w:id="3766"/>
      <w:bookmarkEnd w:id="3767"/>
      <w:bookmarkEnd w:id="3768"/>
      <w:bookmarkEnd w:id="3769"/>
      <w:bookmarkEnd w:id="3770"/>
      <w:bookmarkEnd w:id="3771"/>
      <w:bookmarkEnd w:id="3772"/>
      <w:bookmarkEnd w:id="3773"/>
      <w:bookmarkEnd w:id="3774"/>
      <w:bookmarkEnd w:id="3775"/>
      <w:bookmarkEnd w:id="377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77" w:name="_Toc25156430"/>
      <w:bookmarkStart w:id="3778" w:name="_Toc34124734"/>
      <w:bookmarkStart w:id="3779" w:name="_Toc43207860"/>
      <w:bookmarkStart w:id="3780" w:name="_Toc49857331"/>
      <w:bookmarkStart w:id="3781" w:name="_Toc56677171"/>
      <w:bookmarkStart w:id="3782" w:name="_Toc56691694"/>
      <w:bookmarkStart w:id="3783" w:name="_Toc56698958"/>
      <w:bookmarkStart w:id="3784" w:name="_Toc89035205"/>
      <w:bookmarkStart w:id="3785" w:name="_Toc89065003"/>
      <w:bookmarkStart w:id="3786" w:name="_Toc89180302"/>
      <w:bookmarkStart w:id="3787" w:name="_Toc97071981"/>
      <w:bookmarkStart w:id="3788" w:name="_Toc106632616"/>
      <w:r w:rsidRPr="003B2883">
        <w:t>6.1.6.3.17</w:t>
      </w:r>
      <w:r w:rsidRPr="003B2883">
        <w:tab/>
        <w:t>Enumeration: NgapIeType</w:t>
      </w:r>
      <w:bookmarkEnd w:id="3777"/>
      <w:bookmarkEnd w:id="3778"/>
      <w:bookmarkEnd w:id="3779"/>
      <w:bookmarkEnd w:id="3780"/>
      <w:bookmarkEnd w:id="3781"/>
      <w:bookmarkEnd w:id="3782"/>
      <w:bookmarkEnd w:id="3783"/>
      <w:bookmarkEnd w:id="3784"/>
      <w:bookmarkEnd w:id="3785"/>
      <w:bookmarkEnd w:id="3786"/>
      <w:bookmarkEnd w:id="3787"/>
      <w:bookmarkEnd w:id="3788"/>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89" w:name="_Toc25156431"/>
      <w:bookmarkStart w:id="3790" w:name="_Toc34124735"/>
      <w:bookmarkStart w:id="3791" w:name="_Toc43207861"/>
      <w:bookmarkStart w:id="3792" w:name="_Toc49857332"/>
      <w:bookmarkStart w:id="3793" w:name="_Toc56677172"/>
      <w:bookmarkStart w:id="3794" w:name="_Toc56691695"/>
      <w:bookmarkStart w:id="3795" w:name="_Toc56698959"/>
      <w:bookmarkStart w:id="3796" w:name="_Toc89035206"/>
      <w:bookmarkStart w:id="3797" w:name="_Toc89065004"/>
      <w:bookmarkStart w:id="3798" w:name="_Toc89180303"/>
      <w:bookmarkStart w:id="3799" w:name="_Toc97071982"/>
      <w:bookmarkStart w:id="3800" w:name="_Toc106632617"/>
      <w:r w:rsidRPr="003B2883">
        <w:t>6.1.6.3.18</w:t>
      </w:r>
      <w:r w:rsidRPr="003B2883">
        <w:tab/>
        <w:t>Enumeration: N2InfoNotifyReason</w:t>
      </w:r>
      <w:bookmarkEnd w:id="3789"/>
      <w:bookmarkEnd w:id="3790"/>
      <w:bookmarkEnd w:id="3791"/>
      <w:bookmarkEnd w:id="3792"/>
      <w:bookmarkEnd w:id="3793"/>
      <w:bookmarkEnd w:id="3794"/>
      <w:bookmarkEnd w:id="3795"/>
      <w:bookmarkEnd w:id="3796"/>
      <w:bookmarkEnd w:id="3797"/>
      <w:bookmarkEnd w:id="3798"/>
      <w:bookmarkEnd w:id="3799"/>
      <w:bookmarkEnd w:id="3800"/>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1" w:name="_Toc25156432"/>
      <w:bookmarkStart w:id="3802" w:name="_Toc34124736"/>
      <w:bookmarkStart w:id="3803" w:name="_Toc43207862"/>
      <w:bookmarkStart w:id="3804" w:name="_Toc49857333"/>
      <w:bookmarkStart w:id="3805" w:name="_Toc56677173"/>
      <w:bookmarkStart w:id="3806" w:name="_Toc56691696"/>
      <w:bookmarkStart w:id="3807" w:name="_Toc56698960"/>
      <w:bookmarkStart w:id="3808" w:name="_Toc89035207"/>
      <w:bookmarkStart w:id="3809" w:name="_Toc89065005"/>
      <w:bookmarkStart w:id="3810" w:name="_Toc89180304"/>
      <w:bookmarkStart w:id="3811" w:name="_Toc97071983"/>
      <w:bookmarkStart w:id="3812" w:name="_Toc106632618"/>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1"/>
      <w:bookmarkEnd w:id="3802"/>
      <w:bookmarkEnd w:id="3803"/>
      <w:bookmarkEnd w:id="3804"/>
      <w:bookmarkEnd w:id="3805"/>
      <w:bookmarkEnd w:id="3806"/>
      <w:bookmarkEnd w:id="3807"/>
      <w:bookmarkEnd w:id="3808"/>
      <w:bookmarkEnd w:id="3809"/>
      <w:bookmarkEnd w:id="3810"/>
      <w:bookmarkEnd w:id="3811"/>
      <w:bookmarkEnd w:id="3812"/>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3" w:name="_Toc11343213"/>
      <w:bookmarkStart w:id="3814" w:name="_Toc18495025"/>
      <w:bookmarkStart w:id="3815" w:name="_Toc25156433"/>
      <w:bookmarkStart w:id="3816" w:name="_Toc34124737"/>
      <w:bookmarkStart w:id="3817" w:name="_Toc43207863"/>
      <w:bookmarkStart w:id="3818" w:name="_Toc49857334"/>
      <w:bookmarkStart w:id="3819" w:name="_Toc56677174"/>
      <w:bookmarkStart w:id="3820" w:name="_Toc56691697"/>
      <w:bookmarkStart w:id="3821" w:name="_Toc56698961"/>
      <w:bookmarkStart w:id="3822" w:name="_Toc89035208"/>
      <w:bookmarkStart w:id="3823" w:name="_Toc89065006"/>
      <w:bookmarkStart w:id="3824" w:name="_Toc89180305"/>
      <w:bookmarkStart w:id="3825" w:name="_Toc97071984"/>
      <w:bookmarkStart w:id="3826" w:name="_Toc106632619"/>
      <w:r w:rsidRPr="003B2883">
        <w:lastRenderedPageBreak/>
        <w:t>6.1.6.3.</w:t>
      </w:r>
      <w:r>
        <w:t>20</w:t>
      </w:r>
      <w:r w:rsidRPr="003B2883">
        <w:tab/>
        <w:t xml:space="preserve">Enumeration: </w:t>
      </w:r>
      <w:bookmarkEnd w:id="3813"/>
      <w:bookmarkEnd w:id="3814"/>
      <w:r>
        <w:rPr>
          <w:lang w:val="en-US" w:eastAsia="zh-CN"/>
        </w:rPr>
        <w:t>SbiBindingLevel</w:t>
      </w:r>
      <w:bookmarkEnd w:id="3815"/>
      <w:bookmarkEnd w:id="3816"/>
      <w:bookmarkEnd w:id="3817"/>
      <w:bookmarkEnd w:id="3818"/>
      <w:bookmarkEnd w:id="3819"/>
      <w:bookmarkEnd w:id="3820"/>
      <w:bookmarkEnd w:id="3821"/>
      <w:bookmarkEnd w:id="3822"/>
      <w:bookmarkEnd w:id="3823"/>
      <w:bookmarkEnd w:id="3824"/>
      <w:bookmarkEnd w:id="3825"/>
      <w:bookmarkEnd w:id="3826"/>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27" w:name="_Toc43208423"/>
      <w:bookmarkStart w:id="3828" w:name="_Toc43118250"/>
      <w:bookmarkStart w:id="3829" w:name="_Toc25157188"/>
      <w:bookmarkStart w:id="3830" w:name="_Toc49857335"/>
      <w:bookmarkStart w:id="3831" w:name="_Toc56677175"/>
      <w:bookmarkStart w:id="3832" w:name="_Toc56691698"/>
      <w:bookmarkStart w:id="3833" w:name="_Toc56698962"/>
      <w:bookmarkStart w:id="3834" w:name="_Toc89035209"/>
      <w:bookmarkStart w:id="3835" w:name="_Toc89065007"/>
      <w:bookmarkStart w:id="3836" w:name="_Toc89180306"/>
      <w:bookmarkStart w:id="3837" w:name="_Toc97071985"/>
      <w:bookmarkStart w:id="3838" w:name="_Toc106632620"/>
      <w:r>
        <w:t>6.1.6.3.21</w:t>
      </w:r>
      <w:r>
        <w:tab/>
        <w:t>Enumeration: EpsNasCiphering</w:t>
      </w:r>
      <w:r>
        <w:rPr>
          <w:lang w:eastAsia="zh-CN"/>
        </w:rPr>
        <w:t>Algorithm</w:t>
      </w:r>
      <w:bookmarkEnd w:id="3827"/>
      <w:bookmarkEnd w:id="3828"/>
      <w:bookmarkEnd w:id="3829"/>
      <w:bookmarkEnd w:id="3830"/>
      <w:bookmarkEnd w:id="3831"/>
      <w:bookmarkEnd w:id="3832"/>
      <w:bookmarkEnd w:id="3833"/>
      <w:bookmarkEnd w:id="3834"/>
      <w:bookmarkEnd w:id="3835"/>
      <w:bookmarkEnd w:id="3836"/>
      <w:bookmarkEnd w:id="3837"/>
      <w:bookmarkEnd w:id="3838"/>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39" w:name="_Toc43208424"/>
      <w:bookmarkStart w:id="3840" w:name="_Toc43118251"/>
      <w:bookmarkStart w:id="3841" w:name="_Toc25157189"/>
      <w:bookmarkStart w:id="3842" w:name="_Toc49857336"/>
      <w:bookmarkStart w:id="3843" w:name="_Toc56677176"/>
      <w:bookmarkStart w:id="3844" w:name="_Toc56691699"/>
      <w:bookmarkStart w:id="3845" w:name="_Toc56698963"/>
      <w:bookmarkStart w:id="3846" w:name="_Toc89035210"/>
      <w:bookmarkStart w:id="3847" w:name="_Toc89065008"/>
      <w:bookmarkStart w:id="3848" w:name="_Toc89180307"/>
      <w:bookmarkStart w:id="3849" w:name="_Toc97071986"/>
      <w:bookmarkStart w:id="3850" w:name="_Toc106632621"/>
      <w:r>
        <w:t>6.1.6.3.22</w:t>
      </w:r>
      <w:r>
        <w:tab/>
        <w:t>Enumeration: EpsNas</w:t>
      </w:r>
      <w:r>
        <w:rPr>
          <w:lang w:eastAsia="zh-CN"/>
        </w:rPr>
        <w:t>IntegrityAlgorithm</w:t>
      </w:r>
      <w:bookmarkEnd w:id="3839"/>
      <w:bookmarkEnd w:id="3840"/>
      <w:bookmarkEnd w:id="3841"/>
      <w:bookmarkEnd w:id="3842"/>
      <w:bookmarkEnd w:id="3843"/>
      <w:bookmarkEnd w:id="3844"/>
      <w:bookmarkEnd w:id="3845"/>
      <w:bookmarkEnd w:id="3846"/>
      <w:bookmarkEnd w:id="3847"/>
      <w:bookmarkEnd w:id="3848"/>
      <w:bookmarkEnd w:id="3849"/>
      <w:bookmarkEnd w:id="3850"/>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1" w:name="_Toc56696424"/>
      <w:bookmarkStart w:id="3852" w:name="_Toc58604232"/>
      <w:bookmarkStart w:id="3853" w:name="_Toc89035211"/>
      <w:bookmarkStart w:id="3854" w:name="_Toc89065009"/>
      <w:bookmarkStart w:id="3855" w:name="_Toc89180308"/>
      <w:bookmarkStart w:id="3856" w:name="_Toc97071987"/>
      <w:bookmarkStart w:id="3857" w:name="_Toc106632622"/>
      <w:r>
        <w:t>6.1.6.3.23</w:t>
      </w:r>
      <w:r>
        <w:tab/>
        <w:t xml:space="preserve">Enumeration: </w:t>
      </w:r>
      <w:bookmarkEnd w:id="3851"/>
      <w:bookmarkEnd w:id="3852"/>
      <w:r w:rsidRPr="00A230A4">
        <w:rPr>
          <w:rFonts w:cs="Arial"/>
          <w:lang w:eastAsia="zh-CN"/>
        </w:rPr>
        <w:t>PeriodicCommunic</w:t>
      </w:r>
      <w:r>
        <w:rPr>
          <w:rFonts w:cs="Arial"/>
          <w:lang w:eastAsia="zh-CN"/>
        </w:rPr>
        <w:t>ation</w:t>
      </w:r>
      <w:r w:rsidRPr="00A230A4">
        <w:rPr>
          <w:rFonts w:cs="Arial"/>
          <w:lang w:eastAsia="zh-CN"/>
        </w:rPr>
        <w:t>Indicator</w:t>
      </w:r>
      <w:bookmarkEnd w:id="3853"/>
      <w:bookmarkEnd w:id="3854"/>
      <w:bookmarkEnd w:id="3855"/>
      <w:bookmarkEnd w:id="3856"/>
      <w:bookmarkEnd w:id="3857"/>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58" w:name="_Toc89035212"/>
      <w:bookmarkStart w:id="3859" w:name="_Toc89065010"/>
      <w:bookmarkStart w:id="3860" w:name="_Toc89180309"/>
      <w:bookmarkStart w:id="3861" w:name="_Toc97071988"/>
      <w:bookmarkStart w:id="3862" w:name="_Toc106632623"/>
      <w:r>
        <w:t>6.1.6.3.24</w:t>
      </w:r>
      <w:r>
        <w:tab/>
        <w:t xml:space="preserve">Enumeration: </w:t>
      </w:r>
      <w:r>
        <w:rPr>
          <w:lang w:eastAsia="zh-CN"/>
        </w:rPr>
        <w:t>UuaaMmStatus</w:t>
      </w:r>
      <w:bookmarkEnd w:id="3858"/>
      <w:bookmarkEnd w:id="3859"/>
      <w:bookmarkEnd w:id="3860"/>
      <w:bookmarkEnd w:id="3861"/>
      <w:bookmarkEnd w:id="3862"/>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3" w:name="_Toc106632624"/>
      <w:r>
        <w:lastRenderedPageBreak/>
        <w:t>6.1.6.3.25</w:t>
      </w:r>
      <w:r w:rsidRPr="003B2883">
        <w:tab/>
        <w:t xml:space="preserve">Enumeration: </w:t>
      </w:r>
      <w:r>
        <w:rPr>
          <w:lang w:eastAsia="zh-CN"/>
        </w:rPr>
        <w:t>ReleaseCause</w:t>
      </w:r>
      <w:bookmarkEnd w:id="3863"/>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4" w:name="_Toc25156434"/>
      <w:bookmarkStart w:id="3865" w:name="_Toc34124738"/>
      <w:bookmarkStart w:id="3866" w:name="_Toc43207864"/>
      <w:bookmarkStart w:id="3867" w:name="_Toc49857337"/>
      <w:bookmarkStart w:id="3868" w:name="_Toc56677177"/>
      <w:bookmarkStart w:id="3869" w:name="_Toc56691700"/>
      <w:bookmarkStart w:id="3870" w:name="_Toc56698964"/>
      <w:bookmarkStart w:id="3871" w:name="_Toc89035213"/>
      <w:bookmarkStart w:id="3872" w:name="_Toc89065011"/>
      <w:bookmarkStart w:id="3873" w:name="_Toc89180310"/>
      <w:bookmarkStart w:id="3874" w:name="_Toc97071989"/>
      <w:bookmarkStart w:id="3875" w:name="_Toc106632625"/>
      <w:r w:rsidRPr="003B2883">
        <w:t>6.1.6.4</w:t>
      </w:r>
      <w:r w:rsidRPr="003B2883">
        <w:tab/>
        <w:t>Binary data</w:t>
      </w:r>
      <w:bookmarkEnd w:id="3864"/>
      <w:bookmarkEnd w:id="3865"/>
      <w:bookmarkEnd w:id="3866"/>
      <w:bookmarkEnd w:id="3867"/>
      <w:bookmarkEnd w:id="3868"/>
      <w:bookmarkEnd w:id="3869"/>
      <w:bookmarkEnd w:id="3870"/>
      <w:bookmarkEnd w:id="3871"/>
      <w:bookmarkEnd w:id="3872"/>
      <w:bookmarkEnd w:id="3873"/>
      <w:bookmarkEnd w:id="3874"/>
      <w:bookmarkEnd w:id="3875"/>
    </w:p>
    <w:p w14:paraId="6601D037" w14:textId="77777777" w:rsidR="00602AC0" w:rsidRPr="003B2883" w:rsidRDefault="00602AC0" w:rsidP="00602AC0">
      <w:pPr>
        <w:pStyle w:val="Heading5"/>
        <w:rPr>
          <w:lang w:val="en-US"/>
        </w:rPr>
      </w:pPr>
      <w:bookmarkStart w:id="3876" w:name="_Toc25156435"/>
      <w:bookmarkStart w:id="3877" w:name="_Toc34124739"/>
      <w:bookmarkStart w:id="3878" w:name="_Toc43207865"/>
      <w:bookmarkStart w:id="3879" w:name="_Toc49857338"/>
      <w:bookmarkStart w:id="3880" w:name="_Toc56677178"/>
      <w:bookmarkStart w:id="3881" w:name="_Toc56691701"/>
      <w:bookmarkStart w:id="3882" w:name="_Toc56698965"/>
      <w:bookmarkStart w:id="3883" w:name="_Toc89035214"/>
      <w:bookmarkStart w:id="3884" w:name="_Toc89065012"/>
      <w:bookmarkStart w:id="3885" w:name="_Toc89180311"/>
      <w:bookmarkStart w:id="3886" w:name="_Toc97071990"/>
      <w:bookmarkStart w:id="3887" w:name="_Toc106632626"/>
      <w:r w:rsidRPr="003B2883">
        <w:rPr>
          <w:lang w:val="en-US"/>
        </w:rPr>
        <w:t>6.1.6.4.1</w:t>
      </w:r>
      <w:r w:rsidRPr="003B2883">
        <w:rPr>
          <w:lang w:val="en-US"/>
        </w:rPr>
        <w:tab/>
        <w:t>Introduction</w:t>
      </w:r>
      <w:bookmarkEnd w:id="3876"/>
      <w:bookmarkEnd w:id="3877"/>
      <w:bookmarkEnd w:id="3878"/>
      <w:bookmarkEnd w:id="3879"/>
      <w:bookmarkEnd w:id="3880"/>
      <w:bookmarkEnd w:id="3881"/>
      <w:bookmarkEnd w:id="3882"/>
      <w:bookmarkEnd w:id="3883"/>
      <w:bookmarkEnd w:id="3884"/>
      <w:bookmarkEnd w:id="3885"/>
      <w:bookmarkEnd w:id="3886"/>
      <w:bookmarkEnd w:id="3887"/>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88" w:name="_Toc43207866"/>
      <w:bookmarkStart w:id="3889" w:name="_Toc25156436"/>
      <w:bookmarkStart w:id="3890" w:name="_Toc34124740"/>
      <w:bookmarkStart w:id="3891" w:name="_Toc49857339"/>
      <w:bookmarkStart w:id="3892" w:name="_Toc56677179"/>
      <w:bookmarkStart w:id="3893" w:name="_Toc56691702"/>
      <w:bookmarkStart w:id="3894" w:name="_Toc56698966"/>
      <w:bookmarkStart w:id="3895" w:name="_Toc89035215"/>
      <w:bookmarkStart w:id="3896" w:name="_Toc89065013"/>
      <w:bookmarkStart w:id="3897" w:name="_Toc89180312"/>
      <w:bookmarkStart w:id="3898" w:name="_Toc97071991"/>
      <w:bookmarkStart w:id="3899" w:name="_Toc106632627"/>
      <w:r w:rsidRPr="003B2883">
        <w:rPr>
          <w:lang w:val="en-US"/>
        </w:rPr>
        <w:t>6.1.6.4.2</w:t>
      </w:r>
      <w:r w:rsidRPr="003B2883">
        <w:rPr>
          <w:lang w:val="en-US"/>
        </w:rPr>
        <w:tab/>
        <w:t>N1 Message</w:t>
      </w:r>
      <w:bookmarkEnd w:id="3888"/>
      <w:bookmarkEnd w:id="3889"/>
      <w:bookmarkEnd w:id="3890"/>
      <w:bookmarkEnd w:id="3891"/>
      <w:bookmarkEnd w:id="3892"/>
      <w:bookmarkEnd w:id="3893"/>
      <w:bookmarkEnd w:id="3894"/>
      <w:bookmarkEnd w:id="3895"/>
      <w:bookmarkEnd w:id="3896"/>
      <w:bookmarkEnd w:id="3897"/>
      <w:bookmarkEnd w:id="3898"/>
      <w:bookmarkEnd w:id="3899"/>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0" w:name="_Toc43207867"/>
      <w:bookmarkStart w:id="3901" w:name="_Toc25156437"/>
      <w:bookmarkStart w:id="3902" w:name="_Toc34124741"/>
      <w:bookmarkStart w:id="3903" w:name="_Toc49857340"/>
      <w:bookmarkStart w:id="3904" w:name="_Toc56677180"/>
      <w:bookmarkStart w:id="3905" w:name="_Toc56691703"/>
      <w:bookmarkStart w:id="3906" w:name="_Toc56698967"/>
      <w:bookmarkStart w:id="3907" w:name="_Toc89035216"/>
      <w:bookmarkStart w:id="3908" w:name="_Toc89065014"/>
      <w:bookmarkStart w:id="3909" w:name="_Toc89180313"/>
      <w:bookmarkStart w:id="3910" w:name="_Toc97071992"/>
      <w:bookmarkStart w:id="3911" w:name="_Toc106632628"/>
      <w:r w:rsidRPr="003B2883">
        <w:rPr>
          <w:lang w:val="en-US"/>
        </w:rPr>
        <w:t>6.1.6.4.3</w:t>
      </w:r>
      <w:r w:rsidRPr="003B2883">
        <w:rPr>
          <w:lang w:val="en-US"/>
        </w:rPr>
        <w:tab/>
        <w:t>N2 Information</w:t>
      </w:r>
      <w:bookmarkEnd w:id="3900"/>
      <w:bookmarkEnd w:id="3901"/>
      <w:bookmarkEnd w:id="3902"/>
      <w:bookmarkEnd w:id="3903"/>
      <w:bookmarkEnd w:id="3904"/>
      <w:bookmarkEnd w:id="3905"/>
      <w:bookmarkEnd w:id="3906"/>
      <w:bookmarkEnd w:id="3907"/>
      <w:bookmarkEnd w:id="3908"/>
      <w:bookmarkEnd w:id="3909"/>
      <w:bookmarkEnd w:id="3910"/>
      <w:bookmarkEnd w:id="3911"/>
    </w:p>
    <w:p w14:paraId="17D03BA9" w14:textId="77777777" w:rsidR="00602AC0" w:rsidRPr="003B2883" w:rsidRDefault="00602AC0" w:rsidP="00876DA9">
      <w:pPr>
        <w:pStyle w:val="Heading6"/>
      </w:pPr>
      <w:bookmarkStart w:id="3912" w:name="_Toc25156438"/>
      <w:bookmarkStart w:id="3913" w:name="_Toc34124742"/>
      <w:bookmarkStart w:id="3914" w:name="_Toc43207868"/>
      <w:bookmarkStart w:id="3915" w:name="_Toc49857341"/>
      <w:bookmarkStart w:id="3916" w:name="_Toc56677181"/>
      <w:bookmarkStart w:id="3917" w:name="_Toc56691704"/>
      <w:bookmarkStart w:id="3918" w:name="_Toc56698968"/>
      <w:bookmarkStart w:id="3919" w:name="_Toc89035217"/>
      <w:bookmarkStart w:id="3920" w:name="_Toc89065015"/>
      <w:bookmarkStart w:id="3921" w:name="_Toc89180314"/>
      <w:bookmarkStart w:id="3922" w:name="_Toc97071993"/>
      <w:bookmarkStart w:id="3923" w:name="_Toc106632629"/>
      <w:r w:rsidRPr="003B2883">
        <w:t>6.1.6.4.3.1</w:t>
      </w:r>
      <w:r w:rsidRPr="003B2883">
        <w:tab/>
        <w:t>Introduction</w:t>
      </w:r>
      <w:bookmarkEnd w:id="3912"/>
      <w:bookmarkEnd w:id="3913"/>
      <w:bookmarkEnd w:id="3914"/>
      <w:bookmarkEnd w:id="3915"/>
      <w:bookmarkEnd w:id="3916"/>
      <w:bookmarkEnd w:id="3917"/>
      <w:bookmarkEnd w:id="3918"/>
      <w:bookmarkEnd w:id="3919"/>
      <w:bookmarkEnd w:id="3920"/>
      <w:bookmarkEnd w:id="3921"/>
      <w:bookmarkEnd w:id="3922"/>
      <w:bookmarkEnd w:id="3923"/>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4" w:name="_Toc25156439"/>
      <w:bookmarkStart w:id="3925" w:name="_Toc34124743"/>
      <w:bookmarkStart w:id="3926" w:name="_Toc43207869"/>
      <w:bookmarkStart w:id="3927" w:name="_Toc49857342"/>
      <w:bookmarkStart w:id="3928" w:name="_Toc56677182"/>
      <w:bookmarkStart w:id="3929" w:name="_Toc56691705"/>
      <w:bookmarkStart w:id="3930" w:name="_Toc56698969"/>
      <w:bookmarkStart w:id="3931" w:name="_Toc89035218"/>
      <w:bookmarkStart w:id="3932" w:name="_Toc89065016"/>
      <w:bookmarkStart w:id="3933" w:name="_Toc89180315"/>
      <w:bookmarkStart w:id="3934" w:name="_Toc97071994"/>
      <w:bookmarkStart w:id="3935" w:name="_Toc106632630"/>
      <w:r w:rsidRPr="003B2883">
        <w:t>6.1.6.4.3.2</w:t>
      </w:r>
      <w:r w:rsidRPr="003B2883">
        <w:tab/>
        <w:t>NGAP IEs</w:t>
      </w:r>
      <w:bookmarkEnd w:id="3924"/>
      <w:bookmarkEnd w:id="3925"/>
      <w:bookmarkEnd w:id="3926"/>
      <w:bookmarkEnd w:id="3927"/>
      <w:bookmarkEnd w:id="3928"/>
      <w:bookmarkEnd w:id="3929"/>
      <w:bookmarkEnd w:id="3930"/>
      <w:bookmarkEnd w:id="3931"/>
      <w:bookmarkEnd w:id="3932"/>
      <w:bookmarkEnd w:id="3933"/>
      <w:bookmarkEnd w:id="3934"/>
      <w:bookmarkEnd w:id="3935"/>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409BD917" w:rsidR="005A1CD0" w:rsidRDefault="005A1CD0" w:rsidP="00602AC0"/>
    <w:p w14:paraId="2F89D228" w14:textId="497EEC3F" w:rsidR="00A87068" w:rsidRPr="00197A74" w:rsidRDefault="00A87068" w:rsidP="00A87068">
      <w:pPr>
        <w:pStyle w:val="EditorsNote"/>
      </w:pPr>
      <w:r w:rsidRPr="00197A74">
        <w:t>Editor's Note:</w:t>
      </w:r>
      <w:r w:rsidR="000C674B">
        <w:tab/>
      </w:r>
      <w:r w:rsidRPr="00197A74">
        <w:t>The 5G ProSe PC5 QoS parameters</w:t>
      </w:r>
      <w:r w:rsidRPr="00A87068">
        <w:t xml:space="preserve"> will be specified in 3GPP TS 38.413 [12].</w:t>
      </w:r>
    </w:p>
    <w:p w14:paraId="35E426F7" w14:textId="77777777" w:rsidR="00A87068" w:rsidRPr="003B2883" w:rsidRDefault="00A87068" w:rsidP="00602AC0"/>
    <w:p w14:paraId="5945EC63" w14:textId="77777777" w:rsidR="00602AC0" w:rsidRPr="003B2883" w:rsidRDefault="00602AC0" w:rsidP="00876DA9">
      <w:pPr>
        <w:pStyle w:val="Heading6"/>
      </w:pPr>
      <w:bookmarkStart w:id="3936" w:name="_Toc25156440"/>
      <w:bookmarkStart w:id="3937" w:name="_Toc34124744"/>
      <w:bookmarkStart w:id="3938" w:name="_Toc43207870"/>
      <w:bookmarkStart w:id="3939" w:name="_Toc49857343"/>
      <w:bookmarkStart w:id="3940" w:name="_Toc56677183"/>
      <w:bookmarkStart w:id="3941" w:name="_Toc56691706"/>
      <w:bookmarkStart w:id="3942" w:name="_Toc56698970"/>
      <w:bookmarkStart w:id="3943" w:name="_Toc89035219"/>
      <w:bookmarkStart w:id="3944" w:name="_Toc89065017"/>
      <w:bookmarkStart w:id="3945" w:name="_Toc89180316"/>
      <w:bookmarkStart w:id="3946" w:name="_Toc97071995"/>
      <w:bookmarkStart w:id="3947" w:name="_Toc106632631"/>
      <w:r w:rsidRPr="003B2883">
        <w:t>6.1.6.4.3.3</w:t>
      </w:r>
      <w:r w:rsidRPr="003B2883">
        <w:tab/>
        <w:t>NGAP Messages</w:t>
      </w:r>
      <w:bookmarkEnd w:id="3936"/>
      <w:bookmarkEnd w:id="3937"/>
      <w:bookmarkEnd w:id="3938"/>
      <w:bookmarkEnd w:id="3939"/>
      <w:bookmarkEnd w:id="3940"/>
      <w:bookmarkEnd w:id="3941"/>
      <w:bookmarkEnd w:id="3942"/>
      <w:bookmarkEnd w:id="3943"/>
      <w:bookmarkEnd w:id="3944"/>
      <w:bookmarkEnd w:id="3945"/>
      <w:bookmarkEnd w:id="3946"/>
      <w:bookmarkEnd w:id="3947"/>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lastRenderedPageBreak/>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lastRenderedPageBreak/>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48" w:name="_Toc25156441"/>
      <w:bookmarkStart w:id="3949" w:name="_Toc34124745"/>
      <w:bookmarkStart w:id="3950" w:name="_Toc43207871"/>
      <w:bookmarkStart w:id="3951" w:name="_Toc49857344"/>
      <w:bookmarkStart w:id="3952" w:name="_Toc56677184"/>
      <w:bookmarkStart w:id="3953" w:name="_Toc56691707"/>
      <w:bookmarkStart w:id="3954" w:name="_Toc56698971"/>
      <w:bookmarkStart w:id="3955" w:name="_Toc89035220"/>
      <w:bookmarkStart w:id="3956" w:name="_Toc89065018"/>
      <w:bookmarkStart w:id="3957" w:name="_Toc89180317"/>
      <w:bookmarkStart w:id="3958" w:name="_Toc97071996"/>
      <w:bookmarkStart w:id="3959" w:name="_Toc106632632"/>
      <w:r w:rsidRPr="003B2883">
        <w:rPr>
          <w:lang w:val="en-US"/>
        </w:rPr>
        <w:t>6.1.6.4.</w:t>
      </w:r>
      <w:r>
        <w:rPr>
          <w:lang w:val="en-US"/>
        </w:rPr>
        <w:t>4</w:t>
      </w:r>
      <w:r w:rsidRPr="003B2883">
        <w:rPr>
          <w:lang w:val="en-US"/>
        </w:rPr>
        <w:tab/>
      </w:r>
      <w:r>
        <w:rPr>
          <w:lang w:val="en-US"/>
        </w:rPr>
        <w:t>Mobile Terminated Data</w:t>
      </w:r>
      <w:bookmarkEnd w:id="3948"/>
      <w:bookmarkEnd w:id="3949"/>
      <w:bookmarkEnd w:id="3950"/>
      <w:bookmarkEnd w:id="3951"/>
      <w:bookmarkEnd w:id="3952"/>
      <w:bookmarkEnd w:id="3953"/>
      <w:bookmarkEnd w:id="3954"/>
      <w:bookmarkEnd w:id="3955"/>
      <w:bookmarkEnd w:id="3956"/>
      <w:bookmarkEnd w:id="3957"/>
      <w:bookmarkEnd w:id="3958"/>
      <w:bookmarkEnd w:id="395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0" w:name="_Toc56696427"/>
      <w:bookmarkStart w:id="3961" w:name="_Toc58604235"/>
      <w:bookmarkStart w:id="3962" w:name="_Toc89035221"/>
      <w:bookmarkStart w:id="3963" w:name="_Toc89065019"/>
      <w:bookmarkStart w:id="3964" w:name="_Toc89180318"/>
      <w:bookmarkStart w:id="3965" w:name="_Toc97071997"/>
      <w:bookmarkStart w:id="3966" w:name="_Toc106632633"/>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0"/>
      <w:bookmarkEnd w:id="3961"/>
      <w:bookmarkEnd w:id="3962"/>
      <w:bookmarkEnd w:id="3963"/>
      <w:bookmarkEnd w:id="3964"/>
      <w:bookmarkEnd w:id="3965"/>
      <w:bookmarkEnd w:id="3966"/>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67" w:name="_Toc25156442"/>
      <w:bookmarkStart w:id="3968" w:name="_Toc34124746"/>
      <w:bookmarkStart w:id="3969" w:name="_Toc43207872"/>
      <w:bookmarkStart w:id="3970" w:name="_Toc49857345"/>
      <w:bookmarkStart w:id="3971" w:name="_Toc56677185"/>
      <w:bookmarkStart w:id="3972" w:name="_Toc56691708"/>
      <w:bookmarkStart w:id="3973" w:name="_Toc56698972"/>
      <w:bookmarkStart w:id="3974" w:name="_Toc89035222"/>
      <w:bookmarkStart w:id="3975" w:name="_Toc89065020"/>
      <w:bookmarkStart w:id="3976" w:name="_Toc89180319"/>
      <w:bookmarkStart w:id="3977" w:name="_Toc97071998"/>
      <w:bookmarkStart w:id="3978" w:name="_Toc106632634"/>
      <w:r w:rsidRPr="003B2883">
        <w:t>6.1.7</w:t>
      </w:r>
      <w:r w:rsidRPr="003B2883">
        <w:tab/>
        <w:t>Error Handling</w:t>
      </w:r>
      <w:bookmarkEnd w:id="3967"/>
      <w:bookmarkEnd w:id="3968"/>
      <w:bookmarkEnd w:id="3969"/>
      <w:bookmarkEnd w:id="3970"/>
      <w:bookmarkEnd w:id="3971"/>
      <w:bookmarkEnd w:id="3972"/>
      <w:bookmarkEnd w:id="3973"/>
      <w:bookmarkEnd w:id="3974"/>
      <w:bookmarkEnd w:id="3975"/>
      <w:bookmarkEnd w:id="3976"/>
      <w:bookmarkEnd w:id="3977"/>
      <w:bookmarkEnd w:id="3978"/>
    </w:p>
    <w:p w14:paraId="13EF2CAC" w14:textId="77777777" w:rsidR="00602AC0" w:rsidRPr="003B2883" w:rsidRDefault="00602AC0" w:rsidP="00602AC0">
      <w:pPr>
        <w:pStyle w:val="Heading4"/>
      </w:pPr>
      <w:bookmarkStart w:id="3979" w:name="_Toc25156443"/>
      <w:bookmarkStart w:id="3980" w:name="_Toc34124747"/>
      <w:bookmarkStart w:id="3981" w:name="_Toc43207873"/>
      <w:bookmarkStart w:id="3982" w:name="_Toc49857346"/>
      <w:bookmarkStart w:id="3983" w:name="_Toc56677186"/>
      <w:bookmarkStart w:id="3984" w:name="_Toc56691709"/>
      <w:bookmarkStart w:id="3985" w:name="_Toc56698973"/>
      <w:bookmarkStart w:id="3986" w:name="_Toc89035223"/>
      <w:bookmarkStart w:id="3987" w:name="_Toc89065021"/>
      <w:bookmarkStart w:id="3988" w:name="_Toc89180320"/>
      <w:bookmarkStart w:id="3989" w:name="_Toc97071999"/>
      <w:bookmarkStart w:id="3990" w:name="_Toc106632635"/>
      <w:r w:rsidRPr="003B2883">
        <w:t>6.1.7.1</w:t>
      </w:r>
      <w:r w:rsidRPr="003B2883">
        <w:tab/>
        <w:t>General</w:t>
      </w:r>
      <w:bookmarkEnd w:id="3979"/>
      <w:bookmarkEnd w:id="3980"/>
      <w:bookmarkEnd w:id="3981"/>
      <w:bookmarkEnd w:id="3982"/>
      <w:bookmarkEnd w:id="3983"/>
      <w:bookmarkEnd w:id="3984"/>
      <w:bookmarkEnd w:id="3985"/>
      <w:bookmarkEnd w:id="3986"/>
      <w:bookmarkEnd w:id="3987"/>
      <w:bookmarkEnd w:id="3988"/>
      <w:bookmarkEnd w:id="3989"/>
      <w:bookmarkEnd w:id="3990"/>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1" w:name="_Toc25156444"/>
      <w:bookmarkStart w:id="3992" w:name="_Toc34124748"/>
      <w:bookmarkStart w:id="3993" w:name="_Toc43207874"/>
      <w:bookmarkStart w:id="3994" w:name="_Toc49857347"/>
      <w:bookmarkStart w:id="3995" w:name="_Toc56677187"/>
      <w:bookmarkStart w:id="3996" w:name="_Toc56691710"/>
      <w:bookmarkStart w:id="3997" w:name="_Toc56698974"/>
      <w:bookmarkStart w:id="3998" w:name="_Toc89035224"/>
      <w:bookmarkStart w:id="3999" w:name="_Toc89065022"/>
      <w:bookmarkStart w:id="4000" w:name="_Toc89180321"/>
      <w:bookmarkStart w:id="4001" w:name="_Toc97072000"/>
      <w:bookmarkStart w:id="4002" w:name="_Toc106632636"/>
      <w:r w:rsidRPr="003B2883">
        <w:t>6.1.7.2</w:t>
      </w:r>
      <w:r w:rsidRPr="003B2883">
        <w:tab/>
        <w:t>Protocol Errors</w:t>
      </w:r>
      <w:bookmarkEnd w:id="3991"/>
      <w:bookmarkEnd w:id="3992"/>
      <w:bookmarkEnd w:id="3993"/>
      <w:bookmarkEnd w:id="3994"/>
      <w:bookmarkEnd w:id="3995"/>
      <w:bookmarkEnd w:id="3996"/>
      <w:bookmarkEnd w:id="3997"/>
      <w:bookmarkEnd w:id="3998"/>
      <w:bookmarkEnd w:id="3999"/>
      <w:bookmarkEnd w:id="4000"/>
      <w:bookmarkEnd w:id="4001"/>
      <w:bookmarkEnd w:id="4002"/>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3" w:name="_Toc25156445"/>
      <w:bookmarkStart w:id="4004" w:name="_Toc34124749"/>
      <w:bookmarkStart w:id="4005" w:name="_Toc43207875"/>
      <w:bookmarkStart w:id="4006" w:name="_Toc49857348"/>
      <w:bookmarkStart w:id="4007" w:name="_Toc56677188"/>
      <w:bookmarkStart w:id="4008" w:name="_Toc56691711"/>
      <w:bookmarkStart w:id="4009" w:name="_Toc56698975"/>
      <w:bookmarkStart w:id="4010" w:name="_Toc89035225"/>
      <w:bookmarkStart w:id="4011" w:name="_Toc89065023"/>
      <w:bookmarkStart w:id="4012" w:name="_Toc89180322"/>
      <w:bookmarkStart w:id="4013" w:name="_Toc97072001"/>
      <w:bookmarkStart w:id="4014" w:name="_Toc106632637"/>
      <w:r w:rsidRPr="003B2883">
        <w:t>6.1.7.3</w:t>
      </w:r>
      <w:r w:rsidRPr="003B2883">
        <w:tab/>
        <w:t>Application Errors</w:t>
      </w:r>
      <w:bookmarkEnd w:id="4003"/>
      <w:bookmarkEnd w:id="4004"/>
      <w:bookmarkEnd w:id="4005"/>
      <w:bookmarkEnd w:id="4006"/>
      <w:bookmarkEnd w:id="4007"/>
      <w:bookmarkEnd w:id="4008"/>
      <w:bookmarkEnd w:id="4009"/>
      <w:bookmarkEnd w:id="4010"/>
      <w:bookmarkEnd w:id="4011"/>
      <w:bookmarkEnd w:id="4012"/>
      <w:bookmarkEnd w:id="4013"/>
      <w:bookmarkEnd w:id="4014"/>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77777777"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77777777"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lastRenderedPageBreak/>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5" w:name="_Toc25156446"/>
      <w:bookmarkStart w:id="4016" w:name="_Toc34124750"/>
      <w:bookmarkStart w:id="4017" w:name="_Toc43207876"/>
      <w:bookmarkStart w:id="4018" w:name="_Toc49857349"/>
      <w:bookmarkStart w:id="4019" w:name="_Toc56677189"/>
      <w:bookmarkStart w:id="4020" w:name="_Toc56691712"/>
      <w:bookmarkStart w:id="4021" w:name="_Toc56698976"/>
      <w:bookmarkStart w:id="4022" w:name="_Toc89035226"/>
      <w:bookmarkStart w:id="4023" w:name="_Toc89065024"/>
      <w:bookmarkStart w:id="4024" w:name="_Toc89180323"/>
      <w:bookmarkStart w:id="4025" w:name="_Toc97072002"/>
      <w:bookmarkStart w:id="4026" w:name="_Toc106632638"/>
      <w:r w:rsidRPr="003B2883">
        <w:t>6.1.8</w:t>
      </w:r>
      <w:r w:rsidRPr="003B2883">
        <w:tab/>
        <w:t>Feature Negotiation</w:t>
      </w:r>
      <w:bookmarkEnd w:id="4015"/>
      <w:bookmarkEnd w:id="4016"/>
      <w:bookmarkEnd w:id="4017"/>
      <w:bookmarkEnd w:id="4018"/>
      <w:bookmarkEnd w:id="4019"/>
      <w:bookmarkEnd w:id="4020"/>
      <w:bookmarkEnd w:id="4021"/>
      <w:bookmarkEnd w:id="4022"/>
      <w:bookmarkEnd w:id="4023"/>
      <w:bookmarkEnd w:id="4024"/>
      <w:bookmarkEnd w:id="4025"/>
      <w:bookmarkEnd w:id="4026"/>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27"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27"/>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05247A" w:rsidRPr="003B2883" w14:paraId="127818EF" w14:textId="77777777" w:rsidTr="001D4998">
        <w:trPr>
          <w:cantSplit/>
          <w:jc w:val="center"/>
        </w:trPr>
        <w:tc>
          <w:tcPr>
            <w:tcW w:w="9215" w:type="dxa"/>
            <w:gridSpan w:val="4"/>
          </w:tcPr>
          <w:p w14:paraId="4C7FD720" w14:textId="77777777" w:rsidR="0005247A" w:rsidRPr="003B2883" w:rsidRDefault="0005247A" w:rsidP="0005247A">
            <w:pPr>
              <w:pStyle w:val="TAL"/>
              <w:rPr>
                <w:bCs/>
              </w:rPr>
            </w:pPr>
            <w:r w:rsidRPr="003B2883">
              <w:t>Feature number: The order number of the feature within the s</w:t>
            </w:r>
            <w:r w:rsidRPr="003B2883">
              <w:rPr>
                <w:bCs/>
              </w:rPr>
              <w:t>upportedFeatures attribute (starting with 1).</w:t>
            </w:r>
          </w:p>
          <w:p w14:paraId="5F6CC76E" w14:textId="77777777" w:rsidR="0005247A" w:rsidRPr="003B2883" w:rsidRDefault="0005247A" w:rsidP="0005247A">
            <w:pPr>
              <w:pStyle w:val="TAL"/>
              <w:rPr>
                <w:bCs/>
              </w:rPr>
            </w:pPr>
            <w:r w:rsidRPr="003B2883">
              <w:rPr>
                <w:bCs/>
              </w:rPr>
              <w:t>Feature: A short name that can be used to refer to the bit and to the feature.</w:t>
            </w:r>
          </w:p>
          <w:p w14:paraId="6B2BBADF" w14:textId="77777777" w:rsidR="0005247A" w:rsidRPr="003B2883" w:rsidRDefault="0005247A" w:rsidP="0005247A">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05247A" w:rsidRPr="003B2883" w:rsidRDefault="0005247A" w:rsidP="0005247A">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28" w:name="_Toc25156447"/>
      <w:bookmarkStart w:id="4029" w:name="_Toc34124751"/>
      <w:bookmarkStart w:id="4030" w:name="_Toc43207877"/>
      <w:bookmarkStart w:id="4031" w:name="_Toc49857350"/>
      <w:bookmarkStart w:id="4032" w:name="_Toc56677190"/>
      <w:bookmarkStart w:id="4033" w:name="_Toc56691713"/>
      <w:bookmarkStart w:id="4034" w:name="_Toc56698977"/>
      <w:bookmarkStart w:id="4035" w:name="_Toc89035227"/>
      <w:bookmarkStart w:id="4036" w:name="_Toc89065025"/>
      <w:bookmarkStart w:id="4037" w:name="_Toc89180324"/>
      <w:bookmarkStart w:id="4038" w:name="_Toc97072003"/>
      <w:bookmarkStart w:id="4039" w:name="_Toc106632639"/>
      <w:r w:rsidRPr="003B2883">
        <w:rPr>
          <w:lang w:val="en-US"/>
        </w:rPr>
        <w:t>6.1.9</w:t>
      </w:r>
      <w:r w:rsidRPr="003B2883">
        <w:rPr>
          <w:lang w:val="en-US"/>
        </w:rPr>
        <w:tab/>
        <w:t>Security</w:t>
      </w:r>
      <w:bookmarkEnd w:id="4028"/>
      <w:bookmarkEnd w:id="4029"/>
      <w:bookmarkEnd w:id="4030"/>
      <w:bookmarkEnd w:id="4031"/>
      <w:bookmarkEnd w:id="4032"/>
      <w:bookmarkEnd w:id="4033"/>
      <w:bookmarkEnd w:id="4034"/>
      <w:bookmarkEnd w:id="4035"/>
      <w:bookmarkEnd w:id="4036"/>
      <w:bookmarkEnd w:id="4037"/>
      <w:bookmarkEnd w:id="4038"/>
      <w:bookmarkEnd w:id="4039"/>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0" w:name="_Toc56677191"/>
      <w:bookmarkStart w:id="4041" w:name="_Toc56691714"/>
      <w:bookmarkStart w:id="4042" w:name="_Toc56698978"/>
      <w:bookmarkStart w:id="4043" w:name="_Toc89035228"/>
      <w:bookmarkStart w:id="4044" w:name="_Toc89065026"/>
      <w:bookmarkStart w:id="4045" w:name="_Toc89180325"/>
      <w:bookmarkStart w:id="4046" w:name="_Toc97072004"/>
      <w:bookmarkStart w:id="4047" w:name="_Toc106632640"/>
      <w:r w:rsidRPr="003B2883">
        <w:t>6.1.</w:t>
      </w:r>
      <w:r>
        <w:t>10</w:t>
      </w:r>
      <w:r w:rsidRPr="003B2883">
        <w:tab/>
      </w:r>
      <w:r>
        <w:t>HTTP redirection</w:t>
      </w:r>
      <w:bookmarkEnd w:id="4040"/>
      <w:bookmarkEnd w:id="4041"/>
      <w:bookmarkEnd w:id="4042"/>
      <w:bookmarkEnd w:id="4043"/>
      <w:bookmarkEnd w:id="4044"/>
      <w:bookmarkEnd w:id="4045"/>
      <w:bookmarkEnd w:id="4046"/>
      <w:bookmarkEnd w:id="4047"/>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48" w:name="_Toc25156448"/>
      <w:bookmarkStart w:id="4049" w:name="_Toc34124752"/>
      <w:bookmarkStart w:id="4050" w:name="_Toc43207878"/>
      <w:bookmarkStart w:id="4051" w:name="_Toc49857351"/>
      <w:bookmarkStart w:id="4052" w:name="_Toc56677192"/>
      <w:bookmarkStart w:id="4053" w:name="_Toc56691715"/>
      <w:bookmarkStart w:id="4054" w:name="_Toc56698979"/>
      <w:bookmarkStart w:id="4055" w:name="_Toc89035229"/>
      <w:bookmarkStart w:id="4056" w:name="_Toc89065027"/>
      <w:bookmarkStart w:id="4057" w:name="_Toc89180326"/>
      <w:bookmarkStart w:id="4058" w:name="_Toc97072005"/>
      <w:bookmarkStart w:id="4059" w:name="_Toc106632641"/>
      <w:r w:rsidRPr="003B2883">
        <w:t>6.2</w:t>
      </w:r>
      <w:r w:rsidRPr="003B2883">
        <w:tab/>
        <w:t>Namf_EventExposure Service API</w:t>
      </w:r>
      <w:bookmarkEnd w:id="4048"/>
      <w:bookmarkEnd w:id="4049"/>
      <w:bookmarkEnd w:id="4050"/>
      <w:bookmarkEnd w:id="4051"/>
      <w:bookmarkEnd w:id="4052"/>
      <w:bookmarkEnd w:id="4053"/>
      <w:bookmarkEnd w:id="4054"/>
      <w:bookmarkEnd w:id="4055"/>
      <w:bookmarkEnd w:id="4056"/>
      <w:bookmarkEnd w:id="4057"/>
      <w:bookmarkEnd w:id="4058"/>
      <w:bookmarkEnd w:id="4059"/>
    </w:p>
    <w:p w14:paraId="1EA9B382" w14:textId="77777777" w:rsidR="00602AC0" w:rsidRPr="003B2883" w:rsidRDefault="00602AC0" w:rsidP="00602AC0">
      <w:pPr>
        <w:pStyle w:val="Heading3"/>
      </w:pPr>
      <w:bookmarkStart w:id="4060" w:name="_Toc25156449"/>
      <w:bookmarkStart w:id="4061" w:name="_Toc34124753"/>
      <w:bookmarkStart w:id="4062" w:name="_Toc43207879"/>
      <w:bookmarkStart w:id="4063" w:name="_Toc49857352"/>
      <w:bookmarkStart w:id="4064" w:name="_Toc56677193"/>
      <w:bookmarkStart w:id="4065" w:name="_Toc56691716"/>
      <w:bookmarkStart w:id="4066" w:name="_Toc56698980"/>
      <w:bookmarkStart w:id="4067" w:name="_Toc89035230"/>
      <w:bookmarkStart w:id="4068" w:name="_Toc89065028"/>
      <w:bookmarkStart w:id="4069" w:name="_Toc89180327"/>
      <w:bookmarkStart w:id="4070" w:name="_Toc97072006"/>
      <w:bookmarkStart w:id="4071" w:name="_Toc106632642"/>
      <w:r w:rsidRPr="003B2883">
        <w:t>6.2.1</w:t>
      </w:r>
      <w:r w:rsidRPr="003B2883">
        <w:tab/>
        <w:t>API URI</w:t>
      </w:r>
      <w:bookmarkEnd w:id="4060"/>
      <w:bookmarkEnd w:id="4061"/>
      <w:bookmarkEnd w:id="4062"/>
      <w:bookmarkEnd w:id="4063"/>
      <w:bookmarkEnd w:id="4064"/>
      <w:bookmarkEnd w:id="4065"/>
      <w:bookmarkEnd w:id="4066"/>
      <w:bookmarkEnd w:id="4067"/>
      <w:bookmarkEnd w:id="4068"/>
      <w:bookmarkEnd w:id="4069"/>
      <w:bookmarkEnd w:id="4070"/>
      <w:bookmarkEnd w:id="4071"/>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lastRenderedPageBreak/>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2" w:name="_Toc25156450"/>
      <w:bookmarkStart w:id="4073" w:name="_Toc34124754"/>
      <w:bookmarkStart w:id="4074" w:name="_Toc43207880"/>
      <w:bookmarkStart w:id="4075" w:name="_Toc49857353"/>
      <w:bookmarkStart w:id="4076" w:name="_Toc56677194"/>
      <w:bookmarkStart w:id="4077" w:name="_Toc56691717"/>
      <w:bookmarkStart w:id="4078" w:name="_Toc56698981"/>
      <w:bookmarkStart w:id="4079" w:name="_Toc89035231"/>
      <w:bookmarkStart w:id="4080" w:name="_Toc89065029"/>
      <w:bookmarkStart w:id="4081" w:name="_Toc89180328"/>
      <w:bookmarkStart w:id="4082" w:name="_Toc97072007"/>
      <w:bookmarkStart w:id="4083" w:name="_Toc106632643"/>
      <w:r w:rsidRPr="003B2883">
        <w:t>6.2.2</w:t>
      </w:r>
      <w:r w:rsidRPr="003B2883">
        <w:tab/>
        <w:t>Usage of HTTP</w:t>
      </w:r>
      <w:bookmarkEnd w:id="4072"/>
      <w:bookmarkEnd w:id="4073"/>
      <w:bookmarkEnd w:id="4074"/>
      <w:bookmarkEnd w:id="4075"/>
      <w:bookmarkEnd w:id="4076"/>
      <w:bookmarkEnd w:id="4077"/>
      <w:bookmarkEnd w:id="4078"/>
      <w:bookmarkEnd w:id="4079"/>
      <w:bookmarkEnd w:id="4080"/>
      <w:bookmarkEnd w:id="4081"/>
      <w:bookmarkEnd w:id="4082"/>
      <w:bookmarkEnd w:id="4083"/>
    </w:p>
    <w:p w14:paraId="12D3B120" w14:textId="77777777" w:rsidR="00602AC0" w:rsidRPr="003B2883" w:rsidRDefault="00602AC0" w:rsidP="00602AC0">
      <w:pPr>
        <w:pStyle w:val="Heading4"/>
      </w:pPr>
      <w:bookmarkStart w:id="4084" w:name="_Toc25156451"/>
      <w:bookmarkStart w:id="4085" w:name="_Toc34124755"/>
      <w:bookmarkStart w:id="4086" w:name="_Toc43207881"/>
      <w:bookmarkStart w:id="4087" w:name="_Toc49857354"/>
      <w:bookmarkStart w:id="4088" w:name="_Toc56677195"/>
      <w:bookmarkStart w:id="4089" w:name="_Toc56691718"/>
      <w:bookmarkStart w:id="4090" w:name="_Toc56698982"/>
      <w:bookmarkStart w:id="4091" w:name="_Toc89035232"/>
      <w:bookmarkStart w:id="4092" w:name="_Toc89065030"/>
      <w:bookmarkStart w:id="4093" w:name="_Toc89180329"/>
      <w:bookmarkStart w:id="4094" w:name="_Toc97072008"/>
      <w:bookmarkStart w:id="4095" w:name="_Toc106632644"/>
      <w:r w:rsidRPr="003B2883">
        <w:t>6.2.2.1</w:t>
      </w:r>
      <w:r w:rsidRPr="003B2883">
        <w:tab/>
        <w:t>General</w:t>
      </w:r>
      <w:bookmarkEnd w:id="4084"/>
      <w:bookmarkEnd w:id="4085"/>
      <w:bookmarkEnd w:id="4086"/>
      <w:bookmarkEnd w:id="4087"/>
      <w:bookmarkEnd w:id="4088"/>
      <w:bookmarkEnd w:id="4089"/>
      <w:bookmarkEnd w:id="4090"/>
      <w:bookmarkEnd w:id="4091"/>
      <w:bookmarkEnd w:id="4092"/>
      <w:bookmarkEnd w:id="4093"/>
      <w:bookmarkEnd w:id="4094"/>
      <w:bookmarkEnd w:id="4095"/>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6" w:name="_Toc25156452"/>
      <w:bookmarkStart w:id="4097" w:name="_Toc34124756"/>
      <w:bookmarkStart w:id="4098" w:name="_Toc43207882"/>
      <w:bookmarkStart w:id="4099" w:name="_Toc49857355"/>
      <w:bookmarkStart w:id="4100" w:name="_Toc56677196"/>
      <w:bookmarkStart w:id="4101" w:name="_Toc56691719"/>
      <w:bookmarkStart w:id="4102" w:name="_Toc56698983"/>
      <w:bookmarkStart w:id="4103" w:name="_Toc89035233"/>
      <w:bookmarkStart w:id="4104" w:name="_Toc89065031"/>
      <w:bookmarkStart w:id="4105" w:name="_Toc89180330"/>
      <w:bookmarkStart w:id="4106" w:name="_Toc97072009"/>
      <w:bookmarkStart w:id="4107" w:name="_Toc106632645"/>
      <w:r w:rsidRPr="003B2883">
        <w:t>6.2.2.2</w:t>
      </w:r>
      <w:r w:rsidRPr="003B2883">
        <w:tab/>
        <w:t>HTTP standard headers</w:t>
      </w:r>
      <w:bookmarkEnd w:id="4096"/>
      <w:bookmarkEnd w:id="4097"/>
      <w:bookmarkEnd w:id="4098"/>
      <w:bookmarkEnd w:id="4099"/>
      <w:bookmarkEnd w:id="4100"/>
      <w:bookmarkEnd w:id="4101"/>
      <w:bookmarkEnd w:id="4102"/>
      <w:bookmarkEnd w:id="4103"/>
      <w:bookmarkEnd w:id="4104"/>
      <w:bookmarkEnd w:id="4105"/>
      <w:bookmarkEnd w:id="4106"/>
      <w:bookmarkEnd w:id="4107"/>
    </w:p>
    <w:p w14:paraId="34158F4C" w14:textId="77777777" w:rsidR="00602AC0" w:rsidRPr="003B2883" w:rsidRDefault="00602AC0" w:rsidP="00602AC0">
      <w:pPr>
        <w:pStyle w:val="Heading5"/>
        <w:rPr>
          <w:lang w:eastAsia="zh-CN"/>
        </w:rPr>
      </w:pPr>
      <w:bookmarkStart w:id="4108" w:name="_Toc25156453"/>
      <w:bookmarkStart w:id="4109" w:name="_Toc34124757"/>
      <w:bookmarkStart w:id="4110" w:name="_Toc43207883"/>
      <w:bookmarkStart w:id="4111" w:name="_Toc49857356"/>
      <w:bookmarkStart w:id="4112" w:name="_Toc56677197"/>
      <w:bookmarkStart w:id="4113" w:name="_Toc56691720"/>
      <w:bookmarkStart w:id="4114" w:name="_Toc56698984"/>
      <w:bookmarkStart w:id="4115" w:name="_Toc89035234"/>
      <w:bookmarkStart w:id="4116" w:name="_Toc89065032"/>
      <w:bookmarkStart w:id="4117" w:name="_Toc89180331"/>
      <w:bookmarkStart w:id="4118" w:name="_Toc97072010"/>
      <w:bookmarkStart w:id="4119" w:name="_Toc106632646"/>
      <w:r w:rsidRPr="003B2883">
        <w:t>6.2.2.2.1</w:t>
      </w:r>
      <w:r w:rsidRPr="003B2883">
        <w:rPr>
          <w:lang w:eastAsia="zh-CN"/>
        </w:rPr>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0" w:name="_Toc25156454"/>
      <w:bookmarkStart w:id="4121" w:name="_Toc34124758"/>
      <w:bookmarkStart w:id="4122" w:name="_Toc43207884"/>
      <w:bookmarkStart w:id="4123" w:name="_Toc49857357"/>
      <w:bookmarkStart w:id="4124" w:name="_Toc56677198"/>
      <w:bookmarkStart w:id="4125" w:name="_Toc56691721"/>
      <w:bookmarkStart w:id="4126" w:name="_Toc56698985"/>
      <w:bookmarkStart w:id="4127" w:name="_Toc89035235"/>
      <w:bookmarkStart w:id="4128" w:name="_Toc89065033"/>
      <w:bookmarkStart w:id="4129" w:name="_Toc89180332"/>
      <w:bookmarkStart w:id="4130" w:name="_Toc97072011"/>
      <w:bookmarkStart w:id="4131" w:name="_Toc106632647"/>
      <w:r w:rsidRPr="003B2883">
        <w:t>6.2.2.2.2</w:t>
      </w:r>
      <w:r w:rsidRPr="003B2883">
        <w:tab/>
        <w:t>Content type</w:t>
      </w:r>
      <w:bookmarkEnd w:id="4120"/>
      <w:bookmarkEnd w:id="4121"/>
      <w:bookmarkEnd w:id="4122"/>
      <w:bookmarkEnd w:id="4123"/>
      <w:bookmarkEnd w:id="4124"/>
      <w:bookmarkEnd w:id="4125"/>
      <w:bookmarkEnd w:id="4126"/>
      <w:bookmarkEnd w:id="4127"/>
      <w:bookmarkEnd w:id="4128"/>
      <w:bookmarkEnd w:id="4129"/>
      <w:bookmarkEnd w:id="4130"/>
      <w:bookmarkEnd w:id="4131"/>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2" w:name="_Toc25156455"/>
      <w:bookmarkStart w:id="4133" w:name="_Toc34124759"/>
      <w:bookmarkStart w:id="4134" w:name="_Toc43207885"/>
      <w:bookmarkStart w:id="4135" w:name="_Toc49857358"/>
      <w:bookmarkStart w:id="4136" w:name="_Toc56677199"/>
      <w:bookmarkStart w:id="4137" w:name="_Toc56691722"/>
      <w:bookmarkStart w:id="4138" w:name="_Toc56698986"/>
      <w:bookmarkStart w:id="4139" w:name="_Toc89035236"/>
      <w:bookmarkStart w:id="4140" w:name="_Toc89065034"/>
      <w:bookmarkStart w:id="4141" w:name="_Toc89180333"/>
      <w:bookmarkStart w:id="4142" w:name="_Toc97072012"/>
      <w:bookmarkStart w:id="4143" w:name="_Toc106632648"/>
      <w:r w:rsidRPr="003B2883">
        <w:lastRenderedPageBreak/>
        <w:t>6.2.2.3</w:t>
      </w:r>
      <w:r w:rsidRPr="003B2883">
        <w:tab/>
        <w:t>HTTP custom headers</w:t>
      </w:r>
      <w:bookmarkEnd w:id="4132"/>
      <w:bookmarkEnd w:id="4133"/>
      <w:bookmarkEnd w:id="4134"/>
      <w:bookmarkEnd w:id="4135"/>
      <w:bookmarkEnd w:id="4136"/>
      <w:bookmarkEnd w:id="4137"/>
      <w:bookmarkEnd w:id="4138"/>
      <w:bookmarkEnd w:id="4139"/>
      <w:bookmarkEnd w:id="4140"/>
      <w:bookmarkEnd w:id="4141"/>
      <w:bookmarkEnd w:id="4142"/>
      <w:bookmarkEnd w:id="4143"/>
    </w:p>
    <w:p w14:paraId="4E0B639D" w14:textId="77777777" w:rsidR="00602AC0" w:rsidRPr="003B2883" w:rsidRDefault="00602AC0" w:rsidP="00602AC0">
      <w:pPr>
        <w:pStyle w:val="Heading5"/>
        <w:rPr>
          <w:lang w:eastAsia="zh-CN"/>
        </w:rPr>
      </w:pPr>
      <w:bookmarkStart w:id="4144" w:name="_Toc25156456"/>
      <w:bookmarkStart w:id="4145" w:name="_Toc34124760"/>
      <w:bookmarkStart w:id="4146" w:name="_Toc43207886"/>
      <w:bookmarkStart w:id="4147" w:name="_Toc49857359"/>
      <w:bookmarkStart w:id="4148" w:name="_Toc56677200"/>
      <w:bookmarkStart w:id="4149" w:name="_Toc56691723"/>
      <w:bookmarkStart w:id="4150" w:name="_Toc56698987"/>
      <w:bookmarkStart w:id="4151" w:name="_Toc89035237"/>
      <w:bookmarkStart w:id="4152" w:name="_Toc89065035"/>
      <w:bookmarkStart w:id="4153" w:name="_Toc89180334"/>
      <w:bookmarkStart w:id="4154" w:name="_Toc97072013"/>
      <w:bookmarkStart w:id="4155" w:name="_Toc106632649"/>
      <w:r w:rsidRPr="003B2883">
        <w:t>6.2.2.3.1</w:t>
      </w:r>
      <w:r w:rsidRPr="003B2883">
        <w:rPr>
          <w:lang w:eastAsia="zh-CN"/>
        </w:rPr>
        <w:tab/>
        <w:t>General</w:t>
      </w:r>
      <w:bookmarkEnd w:id="4144"/>
      <w:bookmarkEnd w:id="4145"/>
      <w:bookmarkEnd w:id="4146"/>
      <w:bookmarkEnd w:id="4147"/>
      <w:bookmarkEnd w:id="4148"/>
      <w:bookmarkEnd w:id="4149"/>
      <w:bookmarkEnd w:id="4150"/>
      <w:bookmarkEnd w:id="4151"/>
      <w:bookmarkEnd w:id="4152"/>
      <w:bookmarkEnd w:id="4153"/>
      <w:bookmarkEnd w:id="4154"/>
      <w:bookmarkEnd w:id="4155"/>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6" w:name="_Toc25156457"/>
      <w:bookmarkStart w:id="4157" w:name="_Toc34124761"/>
      <w:bookmarkStart w:id="4158" w:name="_Toc43207887"/>
      <w:bookmarkStart w:id="4159" w:name="_Toc49857360"/>
      <w:bookmarkStart w:id="4160" w:name="_Toc56677201"/>
      <w:bookmarkStart w:id="4161" w:name="_Toc56691724"/>
      <w:bookmarkStart w:id="4162" w:name="_Toc56698988"/>
      <w:bookmarkStart w:id="4163" w:name="_Toc89035238"/>
      <w:bookmarkStart w:id="4164" w:name="_Toc89065036"/>
      <w:bookmarkStart w:id="4165" w:name="_Toc89180335"/>
      <w:bookmarkStart w:id="4166" w:name="_Toc97072014"/>
      <w:bookmarkStart w:id="4167" w:name="_Toc106632650"/>
      <w:r w:rsidRPr="003B2883">
        <w:t>6.2.3</w:t>
      </w:r>
      <w:r w:rsidRPr="003B2883">
        <w:tab/>
        <w:t>Resources</w:t>
      </w:r>
      <w:bookmarkEnd w:id="4156"/>
      <w:bookmarkEnd w:id="4157"/>
      <w:bookmarkEnd w:id="4158"/>
      <w:bookmarkEnd w:id="4159"/>
      <w:bookmarkEnd w:id="4160"/>
      <w:bookmarkEnd w:id="4161"/>
      <w:bookmarkEnd w:id="4162"/>
      <w:bookmarkEnd w:id="4163"/>
      <w:bookmarkEnd w:id="4164"/>
      <w:bookmarkEnd w:id="4165"/>
      <w:bookmarkEnd w:id="4166"/>
      <w:bookmarkEnd w:id="4167"/>
    </w:p>
    <w:p w14:paraId="65573BFD" w14:textId="77777777" w:rsidR="00602AC0" w:rsidRPr="003B2883" w:rsidRDefault="00602AC0" w:rsidP="00602AC0">
      <w:pPr>
        <w:pStyle w:val="Heading4"/>
      </w:pPr>
      <w:bookmarkStart w:id="4168" w:name="_Toc25156458"/>
      <w:bookmarkStart w:id="4169" w:name="_Toc34124762"/>
      <w:bookmarkStart w:id="4170" w:name="_Toc43207888"/>
      <w:bookmarkStart w:id="4171" w:name="_Toc49857361"/>
      <w:bookmarkStart w:id="4172" w:name="_Toc56677202"/>
      <w:bookmarkStart w:id="4173" w:name="_Toc56691725"/>
      <w:bookmarkStart w:id="4174" w:name="_Toc56698989"/>
      <w:bookmarkStart w:id="4175" w:name="_Toc89035239"/>
      <w:bookmarkStart w:id="4176" w:name="_Toc89065037"/>
      <w:bookmarkStart w:id="4177" w:name="_Toc89180336"/>
      <w:bookmarkStart w:id="4178" w:name="_Toc97072015"/>
      <w:bookmarkStart w:id="4179" w:name="_Toc106632651"/>
      <w:r w:rsidRPr="003B2883">
        <w:t>6.2.3.1</w:t>
      </w:r>
      <w:r w:rsidRPr="003B2883">
        <w:tab/>
        <w:t>Overview</w:t>
      </w:r>
      <w:bookmarkEnd w:id="4168"/>
      <w:bookmarkEnd w:id="4169"/>
      <w:bookmarkEnd w:id="4170"/>
      <w:bookmarkEnd w:id="4171"/>
      <w:bookmarkEnd w:id="4172"/>
      <w:bookmarkEnd w:id="4173"/>
      <w:bookmarkEnd w:id="4174"/>
      <w:bookmarkEnd w:id="4175"/>
      <w:bookmarkEnd w:id="4176"/>
      <w:bookmarkEnd w:id="4177"/>
      <w:bookmarkEnd w:id="4178"/>
      <w:bookmarkEnd w:id="4179"/>
    </w:p>
    <w:p w14:paraId="5EA54B53" w14:textId="5C32C30C" w:rsidR="00602AC0" w:rsidRPr="003B2883" w:rsidRDefault="00E644D7" w:rsidP="00602AC0">
      <w:pPr>
        <w:pStyle w:val="TH"/>
      </w:pPr>
      <w:r w:rsidRPr="003B2883">
        <w:object w:dxaOrig="5189" w:dyaOrig="2443" w14:anchorId="018066E8">
          <v:shape id="_x0000_i1069" type="#_x0000_t75" style="width:344.5pt;height:140.7pt" o:ole="">
            <v:imagedata r:id="rId95" o:title="" croptop="6331f" cropbottom="13173f" cropright="13105f"/>
          </v:shape>
          <o:OLEObject Type="Embed" ProgID="Visio.Drawing.15" ShapeID="_x0000_i1069" DrawAspect="Content" ObjectID="_1717246459" r:id="rId96"/>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0" w:name="_Toc25156459"/>
      <w:bookmarkStart w:id="4181" w:name="_Toc34124763"/>
      <w:bookmarkStart w:id="4182" w:name="_Toc43207889"/>
      <w:bookmarkStart w:id="4183" w:name="_Toc49857362"/>
      <w:bookmarkStart w:id="4184" w:name="_Toc56677203"/>
      <w:bookmarkStart w:id="4185" w:name="_Toc56691726"/>
      <w:bookmarkStart w:id="4186" w:name="_Toc56698990"/>
      <w:bookmarkStart w:id="4187" w:name="_Toc89035240"/>
      <w:bookmarkStart w:id="4188" w:name="_Toc89065038"/>
      <w:bookmarkStart w:id="4189" w:name="_Toc89180337"/>
      <w:bookmarkStart w:id="4190" w:name="_Toc97072016"/>
      <w:bookmarkStart w:id="4191" w:name="_Toc106632652"/>
      <w:r w:rsidRPr="003B2883">
        <w:t>6.2.3.2</w:t>
      </w:r>
      <w:r w:rsidRPr="003B2883">
        <w:tab/>
        <w:t>Resource: Subscriptions collection</w:t>
      </w:r>
      <w:bookmarkEnd w:id="4180"/>
      <w:bookmarkEnd w:id="4181"/>
      <w:bookmarkEnd w:id="4182"/>
      <w:bookmarkEnd w:id="4183"/>
      <w:bookmarkEnd w:id="4184"/>
      <w:bookmarkEnd w:id="4185"/>
      <w:bookmarkEnd w:id="4186"/>
      <w:bookmarkEnd w:id="4187"/>
      <w:bookmarkEnd w:id="4188"/>
      <w:bookmarkEnd w:id="4189"/>
      <w:bookmarkEnd w:id="4190"/>
      <w:bookmarkEnd w:id="4191"/>
    </w:p>
    <w:p w14:paraId="47686FAA" w14:textId="77777777" w:rsidR="00602AC0" w:rsidRPr="003B2883" w:rsidRDefault="00602AC0" w:rsidP="00602AC0">
      <w:pPr>
        <w:pStyle w:val="Heading5"/>
      </w:pPr>
      <w:bookmarkStart w:id="4192" w:name="_Toc25156460"/>
      <w:bookmarkStart w:id="4193" w:name="_Toc34124764"/>
      <w:bookmarkStart w:id="4194" w:name="_Toc43207890"/>
      <w:bookmarkStart w:id="4195" w:name="_Toc49857363"/>
      <w:bookmarkStart w:id="4196" w:name="_Toc56677204"/>
      <w:bookmarkStart w:id="4197" w:name="_Toc56691727"/>
      <w:bookmarkStart w:id="4198" w:name="_Toc56698991"/>
      <w:bookmarkStart w:id="4199" w:name="_Toc89035241"/>
      <w:bookmarkStart w:id="4200" w:name="_Toc89065039"/>
      <w:bookmarkStart w:id="4201" w:name="_Toc89180338"/>
      <w:bookmarkStart w:id="4202" w:name="_Toc97072017"/>
      <w:bookmarkStart w:id="4203" w:name="_Toc106632653"/>
      <w:r w:rsidRPr="003B2883">
        <w:t>6.2.3.2.1</w:t>
      </w:r>
      <w:r w:rsidRPr="003B2883">
        <w:tab/>
        <w:t>Description</w:t>
      </w:r>
      <w:bookmarkEnd w:id="4192"/>
      <w:bookmarkEnd w:id="4193"/>
      <w:bookmarkEnd w:id="4194"/>
      <w:bookmarkEnd w:id="4195"/>
      <w:bookmarkEnd w:id="4196"/>
      <w:bookmarkEnd w:id="4197"/>
      <w:bookmarkEnd w:id="4198"/>
      <w:bookmarkEnd w:id="4199"/>
      <w:bookmarkEnd w:id="4200"/>
      <w:bookmarkEnd w:id="4201"/>
      <w:bookmarkEnd w:id="4202"/>
      <w:bookmarkEnd w:id="4203"/>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4" w:name="_Toc25156461"/>
      <w:bookmarkStart w:id="4205" w:name="_Toc34124765"/>
      <w:bookmarkStart w:id="4206" w:name="_Toc43207891"/>
      <w:bookmarkStart w:id="4207" w:name="_Toc49857364"/>
      <w:bookmarkStart w:id="4208" w:name="_Toc56677205"/>
      <w:bookmarkStart w:id="4209" w:name="_Toc56691728"/>
      <w:bookmarkStart w:id="4210" w:name="_Toc56698992"/>
      <w:bookmarkStart w:id="4211" w:name="_Toc89035242"/>
      <w:bookmarkStart w:id="4212" w:name="_Toc89065040"/>
      <w:bookmarkStart w:id="4213" w:name="_Toc89180339"/>
      <w:bookmarkStart w:id="4214" w:name="_Toc97072018"/>
      <w:bookmarkStart w:id="4215" w:name="_Toc106632654"/>
      <w:r w:rsidRPr="003B2883">
        <w:t>6.2.3.2.2</w:t>
      </w:r>
      <w:r w:rsidRPr="003B2883">
        <w:tab/>
        <w:t>Resource Definition</w:t>
      </w:r>
      <w:bookmarkEnd w:id="4204"/>
      <w:bookmarkEnd w:id="4205"/>
      <w:bookmarkEnd w:id="4206"/>
      <w:bookmarkEnd w:id="4207"/>
      <w:bookmarkEnd w:id="4208"/>
      <w:bookmarkEnd w:id="4209"/>
      <w:bookmarkEnd w:id="4210"/>
      <w:bookmarkEnd w:id="4211"/>
      <w:bookmarkEnd w:id="4212"/>
      <w:bookmarkEnd w:id="4213"/>
      <w:bookmarkEnd w:id="4214"/>
      <w:bookmarkEnd w:id="4215"/>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6" w:name="_Toc25156462"/>
      <w:bookmarkStart w:id="4217" w:name="_Toc34124766"/>
      <w:bookmarkStart w:id="4218" w:name="_Toc43207892"/>
      <w:bookmarkStart w:id="4219" w:name="_Toc49857365"/>
      <w:bookmarkStart w:id="4220" w:name="_Toc56677206"/>
      <w:bookmarkStart w:id="4221" w:name="_Toc56691729"/>
      <w:bookmarkStart w:id="4222" w:name="_Toc56698993"/>
      <w:bookmarkStart w:id="4223" w:name="_Toc89035243"/>
      <w:bookmarkStart w:id="4224" w:name="_Toc89065041"/>
      <w:bookmarkStart w:id="4225" w:name="_Toc89180340"/>
      <w:bookmarkStart w:id="4226" w:name="_Toc97072019"/>
      <w:bookmarkStart w:id="4227" w:name="_Toc106632655"/>
      <w:r w:rsidRPr="003B2883">
        <w:t>6.2.3.2.3</w:t>
      </w:r>
      <w:r w:rsidRPr="003B2883">
        <w:tab/>
        <w:t>Resource Standard Methods</w:t>
      </w:r>
      <w:bookmarkEnd w:id="4216"/>
      <w:bookmarkEnd w:id="4217"/>
      <w:bookmarkEnd w:id="4218"/>
      <w:bookmarkEnd w:id="4219"/>
      <w:bookmarkEnd w:id="4220"/>
      <w:bookmarkEnd w:id="4221"/>
      <w:bookmarkEnd w:id="4222"/>
      <w:bookmarkEnd w:id="4223"/>
      <w:bookmarkEnd w:id="4224"/>
      <w:bookmarkEnd w:id="4225"/>
      <w:bookmarkEnd w:id="4226"/>
      <w:bookmarkEnd w:id="4227"/>
    </w:p>
    <w:p w14:paraId="1DF8CFC5" w14:textId="77777777" w:rsidR="00602AC0" w:rsidRPr="003B2883" w:rsidRDefault="00602AC0" w:rsidP="00876DA9">
      <w:pPr>
        <w:pStyle w:val="Heading6"/>
      </w:pPr>
      <w:bookmarkStart w:id="4228" w:name="_Toc25156463"/>
      <w:bookmarkStart w:id="4229" w:name="_Toc34124767"/>
      <w:bookmarkStart w:id="4230" w:name="_Toc43207893"/>
      <w:bookmarkStart w:id="4231" w:name="_Toc49857366"/>
      <w:bookmarkStart w:id="4232" w:name="_Toc56677207"/>
      <w:bookmarkStart w:id="4233" w:name="_Toc56691730"/>
      <w:bookmarkStart w:id="4234" w:name="_Toc56698994"/>
      <w:bookmarkStart w:id="4235" w:name="_Toc89035244"/>
      <w:bookmarkStart w:id="4236" w:name="_Toc89065042"/>
      <w:bookmarkStart w:id="4237" w:name="_Toc89180341"/>
      <w:bookmarkStart w:id="4238" w:name="_Toc97072020"/>
      <w:bookmarkStart w:id="4239" w:name="_Toc106632656"/>
      <w:r w:rsidRPr="003B2883">
        <w:t>6.2.3.2.3.1</w:t>
      </w:r>
      <w:r w:rsidRPr="003B2883">
        <w:tab/>
        <w:t>POST</w:t>
      </w:r>
      <w:bookmarkEnd w:id="4228"/>
      <w:bookmarkEnd w:id="4229"/>
      <w:bookmarkEnd w:id="4230"/>
      <w:bookmarkEnd w:id="4231"/>
      <w:bookmarkEnd w:id="4232"/>
      <w:bookmarkEnd w:id="4233"/>
      <w:bookmarkEnd w:id="4234"/>
      <w:bookmarkEnd w:id="4235"/>
      <w:bookmarkEnd w:id="4236"/>
      <w:bookmarkEnd w:id="4237"/>
      <w:bookmarkEnd w:id="4238"/>
      <w:bookmarkEnd w:id="4239"/>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0" w:name="_PERM_MCCTEMPBM_CRPT03410203___2"/>
            <w:r w:rsidRPr="003B2883">
              <w:t>-</w:t>
            </w:r>
            <w:r w:rsidRPr="003B2883">
              <w:tab/>
              <w:t>UE_NOT_SERVED_BY_AMF</w:t>
            </w:r>
            <w:bookmarkEnd w:id="4240"/>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694D59D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1" w:name="_Toc25156464"/>
      <w:bookmarkStart w:id="4242" w:name="_Toc34124768"/>
      <w:bookmarkStart w:id="4243" w:name="_Toc43207894"/>
      <w:bookmarkStart w:id="4244" w:name="_Toc49857367"/>
      <w:bookmarkStart w:id="4245" w:name="_Toc56677208"/>
      <w:bookmarkStart w:id="4246" w:name="_Toc56691731"/>
      <w:bookmarkStart w:id="4247" w:name="_Toc56698995"/>
      <w:bookmarkStart w:id="4248" w:name="_Toc89035245"/>
      <w:bookmarkStart w:id="4249" w:name="_Toc89065043"/>
      <w:bookmarkStart w:id="4250" w:name="_Toc89180342"/>
      <w:bookmarkStart w:id="4251" w:name="_Toc97072021"/>
      <w:bookmarkStart w:id="4252" w:name="_Toc106632657"/>
      <w:r w:rsidRPr="003B2883">
        <w:t>6.2.3.2.4</w:t>
      </w:r>
      <w:r w:rsidRPr="003B2883">
        <w:tab/>
        <w:t>Resource Custom Operations</w:t>
      </w:r>
      <w:bookmarkEnd w:id="4241"/>
      <w:bookmarkEnd w:id="4242"/>
      <w:bookmarkEnd w:id="4243"/>
      <w:bookmarkEnd w:id="4244"/>
      <w:bookmarkEnd w:id="4245"/>
      <w:bookmarkEnd w:id="4246"/>
      <w:bookmarkEnd w:id="4247"/>
      <w:bookmarkEnd w:id="4248"/>
      <w:bookmarkEnd w:id="4249"/>
      <w:bookmarkEnd w:id="4250"/>
      <w:bookmarkEnd w:id="4251"/>
      <w:bookmarkEnd w:id="4252"/>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3" w:name="_Toc25156465"/>
      <w:bookmarkStart w:id="4254" w:name="_Toc34124769"/>
      <w:bookmarkStart w:id="4255" w:name="_Toc43207895"/>
      <w:bookmarkStart w:id="4256" w:name="_Toc49857368"/>
      <w:bookmarkStart w:id="4257" w:name="_Toc56677209"/>
      <w:bookmarkStart w:id="4258" w:name="_Toc56691732"/>
      <w:bookmarkStart w:id="4259" w:name="_Toc56698996"/>
      <w:bookmarkStart w:id="4260" w:name="_Toc89035246"/>
      <w:bookmarkStart w:id="4261" w:name="_Toc89065044"/>
      <w:bookmarkStart w:id="4262" w:name="_Toc89180343"/>
      <w:bookmarkStart w:id="4263" w:name="_Toc97072022"/>
      <w:bookmarkStart w:id="4264" w:name="_Toc106632658"/>
      <w:r w:rsidRPr="003B2883">
        <w:t>6.2.3.3</w:t>
      </w:r>
      <w:r w:rsidRPr="003B2883">
        <w:tab/>
        <w:t>Resource:  Individual subscription</w:t>
      </w:r>
      <w:bookmarkEnd w:id="4253"/>
      <w:bookmarkEnd w:id="4254"/>
      <w:bookmarkEnd w:id="4255"/>
      <w:bookmarkEnd w:id="4256"/>
      <w:bookmarkEnd w:id="4257"/>
      <w:bookmarkEnd w:id="4258"/>
      <w:bookmarkEnd w:id="4259"/>
      <w:bookmarkEnd w:id="4260"/>
      <w:bookmarkEnd w:id="4261"/>
      <w:bookmarkEnd w:id="4262"/>
      <w:bookmarkEnd w:id="4263"/>
      <w:bookmarkEnd w:id="4264"/>
    </w:p>
    <w:p w14:paraId="0EE162BC" w14:textId="77777777" w:rsidR="00602AC0" w:rsidRPr="003B2883" w:rsidRDefault="00602AC0" w:rsidP="00602AC0">
      <w:pPr>
        <w:pStyle w:val="Heading5"/>
      </w:pPr>
      <w:bookmarkStart w:id="4265" w:name="_Toc25156466"/>
      <w:bookmarkStart w:id="4266" w:name="_Toc34124770"/>
      <w:bookmarkStart w:id="4267" w:name="_Toc43207896"/>
      <w:bookmarkStart w:id="4268" w:name="_Toc49857369"/>
      <w:bookmarkStart w:id="4269" w:name="_Toc56677210"/>
      <w:bookmarkStart w:id="4270" w:name="_Toc56691733"/>
      <w:bookmarkStart w:id="4271" w:name="_Toc56698997"/>
      <w:bookmarkStart w:id="4272" w:name="_Toc89035247"/>
      <w:bookmarkStart w:id="4273" w:name="_Toc89065045"/>
      <w:bookmarkStart w:id="4274" w:name="_Toc89180344"/>
      <w:bookmarkStart w:id="4275" w:name="_Toc97072023"/>
      <w:bookmarkStart w:id="4276" w:name="_Toc106632659"/>
      <w:r w:rsidRPr="003B2883">
        <w:t>6.2.3.3.1</w:t>
      </w:r>
      <w:r w:rsidRPr="003B2883">
        <w:tab/>
        <w:t>Description</w:t>
      </w:r>
      <w:bookmarkEnd w:id="4265"/>
      <w:bookmarkEnd w:id="4266"/>
      <w:bookmarkEnd w:id="4267"/>
      <w:bookmarkEnd w:id="4268"/>
      <w:bookmarkEnd w:id="4269"/>
      <w:bookmarkEnd w:id="4270"/>
      <w:bookmarkEnd w:id="4271"/>
      <w:bookmarkEnd w:id="4272"/>
      <w:bookmarkEnd w:id="4273"/>
      <w:bookmarkEnd w:id="4274"/>
      <w:bookmarkEnd w:id="4275"/>
      <w:bookmarkEnd w:id="4276"/>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77" w:name="_Toc25156467"/>
      <w:bookmarkStart w:id="4278" w:name="_Toc34124771"/>
      <w:bookmarkStart w:id="4279" w:name="_Toc43207897"/>
      <w:bookmarkStart w:id="4280" w:name="_Toc49857370"/>
      <w:bookmarkStart w:id="4281" w:name="_Toc56677211"/>
      <w:bookmarkStart w:id="4282" w:name="_Toc56691734"/>
      <w:bookmarkStart w:id="4283" w:name="_Toc56698998"/>
      <w:bookmarkStart w:id="4284" w:name="_Toc89035248"/>
      <w:bookmarkStart w:id="4285" w:name="_Toc89065046"/>
      <w:bookmarkStart w:id="4286" w:name="_Toc89180345"/>
      <w:bookmarkStart w:id="4287" w:name="_Toc97072024"/>
      <w:bookmarkStart w:id="4288" w:name="_Toc106632660"/>
      <w:r w:rsidRPr="003B2883">
        <w:t>6.2.3.3.2</w:t>
      </w:r>
      <w:r w:rsidRPr="003B2883">
        <w:tab/>
        <w:t>Resource Definition</w:t>
      </w:r>
      <w:bookmarkEnd w:id="4277"/>
      <w:bookmarkEnd w:id="4278"/>
      <w:bookmarkEnd w:id="4279"/>
      <w:bookmarkEnd w:id="4280"/>
      <w:bookmarkEnd w:id="4281"/>
      <w:bookmarkEnd w:id="4282"/>
      <w:bookmarkEnd w:id="4283"/>
      <w:bookmarkEnd w:id="4284"/>
      <w:bookmarkEnd w:id="4285"/>
      <w:bookmarkEnd w:id="4286"/>
      <w:bookmarkEnd w:id="4287"/>
      <w:bookmarkEnd w:id="4288"/>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89" w:name="_Toc25156468"/>
      <w:bookmarkStart w:id="4290" w:name="_Toc34124772"/>
      <w:bookmarkStart w:id="4291" w:name="_Toc43207898"/>
      <w:bookmarkStart w:id="4292" w:name="_Toc49857371"/>
      <w:bookmarkStart w:id="4293" w:name="_Toc56677212"/>
      <w:bookmarkStart w:id="4294" w:name="_Toc56691735"/>
      <w:bookmarkStart w:id="4295" w:name="_Toc56698999"/>
      <w:bookmarkStart w:id="4296" w:name="_Toc89035249"/>
      <w:bookmarkStart w:id="4297" w:name="_Toc89065047"/>
      <w:bookmarkStart w:id="4298" w:name="_Toc89180346"/>
      <w:bookmarkStart w:id="4299" w:name="_Toc97072025"/>
      <w:bookmarkStart w:id="4300" w:name="_Toc106632661"/>
      <w:r w:rsidRPr="003B2883">
        <w:t>6.2.3.3.3</w:t>
      </w:r>
      <w:r w:rsidRPr="003B2883">
        <w:tab/>
        <w:t>Resource Standard Methods</w:t>
      </w:r>
      <w:bookmarkEnd w:id="4289"/>
      <w:bookmarkEnd w:id="4290"/>
      <w:bookmarkEnd w:id="4291"/>
      <w:bookmarkEnd w:id="4292"/>
      <w:bookmarkEnd w:id="4293"/>
      <w:bookmarkEnd w:id="4294"/>
      <w:bookmarkEnd w:id="4295"/>
      <w:bookmarkEnd w:id="4296"/>
      <w:bookmarkEnd w:id="4297"/>
      <w:bookmarkEnd w:id="4298"/>
      <w:bookmarkEnd w:id="4299"/>
      <w:bookmarkEnd w:id="4300"/>
    </w:p>
    <w:p w14:paraId="151C7858" w14:textId="77777777" w:rsidR="00602AC0" w:rsidRPr="003B2883" w:rsidRDefault="00602AC0" w:rsidP="00876DA9">
      <w:pPr>
        <w:pStyle w:val="Heading6"/>
      </w:pPr>
      <w:bookmarkStart w:id="4301" w:name="_Toc25156469"/>
      <w:bookmarkStart w:id="4302" w:name="_Toc34124773"/>
      <w:bookmarkStart w:id="4303" w:name="_Toc43207899"/>
      <w:bookmarkStart w:id="4304" w:name="_Toc49857372"/>
      <w:bookmarkStart w:id="4305" w:name="_Toc56677213"/>
      <w:bookmarkStart w:id="4306" w:name="_Toc56691736"/>
      <w:bookmarkStart w:id="4307" w:name="_Toc56699000"/>
      <w:bookmarkStart w:id="4308" w:name="_Toc89035250"/>
      <w:bookmarkStart w:id="4309" w:name="_Toc89065048"/>
      <w:bookmarkStart w:id="4310" w:name="_Toc89180347"/>
      <w:bookmarkStart w:id="4311" w:name="_Toc97072026"/>
      <w:bookmarkStart w:id="4312" w:name="_Toc106632662"/>
      <w:r w:rsidRPr="003B2883">
        <w:t>6.2.3.3.3.1</w:t>
      </w:r>
      <w:r w:rsidRPr="003B2883">
        <w:tab/>
        <w:t>PATCH</w:t>
      </w:r>
      <w:bookmarkEnd w:id="4301"/>
      <w:bookmarkEnd w:id="4302"/>
      <w:bookmarkEnd w:id="4303"/>
      <w:bookmarkEnd w:id="4304"/>
      <w:bookmarkEnd w:id="4305"/>
      <w:bookmarkEnd w:id="4306"/>
      <w:bookmarkEnd w:id="4307"/>
      <w:bookmarkEnd w:id="4308"/>
      <w:bookmarkEnd w:id="4309"/>
      <w:bookmarkEnd w:id="4310"/>
      <w:bookmarkEnd w:id="4311"/>
      <w:bookmarkEnd w:id="4312"/>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lastRenderedPageBreak/>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3" w:name="_PERM_MCCTEMPBM_CRPT03410205___2"/>
            <w:r w:rsidRPr="003B2883">
              <w:t>-</w:t>
            </w:r>
            <w:r w:rsidRPr="003B2883">
              <w:tab/>
              <w:t>UE_NOT_SERVED_BY_AMF</w:t>
            </w:r>
            <w:bookmarkEnd w:id="4313"/>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4" w:name="_PERM_MCCTEMPBM_CRPT03410206___2"/>
            <w:r w:rsidRPr="003B2883">
              <w:t>-</w:t>
            </w:r>
            <w:r w:rsidRPr="003B2883">
              <w:tab/>
              <w:t>SUBSCRIPTION_NOT_FOUND</w:t>
            </w:r>
            <w:bookmarkEnd w:id="4314"/>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299D77F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lastRenderedPageBreak/>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5" w:name="_Toc25156470"/>
      <w:bookmarkStart w:id="4316" w:name="_Toc34124774"/>
      <w:bookmarkStart w:id="4317" w:name="_Toc43207900"/>
      <w:bookmarkStart w:id="4318" w:name="_Toc49857373"/>
      <w:bookmarkStart w:id="4319" w:name="_Toc56677214"/>
      <w:bookmarkStart w:id="4320" w:name="_Toc56691737"/>
      <w:bookmarkStart w:id="4321" w:name="_Toc56699001"/>
      <w:bookmarkStart w:id="4322" w:name="_Toc89035251"/>
      <w:bookmarkStart w:id="4323" w:name="_Toc89065049"/>
      <w:bookmarkStart w:id="4324" w:name="_Toc89180348"/>
      <w:bookmarkStart w:id="4325" w:name="_Toc97072027"/>
      <w:bookmarkStart w:id="4326" w:name="_Toc106632663"/>
      <w:r w:rsidRPr="003B2883">
        <w:t>6.2.3.3.3.2</w:t>
      </w:r>
      <w:r w:rsidRPr="003B2883">
        <w:tab/>
        <w:t>DELETE</w:t>
      </w:r>
      <w:bookmarkEnd w:id="4315"/>
      <w:bookmarkEnd w:id="4316"/>
      <w:bookmarkEnd w:id="4317"/>
      <w:bookmarkEnd w:id="4318"/>
      <w:bookmarkEnd w:id="4319"/>
      <w:bookmarkEnd w:id="4320"/>
      <w:bookmarkEnd w:id="4321"/>
      <w:bookmarkEnd w:id="4322"/>
      <w:bookmarkEnd w:id="4323"/>
      <w:bookmarkEnd w:id="4324"/>
      <w:bookmarkEnd w:id="4325"/>
      <w:bookmarkEnd w:id="4326"/>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27" w:name="_PERM_MCCTEMPBM_CRPT03410207___2"/>
            <w:r w:rsidRPr="003B2883">
              <w:t>-</w:t>
            </w:r>
            <w:r w:rsidRPr="003B2883">
              <w:tab/>
              <w:t>SUBSCRIPTION_NOT_FOUND.</w:t>
            </w:r>
            <w:bookmarkEnd w:id="4327"/>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5FBC7A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28" w:name="_Toc25156471"/>
      <w:bookmarkStart w:id="4329" w:name="_Toc34124775"/>
      <w:bookmarkStart w:id="4330" w:name="_Toc43207901"/>
      <w:bookmarkStart w:id="4331" w:name="_Toc49857374"/>
      <w:bookmarkStart w:id="4332" w:name="_Toc56677215"/>
      <w:bookmarkStart w:id="4333" w:name="_Toc56691738"/>
      <w:bookmarkStart w:id="4334" w:name="_Toc56699002"/>
      <w:bookmarkStart w:id="4335" w:name="_Toc89035252"/>
      <w:bookmarkStart w:id="4336" w:name="_Toc89065050"/>
      <w:bookmarkStart w:id="4337" w:name="_Toc89180349"/>
      <w:bookmarkStart w:id="4338" w:name="_Toc97072028"/>
      <w:bookmarkStart w:id="4339" w:name="_Toc106632664"/>
      <w:r w:rsidRPr="003B2883">
        <w:t>6.2.3.3.4</w:t>
      </w:r>
      <w:r w:rsidRPr="003B2883">
        <w:tab/>
        <w:t>Resource Custom Operations</w:t>
      </w:r>
      <w:bookmarkEnd w:id="4328"/>
      <w:bookmarkEnd w:id="4329"/>
      <w:bookmarkEnd w:id="4330"/>
      <w:bookmarkEnd w:id="4331"/>
      <w:bookmarkEnd w:id="4332"/>
      <w:bookmarkEnd w:id="4333"/>
      <w:bookmarkEnd w:id="4334"/>
      <w:bookmarkEnd w:id="4335"/>
      <w:bookmarkEnd w:id="4336"/>
      <w:bookmarkEnd w:id="4337"/>
      <w:bookmarkEnd w:id="4338"/>
      <w:bookmarkEnd w:id="4339"/>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0" w:name="_Toc25156472"/>
      <w:bookmarkStart w:id="4341" w:name="_Toc34124776"/>
      <w:bookmarkStart w:id="4342" w:name="_Toc43207902"/>
      <w:bookmarkStart w:id="4343" w:name="_Toc49857375"/>
      <w:bookmarkStart w:id="4344" w:name="_Toc56677216"/>
      <w:bookmarkStart w:id="4345" w:name="_Toc56691739"/>
      <w:bookmarkStart w:id="4346" w:name="_Toc56699003"/>
      <w:bookmarkStart w:id="4347" w:name="_Toc89035253"/>
      <w:bookmarkStart w:id="4348" w:name="_Toc89065051"/>
      <w:bookmarkStart w:id="4349" w:name="_Toc89180350"/>
      <w:bookmarkStart w:id="4350" w:name="_Toc97072029"/>
      <w:bookmarkStart w:id="4351" w:name="_Toc106632665"/>
      <w:r w:rsidRPr="003B2883">
        <w:t>6.2.4</w:t>
      </w:r>
      <w:r w:rsidRPr="003B2883">
        <w:tab/>
        <w:t>Custom Operations without associated resources</w:t>
      </w:r>
      <w:bookmarkEnd w:id="4340"/>
      <w:bookmarkEnd w:id="4341"/>
      <w:bookmarkEnd w:id="4342"/>
      <w:bookmarkEnd w:id="4343"/>
      <w:bookmarkEnd w:id="4344"/>
      <w:bookmarkEnd w:id="4345"/>
      <w:bookmarkEnd w:id="4346"/>
      <w:bookmarkEnd w:id="4347"/>
      <w:bookmarkEnd w:id="4348"/>
      <w:bookmarkEnd w:id="4349"/>
      <w:bookmarkEnd w:id="4350"/>
      <w:bookmarkEnd w:id="4351"/>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2" w:name="_Toc25156473"/>
      <w:bookmarkStart w:id="4353" w:name="_Toc34124777"/>
      <w:bookmarkStart w:id="4354" w:name="_Toc43207903"/>
      <w:bookmarkStart w:id="4355" w:name="_Toc49857376"/>
      <w:bookmarkStart w:id="4356" w:name="_Toc56677217"/>
      <w:bookmarkStart w:id="4357" w:name="_Toc56691740"/>
      <w:bookmarkStart w:id="4358" w:name="_Toc56699004"/>
      <w:bookmarkStart w:id="4359" w:name="_Toc89035254"/>
      <w:bookmarkStart w:id="4360" w:name="_Toc89065052"/>
      <w:bookmarkStart w:id="4361" w:name="_Toc89180351"/>
      <w:bookmarkStart w:id="4362" w:name="_Toc97072030"/>
      <w:bookmarkStart w:id="4363" w:name="_Toc106632666"/>
      <w:r w:rsidRPr="003B2883">
        <w:t>6.2.5</w:t>
      </w:r>
      <w:r w:rsidRPr="003B2883">
        <w:tab/>
        <w:t>Notifications</w:t>
      </w:r>
      <w:bookmarkEnd w:id="4352"/>
      <w:bookmarkEnd w:id="4353"/>
      <w:bookmarkEnd w:id="4354"/>
      <w:bookmarkEnd w:id="4355"/>
      <w:bookmarkEnd w:id="4356"/>
      <w:bookmarkEnd w:id="4357"/>
      <w:bookmarkEnd w:id="4358"/>
      <w:bookmarkEnd w:id="4359"/>
      <w:bookmarkEnd w:id="4360"/>
      <w:bookmarkEnd w:id="4361"/>
      <w:bookmarkEnd w:id="4362"/>
      <w:bookmarkEnd w:id="4363"/>
    </w:p>
    <w:p w14:paraId="3D13C223" w14:textId="51C31865" w:rsidR="00602AC0" w:rsidRDefault="00602AC0" w:rsidP="00602AC0">
      <w:pPr>
        <w:pStyle w:val="Heading4"/>
      </w:pPr>
      <w:bookmarkStart w:id="4364" w:name="_Toc25156474"/>
      <w:bookmarkStart w:id="4365" w:name="_Toc34124778"/>
      <w:bookmarkStart w:id="4366" w:name="_Toc43207904"/>
      <w:bookmarkStart w:id="4367" w:name="_Toc49857377"/>
      <w:bookmarkStart w:id="4368" w:name="_Toc56677218"/>
      <w:bookmarkStart w:id="4369" w:name="_Toc56691741"/>
      <w:bookmarkStart w:id="4370" w:name="_Toc56699005"/>
      <w:bookmarkStart w:id="4371" w:name="_Toc89035255"/>
      <w:bookmarkStart w:id="4372" w:name="_Toc89065053"/>
      <w:bookmarkStart w:id="4373" w:name="_Toc89180352"/>
      <w:bookmarkStart w:id="4374" w:name="_Toc97072031"/>
      <w:bookmarkStart w:id="4375" w:name="_Toc106632667"/>
      <w:r w:rsidRPr="003B2883">
        <w:t>6.2.5.1</w:t>
      </w:r>
      <w:r w:rsidRPr="003B2883">
        <w:tab/>
      </w:r>
      <w:r w:rsidR="00996D96">
        <w:t>Void</w:t>
      </w:r>
      <w:bookmarkEnd w:id="4364"/>
      <w:bookmarkEnd w:id="4365"/>
      <w:bookmarkEnd w:id="4366"/>
      <w:bookmarkEnd w:id="4367"/>
      <w:bookmarkEnd w:id="4368"/>
      <w:bookmarkEnd w:id="4369"/>
      <w:bookmarkEnd w:id="4370"/>
      <w:bookmarkEnd w:id="4371"/>
      <w:bookmarkEnd w:id="4372"/>
      <w:bookmarkEnd w:id="4373"/>
      <w:bookmarkEnd w:id="4374"/>
      <w:bookmarkEnd w:id="4375"/>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6" w:name="_Toc25156475"/>
      <w:bookmarkStart w:id="4377" w:name="_Toc34124779"/>
      <w:bookmarkStart w:id="4378" w:name="_Toc43207905"/>
      <w:bookmarkStart w:id="4379" w:name="_Toc49857378"/>
      <w:bookmarkStart w:id="4380" w:name="_Toc56677219"/>
      <w:bookmarkStart w:id="4381" w:name="_Toc56691742"/>
      <w:bookmarkStart w:id="4382" w:name="_Toc56699006"/>
      <w:bookmarkStart w:id="4383" w:name="_Toc89035256"/>
      <w:bookmarkStart w:id="4384" w:name="_Toc89065054"/>
      <w:bookmarkStart w:id="4385" w:name="_Toc89180353"/>
      <w:bookmarkStart w:id="4386" w:name="_Toc97072032"/>
      <w:bookmarkStart w:id="4387" w:name="_Toc106632668"/>
      <w:r w:rsidRPr="003B2883">
        <w:t>6.2.5.2</w:t>
      </w:r>
      <w:r w:rsidRPr="003B2883">
        <w:tab/>
        <w:t>AMF Event Notification</w:t>
      </w:r>
      <w:bookmarkEnd w:id="4376"/>
      <w:bookmarkEnd w:id="4377"/>
      <w:bookmarkEnd w:id="4378"/>
      <w:bookmarkEnd w:id="4379"/>
      <w:bookmarkEnd w:id="4380"/>
      <w:bookmarkEnd w:id="4381"/>
      <w:bookmarkEnd w:id="4382"/>
      <w:bookmarkEnd w:id="4383"/>
      <w:bookmarkEnd w:id="4384"/>
      <w:bookmarkEnd w:id="4385"/>
      <w:bookmarkEnd w:id="4386"/>
      <w:bookmarkEnd w:id="4387"/>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88" w:name="_Toc25156476"/>
      <w:bookmarkStart w:id="4389" w:name="_Toc34124780"/>
      <w:bookmarkStart w:id="4390" w:name="_Toc43207906"/>
      <w:bookmarkStart w:id="4391" w:name="_Toc49857379"/>
      <w:bookmarkStart w:id="4392" w:name="_Toc56677220"/>
      <w:bookmarkStart w:id="4393" w:name="_Toc56691743"/>
      <w:bookmarkStart w:id="4394" w:name="_Toc56699007"/>
      <w:bookmarkStart w:id="4395" w:name="_Toc89035257"/>
      <w:bookmarkStart w:id="4396" w:name="_Toc89065055"/>
      <w:bookmarkStart w:id="4397" w:name="_Toc89180354"/>
      <w:bookmarkStart w:id="4398" w:name="_Toc97072033"/>
      <w:bookmarkStart w:id="4399" w:name="_Toc106632669"/>
      <w:r w:rsidRPr="003B2883">
        <w:t>6.2.5.2.1</w:t>
      </w:r>
      <w:r w:rsidRPr="003B2883">
        <w:tab/>
        <w:t>Notification Definition</w:t>
      </w:r>
      <w:bookmarkEnd w:id="4388"/>
      <w:bookmarkEnd w:id="4389"/>
      <w:bookmarkEnd w:id="4390"/>
      <w:bookmarkEnd w:id="4391"/>
      <w:bookmarkEnd w:id="4392"/>
      <w:bookmarkEnd w:id="4393"/>
      <w:bookmarkEnd w:id="4394"/>
      <w:bookmarkEnd w:id="4395"/>
      <w:bookmarkEnd w:id="4396"/>
      <w:bookmarkEnd w:id="4397"/>
      <w:bookmarkEnd w:id="4398"/>
      <w:bookmarkEnd w:id="4399"/>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 xml:space="preserve">hangeNotifyUri" was provided in the AmfEventSubscription, then this </w:t>
      </w:r>
      <w:r w:rsidRPr="008B2FDB">
        <w:lastRenderedPageBreak/>
        <w:t>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0" w:name="_Toc25156477"/>
      <w:bookmarkStart w:id="4401" w:name="_Toc34124781"/>
      <w:bookmarkStart w:id="4402" w:name="_Toc43207907"/>
      <w:bookmarkStart w:id="4403" w:name="_Toc49857380"/>
      <w:bookmarkStart w:id="4404" w:name="_Toc56677221"/>
      <w:bookmarkStart w:id="4405" w:name="_Toc56691744"/>
      <w:bookmarkStart w:id="4406" w:name="_Toc56699008"/>
      <w:bookmarkStart w:id="4407" w:name="_Toc89035258"/>
      <w:bookmarkStart w:id="4408" w:name="_Toc89065056"/>
      <w:bookmarkStart w:id="4409" w:name="_Toc89180355"/>
      <w:bookmarkStart w:id="4410" w:name="_Toc97072034"/>
      <w:bookmarkStart w:id="4411" w:name="_Toc106632670"/>
      <w:r w:rsidRPr="003B2883">
        <w:t>6.2.5.2.3</w:t>
      </w:r>
      <w:r w:rsidRPr="003B2883">
        <w:tab/>
        <w:t>Notification Standard Methods</w:t>
      </w:r>
      <w:bookmarkEnd w:id="4400"/>
      <w:bookmarkEnd w:id="4401"/>
      <w:bookmarkEnd w:id="4402"/>
      <w:bookmarkEnd w:id="4403"/>
      <w:bookmarkEnd w:id="4404"/>
      <w:bookmarkEnd w:id="4405"/>
      <w:bookmarkEnd w:id="4406"/>
      <w:bookmarkEnd w:id="4407"/>
      <w:bookmarkEnd w:id="4408"/>
      <w:bookmarkEnd w:id="4409"/>
      <w:bookmarkEnd w:id="4410"/>
      <w:bookmarkEnd w:id="4411"/>
    </w:p>
    <w:p w14:paraId="5EB85E4F" w14:textId="77777777" w:rsidR="00602AC0" w:rsidRPr="003B2883" w:rsidRDefault="00602AC0" w:rsidP="00876DA9">
      <w:pPr>
        <w:pStyle w:val="Heading6"/>
      </w:pPr>
      <w:bookmarkStart w:id="4412" w:name="_Toc25156478"/>
      <w:bookmarkStart w:id="4413" w:name="_Toc34124782"/>
      <w:bookmarkStart w:id="4414" w:name="_Toc43207908"/>
      <w:bookmarkStart w:id="4415" w:name="_Toc49857381"/>
      <w:bookmarkStart w:id="4416" w:name="_Toc56677222"/>
      <w:bookmarkStart w:id="4417" w:name="_Toc56691745"/>
      <w:bookmarkStart w:id="4418" w:name="_Toc56699009"/>
      <w:bookmarkStart w:id="4419" w:name="_Toc89035259"/>
      <w:bookmarkStart w:id="4420" w:name="_Toc89065057"/>
      <w:bookmarkStart w:id="4421" w:name="_Toc89180356"/>
      <w:bookmarkStart w:id="4422" w:name="_Toc97072035"/>
      <w:bookmarkStart w:id="4423" w:name="_Toc106632671"/>
      <w:r w:rsidRPr="003B2883">
        <w:t>6.2.5.2.3.1</w:t>
      </w:r>
      <w:r w:rsidRPr="003B2883">
        <w:tab/>
        <w:t>POST</w:t>
      </w:r>
      <w:bookmarkEnd w:id="4412"/>
      <w:bookmarkEnd w:id="4413"/>
      <w:bookmarkEnd w:id="4414"/>
      <w:bookmarkEnd w:id="4415"/>
      <w:bookmarkEnd w:id="4416"/>
      <w:bookmarkEnd w:id="4417"/>
      <w:bookmarkEnd w:id="4418"/>
      <w:bookmarkEnd w:id="4419"/>
      <w:bookmarkEnd w:id="4420"/>
      <w:bookmarkEnd w:id="4421"/>
      <w:bookmarkEnd w:id="4422"/>
      <w:bookmarkEnd w:id="4423"/>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B7907D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4" w:name="_Toc25156479"/>
      <w:bookmarkStart w:id="4425" w:name="_Toc34124783"/>
      <w:bookmarkStart w:id="4426" w:name="_Toc43207909"/>
      <w:bookmarkStart w:id="4427" w:name="_Toc49857382"/>
      <w:bookmarkStart w:id="4428" w:name="_Toc56677223"/>
      <w:bookmarkStart w:id="4429" w:name="_Toc56691746"/>
      <w:bookmarkStart w:id="4430" w:name="_Toc56699010"/>
      <w:bookmarkStart w:id="4431" w:name="_Toc89035260"/>
      <w:bookmarkStart w:id="4432" w:name="_Toc89065058"/>
      <w:bookmarkStart w:id="4433" w:name="_Toc89180357"/>
      <w:bookmarkStart w:id="4434" w:name="_Toc97072036"/>
      <w:bookmarkStart w:id="4435" w:name="_Toc106632672"/>
      <w:r w:rsidRPr="003B2883">
        <w:lastRenderedPageBreak/>
        <w:t>6.2.6</w:t>
      </w:r>
      <w:r w:rsidRPr="003B2883">
        <w:tab/>
        <w:t>Data Model</w:t>
      </w:r>
      <w:bookmarkEnd w:id="4424"/>
      <w:bookmarkEnd w:id="4425"/>
      <w:bookmarkEnd w:id="4426"/>
      <w:bookmarkEnd w:id="4427"/>
      <w:bookmarkEnd w:id="4428"/>
      <w:bookmarkEnd w:id="4429"/>
      <w:bookmarkEnd w:id="4430"/>
      <w:bookmarkEnd w:id="4431"/>
      <w:bookmarkEnd w:id="4432"/>
      <w:bookmarkEnd w:id="4433"/>
      <w:bookmarkEnd w:id="4434"/>
      <w:bookmarkEnd w:id="4435"/>
    </w:p>
    <w:p w14:paraId="40D9C0E9" w14:textId="77777777" w:rsidR="00602AC0" w:rsidRPr="003B2883" w:rsidRDefault="00602AC0" w:rsidP="00602AC0">
      <w:pPr>
        <w:pStyle w:val="Heading4"/>
      </w:pPr>
      <w:bookmarkStart w:id="4436" w:name="_Toc25156480"/>
      <w:bookmarkStart w:id="4437" w:name="_Toc34124784"/>
      <w:bookmarkStart w:id="4438" w:name="_Toc43207910"/>
      <w:bookmarkStart w:id="4439" w:name="_Toc49857383"/>
      <w:bookmarkStart w:id="4440" w:name="_Toc56677224"/>
      <w:bookmarkStart w:id="4441" w:name="_Toc56691747"/>
      <w:bookmarkStart w:id="4442" w:name="_Toc56699011"/>
      <w:bookmarkStart w:id="4443" w:name="_Toc89035261"/>
      <w:bookmarkStart w:id="4444" w:name="_Toc89065059"/>
      <w:bookmarkStart w:id="4445" w:name="_Toc89180358"/>
      <w:bookmarkStart w:id="4446" w:name="_Toc97072037"/>
      <w:bookmarkStart w:id="4447" w:name="_Toc106632673"/>
      <w:r w:rsidRPr="003B2883">
        <w:t>6.2.6.1</w:t>
      </w:r>
      <w:r w:rsidRPr="003B2883">
        <w:tab/>
        <w:t>General</w:t>
      </w:r>
      <w:bookmarkEnd w:id="4436"/>
      <w:bookmarkEnd w:id="4437"/>
      <w:bookmarkEnd w:id="4438"/>
      <w:bookmarkEnd w:id="4439"/>
      <w:bookmarkEnd w:id="4440"/>
      <w:bookmarkEnd w:id="4441"/>
      <w:bookmarkEnd w:id="4442"/>
      <w:bookmarkEnd w:id="4443"/>
      <w:bookmarkEnd w:id="4444"/>
      <w:bookmarkEnd w:id="4445"/>
      <w:bookmarkEnd w:id="4446"/>
      <w:bookmarkEnd w:id="4447"/>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48" w:name="_Toc25156481"/>
      <w:bookmarkStart w:id="4449" w:name="_Toc34124785"/>
      <w:bookmarkStart w:id="4450" w:name="_Toc43207911"/>
      <w:bookmarkStart w:id="4451" w:name="_Toc49857384"/>
      <w:bookmarkStart w:id="4452" w:name="_Toc56677225"/>
      <w:bookmarkStart w:id="4453" w:name="_Toc56691748"/>
      <w:bookmarkStart w:id="4454" w:name="_Toc56699012"/>
      <w:bookmarkStart w:id="4455" w:name="_Toc89035262"/>
      <w:bookmarkStart w:id="4456" w:name="_Toc89065060"/>
      <w:bookmarkStart w:id="4457" w:name="_Toc89180359"/>
      <w:bookmarkStart w:id="4458" w:name="_Toc97072038"/>
      <w:bookmarkStart w:id="4459" w:name="_Toc106632674"/>
      <w:r w:rsidRPr="003B2883">
        <w:rPr>
          <w:lang w:val="en-US"/>
        </w:rPr>
        <w:t>6.2.6.2</w:t>
      </w:r>
      <w:r w:rsidRPr="003B2883">
        <w:rPr>
          <w:lang w:val="en-US"/>
        </w:rPr>
        <w:tab/>
        <w:t>Structured data types</w:t>
      </w:r>
      <w:bookmarkEnd w:id="4448"/>
      <w:bookmarkEnd w:id="4449"/>
      <w:bookmarkEnd w:id="4450"/>
      <w:bookmarkEnd w:id="4451"/>
      <w:bookmarkEnd w:id="4452"/>
      <w:bookmarkEnd w:id="4453"/>
      <w:bookmarkEnd w:id="4454"/>
      <w:bookmarkEnd w:id="4455"/>
      <w:bookmarkEnd w:id="4456"/>
      <w:bookmarkEnd w:id="4457"/>
      <w:bookmarkEnd w:id="4458"/>
      <w:bookmarkEnd w:id="4459"/>
    </w:p>
    <w:p w14:paraId="0BA4267E" w14:textId="77777777" w:rsidR="00602AC0" w:rsidRPr="003B2883" w:rsidRDefault="00602AC0" w:rsidP="00602AC0">
      <w:pPr>
        <w:pStyle w:val="Heading5"/>
      </w:pPr>
      <w:bookmarkStart w:id="4460" w:name="_Toc25156482"/>
      <w:bookmarkStart w:id="4461" w:name="_Toc34124786"/>
      <w:bookmarkStart w:id="4462" w:name="_Toc43207912"/>
      <w:bookmarkStart w:id="4463" w:name="_Toc49857385"/>
      <w:bookmarkStart w:id="4464" w:name="_Toc56677226"/>
      <w:bookmarkStart w:id="4465" w:name="_Toc56691749"/>
      <w:bookmarkStart w:id="4466" w:name="_Toc56699013"/>
      <w:bookmarkStart w:id="4467" w:name="_Toc89035263"/>
      <w:bookmarkStart w:id="4468" w:name="_Toc89065061"/>
      <w:bookmarkStart w:id="4469" w:name="_Toc89180360"/>
      <w:bookmarkStart w:id="4470" w:name="_Toc97072039"/>
      <w:bookmarkStart w:id="4471" w:name="_Toc106632675"/>
      <w:r w:rsidRPr="003B2883">
        <w:t>6.2.6.2.1</w:t>
      </w:r>
      <w:r w:rsidRPr="003B2883">
        <w:tab/>
        <w:t>Introduction</w:t>
      </w:r>
      <w:bookmarkEnd w:id="4460"/>
      <w:bookmarkEnd w:id="4461"/>
      <w:bookmarkEnd w:id="4462"/>
      <w:bookmarkEnd w:id="4463"/>
      <w:bookmarkEnd w:id="4464"/>
      <w:bookmarkEnd w:id="4465"/>
      <w:bookmarkEnd w:id="4466"/>
      <w:bookmarkEnd w:id="4467"/>
      <w:bookmarkEnd w:id="4468"/>
      <w:bookmarkEnd w:id="4469"/>
      <w:bookmarkEnd w:id="4470"/>
      <w:bookmarkEnd w:id="4471"/>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2" w:name="_Toc25156483"/>
      <w:bookmarkStart w:id="4473" w:name="_Toc34124787"/>
      <w:bookmarkStart w:id="4474" w:name="_Toc43207913"/>
      <w:bookmarkStart w:id="4475" w:name="_Toc49857386"/>
      <w:bookmarkStart w:id="4476" w:name="_Toc56677227"/>
      <w:bookmarkStart w:id="4477" w:name="_Toc56691750"/>
      <w:bookmarkStart w:id="4478" w:name="_Toc56699014"/>
      <w:bookmarkStart w:id="4479" w:name="_Toc89035264"/>
      <w:bookmarkStart w:id="4480" w:name="_Toc89065062"/>
      <w:bookmarkStart w:id="4481" w:name="_Toc89180361"/>
      <w:bookmarkStart w:id="4482" w:name="_Toc97072040"/>
      <w:bookmarkStart w:id="4483" w:name="_Toc106632676"/>
      <w:r w:rsidRPr="003B2883">
        <w:lastRenderedPageBreak/>
        <w:t>6.2.6.2.2</w:t>
      </w:r>
      <w:r w:rsidRPr="003B2883">
        <w:tab/>
        <w:t>Type: AmfEventSubscription</w:t>
      </w:r>
      <w:bookmarkEnd w:id="4472"/>
      <w:bookmarkEnd w:id="4473"/>
      <w:bookmarkEnd w:id="4474"/>
      <w:bookmarkEnd w:id="4475"/>
      <w:bookmarkEnd w:id="4476"/>
      <w:bookmarkEnd w:id="4477"/>
      <w:bookmarkEnd w:id="4478"/>
      <w:bookmarkEnd w:id="4479"/>
      <w:bookmarkEnd w:id="4480"/>
      <w:bookmarkEnd w:id="4481"/>
      <w:bookmarkEnd w:id="4482"/>
      <w:bookmarkEnd w:id="4483"/>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4" w:name="_Toc25156484"/>
      <w:bookmarkStart w:id="4485" w:name="_Toc34124788"/>
      <w:bookmarkStart w:id="4486" w:name="_Toc43207914"/>
      <w:bookmarkStart w:id="4487" w:name="_Toc49857387"/>
      <w:bookmarkStart w:id="4488" w:name="_Toc56677228"/>
      <w:bookmarkStart w:id="4489" w:name="_Toc56691751"/>
      <w:bookmarkStart w:id="4490" w:name="_Toc56699015"/>
      <w:bookmarkStart w:id="4491" w:name="_Toc89035265"/>
      <w:bookmarkStart w:id="4492" w:name="_Toc89065063"/>
      <w:bookmarkStart w:id="4493" w:name="_Toc89180362"/>
      <w:bookmarkStart w:id="4494" w:name="_Toc97072041"/>
      <w:bookmarkStart w:id="4495" w:name="_Toc106632677"/>
      <w:r w:rsidRPr="003B2883">
        <w:lastRenderedPageBreak/>
        <w:t>6.2.6.2.3</w:t>
      </w:r>
      <w:r w:rsidRPr="003B2883">
        <w:tab/>
        <w:t>Type: AmfEvent</w:t>
      </w:r>
      <w:bookmarkEnd w:id="4484"/>
      <w:bookmarkEnd w:id="4485"/>
      <w:bookmarkEnd w:id="4486"/>
      <w:bookmarkEnd w:id="4487"/>
      <w:bookmarkEnd w:id="4488"/>
      <w:bookmarkEnd w:id="4489"/>
      <w:bookmarkEnd w:id="4490"/>
      <w:bookmarkEnd w:id="4491"/>
      <w:bookmarkEnd w:id="4492"/>
      <w:bookmarkEnd w:id="4493"/>
      <w:bookmarkEnd w:id="4494"/>
      <w:bookmarkEnd w:id="4495"/>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77777777" w:rsidR="00F27EB5" w:rsidRDefault="00F27EB5"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Pr>
                <w:rFonts w:cs="Arial"/>
                <w:szCs w:val="18"/>
              </w:rPr>
              <w:t xml:space="preserve"> 1</w:t>
            </w:r>
            <w:r w:rsidRPr="003B2883">
              <w:rPr>
                <w:rFonts w:cs="Arial"/>
                <w:szCs w:val="18"/>
              </w:rPr>
              <w:t>). If the flag is not present then immediate reporting shall not be done.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6"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6"/>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lastRenderedPageBreak/>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497"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497"/>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498"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498"/>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lastRenderedPageBreak/>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lastRenderedPageBreak/>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77777777" w:rsidR="00CB38ED" w:rsidRDefault="00CB38ED" w:rsidP="00C11D0D">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499" w:name="_Toc25156485"/>
      <w:bookmarkStart w:id="4500" w:name="_Toc34124789"/>
      <w:bookmarkStart w:id="4501" w:name="_Toc43207915"/>
      <w:bookmarkStart w:id="4502" w:name="_Toc49857388"/>
      <w:bookmarkStart w:id="4503" w:name="_Toc56677229"/>
      <w:bookmarkStart w:id="4504" w:name="_Toc56691752"/>
      <w:bookmarkStart w:id="4505" w:name="_Toc56699016"/>
      <w:bookmarkStart w:id="4506" w:name="_Toc89035266"/>
      <w:bookmarkStart w:id="4507" w:name="_Toc89065064"/>
      <w:bookmarkStart w:id="4508" w:name="_Toc89180363"/>
      <w:bookmarkStart w:id="4509" w:name="_Toc97072042"/>
      <w:bookmarkStart w:id="4510" w:name="_Toc106632678"/>
      <w:r w:rsidRPr="003B2883">
        <w:lastRenderedPageBreak/>
        <w:t>6.2.6.2.4</w:t>
      </w:r>
      <w:r w:rsidRPr="003B2883">
        <w:tab/>
        <w:t>Type: AmfEventNotification</w:t>
      </w:r>
      <w:bookmarkEnd w:id="4499"/>
      <w:bookmarkEnd w:id="4500"/>
      <w:bookmarkEnd w:id="4501"/>
      <w:bookmarkEnd w:id="4502"/>
      <w:bookmarkEnd w:id="4503"/>
      <w:bookmarkEnd w:id="4504"/>
      <w:bookmarkEnd w:id="4505"/>
      <w:bookmarkEnd w:id="4506"/>
      <w:bookmarkEnd w:id="4507"/>
      <w:bookmarkEnd w:id="4508"/>
      <w:bookmarkEnd w:id="4509"/>
      <w:bookmarkEnd w:id="4510"/>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1" w:name="_Toc25156486"/>
      <w:bookmarkStart w:id="4512" w:name="_Toc34124790"/>
      <w:bookmarkStart w:id="4513" w:name="_Toc43207916"/>
      <w:bookmarkStart w:id="4514" w:name="_Toc49857389"/>
      <w:bookmarkStart w:id="4515" w:name="_Toc56677230"/>
      <w:bookmarkStart w:id="4516" w:name="_Toc56691753"/>
      <w:bookmarkStart w:id="4517" w:name="_Toc56699017"/>
      <w:bookmarkStart w:id="4518" w:name="_Toc89035267"/>
      <w:bookmarkStart w:id="4519" w:name="_Toc89065065"/>
      <w:bookmarkStart w:id="4520" w:name="_Toc89180364"/>
      <w:bookmarkStart w:id="4521" w:name="_Toc97072043"/>
      <w:bookmarkStart w:id="4522" w:name="_Toc106632679"/>
      <w:r w:rsidRPr="003B2883">
        <w:lastRenderedPageBreak/>
        <w:t>6.2.6.2.5</w:t>
      </w:r>
      <w:r w:rsidRPr="003B2883">
        <w:tab/>
        <w:t>Type: AmfEventReport</w:t>
      </w:r>
      <w:bookmarkEnd w:id="4511"/>
      <w:bookmarkEnd w:id="4512"/>
      <w:bookmarkEnd w:id="4513"/>
      <w:bookmarkEnd w:id="4514"/>
      <w:bookmarkEnd w:id="4515"/>
      <w:bookmarkEnd w:id="4516"/>
      <w:bookmarkEnd w:id="4517"/>
      <w:bookmarkEnd w:id="4518"/>
      <w:bookmarkEnd w:id="4519"/>
      <w:bookmarkEnd w:id="4520"/>
      <w:bookmarkEnd w:id="4521"/>
      <w:bookmarkEnd w:id="4522"/>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3"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3"/>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044B716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0E67826B"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7927B7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7777777" w:rsidR="008C335A" w:rsidRPr="00C0212A" w:rsidRDefault="008C335A" w:rsidP="005F771F">
            <w:pPr>
              <w:pStyle w:val="TAL"/>
              <w:rPr>
                <w:lang w:eastAsia="zh-CN"/>
              </w:rPr>
            </w:pPr>
            <w:r w:rsidRPr="005F771F">
              <w:t>This IE shall be present if multiple SUPIs and / or GPSIs need to be included, the AMF event type is "UES_IN_AREA_REPORT" and the subscribing NF indicated support of the ENA feature.</w:t>
            </w:r>
          </w:p>
          <w:p w14:paraId="710B6A03" w14:textId="77777777" w:rsidR="008C335A" w:rsidRPr="003B2883" w:rsidRDefault="008C335A" w:rsidP="008C335A">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lastRenderedPageBreak/>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99CB3CC" w14:textId="0435D539" w:rsidR="00913A60" w:rsidRPr="003B2883" w:rsidRDefault="00913A60" w:rsidP="00C11D0D">
            <w:pPr>
              <w:pStyle w:val="TAN"/>
            </w:pPr>
            <w:r>
              <w:t>NOTE 2:</w:t>
            </w:r>
            <w:r>
              <w:tab/>
              <w:t>The items shall be listed in descending order by the value of "duration" attribute.</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4" w:name="_Toc25156487"/>
      <w:bookmarkStart w:id="4525" w:name="_Toc34124791"/>
      <w:bookmarkStart w:id="4526" w:name="_Toc43207917"/>
      <w:bookmarkStart w:id="4527" w:name="_Toc49857390"/>
      <w:bookmarkStart w:id="4528" w:name="_Toc56677231"/>
      <w:bookmarkStart w:id="4529" w:name="_Toc56691754"/>
      <w:bookmarkStart w:id="4530" w:name="_Toc56699018"/>
      <w:bookmarkStart w:id="4531" w:name="_Toc89035268"/>
      <w:bookmarkStart w:id="4532" w:name="_Toc89065066"/>
      <w:bookmarkStart w:id="4533" w:name="_Toc89180365"/>
      <w:bookmarkStart w:id="4534" w:name="_Toc97072044"/>
      <w:bookmarkStart w:id="4535" w:name="_Toc106632680"/>
      <w:r w:rsidRPr="003B2883">
        <w:lastRenderedPageBreak/>
        <w:t>6.2.6.2.6</w:t>
      </w:r>
      <w:r w:rsidRPr="003B2883">
        <w:tab/>
        <w:t>Type: AmfEventMode</w:t>
      </w:r>
      <w:bookmarkEnd w:id="4524"/>
      <w:bookmarkEnd w:id="4525"/>
      <w:bookmarkEnd w:id="4526"/>
      <w:bookmarkEnd w:id="4527"/>
      <w:bookmarkEnd w:id="4528"/>
      <w:bookmarkEnd w:id="4529"/>
      <w:bookmarkEnd w:id="4530"/>
      <w:bookmarkEnd w:id="4531"/>
      <w:bookmarkEnd w:id="4532"/>
      <w:bookmarkEnd w:id="4533"/>
      <w:bookmarkEnd w:id="4534"/>
      <w:bookmarkEnd w:id="4535"/>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77777777" w:rsidR="000C674B" w:rsidRDefault="007102BE" w:rsidP="001D4998">
            <w:pPr>
              <w:pStyle w:val="TAL"/>
              <w:rPr>
                <w:lang w:eastAsia="zh-CN"/>
              </w:rPr>
            </w:pPr>
            <w:r w:rsidRPr="003B2883">
              <w:rPr>
                <w:lang w:eastAsia="zh-CN"/>
              </w:rPr>
              <w:t xml:space="preserve">This IE shall be present if the trigger is set to "CONTINUOUS".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6"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6"/>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37" w:name="_Toc25156488"/>
      <w:bookmarkStart w:id="4538" w:name="_Toc34124792"/>
      <w:bookmarkStart w:id="4539" w:name="_Toc43207918"/>
      <w:bookmarkStart w:id="4540" w:name="_Toc49857391"/>
      <w:bookmarkStart w:id="4541" w:name="_Toc56677232"/>
      <w:bookmarkStart w:id="4542" w:name="_Toc56691755"/>
      <w:bookmarkStart w:id="4543" w:name="_Toc56699019"/>
      <w:bookmarkStart w:id="4544" w:name="_Toc89035269"/>
      <w:bookmarkStart w:id="4545" w:name="_Toc89065067"/>
      <w:bookmarkStart w:id="4546" w:name="_Toc89180366"/>
      <w:bookmarkStart w:id="4547" w:name="_Toc97072045"/>
      <w:bookmarkStart w:id="4548" w:name="_Toc106632681"/>
      <w:r w:rsidRPr="003B2883">
        <w:t>6.2.6.2.7</w:t>
      </w:r>
      <w:r w:rsidRPr="003B2883">
        <w:tab/>
        <w:t>Type: AmfEventState</w:t>
      </w:r>
      <w:bookmarkEnd w:id="4537"/>
      <w:bookmarkEnd w:id="4538"/>
      <w:bookmarkEnd w:id="4539"/>
      <w:bookmarkEnd w:id="4540"/>
      <w:bookmarkEnd w:id="4541"/>
      <w:bookmarkEnd w:id="4542"/>
      <w:bookmarkEnd w:id="4543"/>
      <w:bookmarkEnd w:id="4544"/>
      <w:bookmarkEnd w:id="4545"/>
      <w:bookmarkEnd w:id="4546"/>
      <w:bookmarkEnd w:id="4547"/>
      <w:bookmarkEnd w:id="4548"/>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49" w:name="_Toc25156489"/>
      <w:bookmarkStart w:id="4550" w:name="_Toc34124793"/>
      <w:bookmarkStart w:id="4551" w:name="_Toc43207919"/>
      <w:bookmarkStart w:id="4552" w:name="_Toc49857392"/>
      <w:bookmarkStart w:id="4553" w:name="_Toc56677233"/>
      <w:bookmarkStart w:id="4554" w:name="_Toc56691756"/>
      <w:bookmarkStart w:id="4555" w:name="_Toc56699020"/>
      <w:bookmarkStart w:id="4556" w:name="_Toc89035270"/>
      <w:bookmarkStart w:id="4557" w:name="_Toc89065068"/>
      <w:bookmarkStart w:id="4558" w:name="_Toc89180367"/>
      <w:bookmarkStart w:id="4559" w:name="_Toc97072046"/>
      <w:bookmarkStart w:id="4560" w:name="_Toc106632682"/>
      <w:r w:rsidRPr="003B2883">
        <w:t>6.2.6.2.8</w:t>
      </w:r>
      <w:r w:rsidRPr="003B2883">
        <w:tab/>
        <w:t>Type: RmInfo</w:t>
      </w:r>
      <w:bookmarkEnd w:id="4549"/>
      <w:bookmarkEnd w:id="4550"/>
      <w:bookmarkEnd w:id="4551"/>
      <w:bookmarkEnd w:id="4552"/>
      <w:bookmarkEnd w:id="4553"/>
      <w:bookmarkEnd w:id="4554"/>
      <w:bookmarkEnd w:id="4555"/>
      <w:bookmarkEnd w:id="4556"/>
      <w:bookmarkEnd w:id="4557"/>
      <w:bookmarkEnd w:id="4558"/>
      <w:bookmarkEnd w:id="4559"/>
      <w:bookmarkEnd w:id="4560"/>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1" w:name="_Toc25156490"/>
      <w:bookmarkStart w:id="4562" w:name="_Toc34124794"/>
      <w:bookmarkStart w:id="4563" w:name="_Toc43207920"/>
      <w:bookmarkStart w:id="4564" w:name="_Toc49857393"/>
      <w:bookmarkStart w:id="4565" w:name="_Toc56677234"/>
      <w:bookmarkStart w:id="4566" w:name="_Toc56691757"/>
      <w:bookmarkStart w:id="4567" w:name="_Toc56699021"/>
      <w:bookmarkStart w:id="4568" w:name="_Toc89035271"/>
      <w:bookmarkStart w:id="4569" w:name="_Toc89065069"/>
      <w:bookmarkStart w:id="4570" w:name="_Toc89180368"/>
      <w:bookmarkStart w:id="4571" w:name="_Toc97072047"/>
      <w:bookmarkStart w:id="4572" w:name="_Toc106632683"/>
      <w:r w:rsidRPr="003B2883">
        <w:t>6.2.6.2.9</w:t>
      </w:r>
      <w:r w:rsidRPr="003B2883">
        <w:tab/>
        <w:t>Type: CmInfo</w:t>
      </w:r>
      <w:bookmarkEnd w:id="4561"/>
      <w:bookmarkEnd w:id="4562"/>
      <w:bookmarkEnd w:id="4563"/>
      <w:bookmarkEnd w:id="4564"/>
      <w:bookmarkEnd w:id="4565"/>
      <w:bookmarkEnd w:id="4566"/>
      <w:bookmarkEnd w:id="4567"/>
      <w:bookmarkEnd w:id="4568"/>
      <w:bookmarkEnd w:id="4569"/>
      <w:bookmarkEnd w:id="4570"/>
      <w:bookmarkEnd w:id="4571"/>
      <w:bookmarkEnd w:id="4572"/>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3" w:name="_Toc25156491"/>
      <w:bookmarkStart w:id="4574" w:name="_Toc34124795"/>
      <w:bookmarkStart w:id="4575" w:name="_Toc43207921"/>
      <w:bookmarkStart w:id="4576" w:name="_Toc49857394"/>
      <w:bookmarkStart w:id="4577" w:name="_Toc56677235"/>
      <w:bookmarkStart w:id="4578" w:name="_Toc56691758"/>
      <w:bookmarkStart w:id="4579" w:name="_Toc56699022"/>
      <w:bookmarkStart w:id="4580" w:name="_Toc89035272"/>
      <w:bookmarkStart w:id="4581" w:name="_Toc89065070"/>
      <w:bookmarkStart w:id="4582" w:name="_Toc89180369"/>
      <w:bookmarkStart w:id="4583" w:name="_Toc97072048"/>
      <w:bookmarkStart w:id="4584" w:name="_Toc106632684"/>
      <w:r w:rsidRPr="003B2883">
        <w:t>6.2.6.2.10</w:t>
      </w:r>
      <w:r w:rsidRPr="003B2883">
        <w:tab/>
        <w:t>Void</w:t>
      </w:r>
      <w:bookmarkEnd w:id="4573"/>
      <w:bookmarkEnd w:id="4574"/>
      <w:bookmarkEnd w:id="4575"/>
      <w:bookmarkEnd w:id="4576"/>
      <w:bookmarkEnd w:id="4577"/>
      <w:bookmarkEnd w:id="4578"/>
      <w:bookmarkEnd w:id="4579"/>
      <w:bookmarkEnd w:id="4580"/>
      <w:bookmarkEnd w:id="4581"/>
      <w:bookmarkEnd w:id="4582"/>
      <w:bookmarkEnd w:id="4583"/>
      <w:bookmarkEnd w:id="4584"/>
    </w:p>
    <w:p w14:paraId="761E34C6" w14:textId="77777777" w:rsidR="00602AC0" w:rsidRPr="003B2883" w:rsidRDefault="00602AC0" w:rsidP="00602AC0"/>
    <w:p w14:paraId="7FDB81BE" w14:textId="77777777" w:rsidR="00602AC0" w:rsidRPr="003B2883" w:rsidRDefault="00602AC0" w:rsidP="00602AC0">
      <w:pPr>
        <w:pStyle w:val="Heading5"/>
      </w:pPr>
      <w:bookmarkStart w:id="4585" w:name="_Toc25156492"/>
      <w:bookmarkStart w:id="4586" w:name="_Toc34124796"/>
      <w:bookmarkStart w:id="4587" w:name="_Toc43207922"/>
      <w:bookmarkStart w:id="4588" w:name="_Toc49857395"/>
      <w:bookmarkStart w:id="4589" w:name="_Toc56677236"/>
      <w:bookmarkStart w:id="4590" w:name="_Toc56691759"/>
      <w:bookmarkStart w:id="4591" w:name="_Toc56699023"/>
      <w:bookmarkStart w:id="4592" w:name="_Toc89035273"/>
      <w:bookmarkStart w:id="4593" w:name="_Toc89065071"/>
      <w:bookmarkStart w:id="4594" w:name="_Toc89180370"/>
      <w:bookmarkStart w:id="4595" w:name="_Toc97072049"/>
      <w:bookmarkStart w:id="4596" w:name="_Toc106632685"/>
      <w:r w:rsidRPr="003B2883">
        <w:lastRenderedPageBreak/>
        <w:t>6.2.6.2.11</w:t>
      </w:r>
      <w:r w:rsidRPr="003B2883">
        <w:tab/>
        <w:t>Type: CommunicationFailure</w:t>
      </w:r>
      <w:bookmarkEnd w:id="4585"/>
      <w:bookmarkEnd w:id="4586"/>
      <w:bookmarkEnd w:id="4587"/>
      <w:bookmarkEnd w:id="4588"/>
      <w:bookmarkEnd w:id="4589"/>
      <w:bookmarkEnd w:id="4590"/>
      <w:bookmarkEnd w:id="4591"/>
      <w:bookmarkEnd w:id="4592"/>
      <w:bookmarkEnd w:id="4593"/>
      <w:bookmarkEnd w:id="4594"/>
      <w:bookmarkEnd w:id="4595"/>
      <w:bookmarkEnd w:id="4596"/>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597" w:name="_Toc25156493"/>
      <w:bookmarkStart w:id="4598" w:name="_Toc34124797"/>
      <w:bookmarkStart w:id="4599" w:name="_Toc43207923"/>
      <w:bookmarkStart w:id="4600" w:name="_Toc49857396"/>
      <w:bookmarkStart w:id="4601" w:name="_Toc56677237"/>
      <w:bookmarkStart w:id="4602" w:name="_Toc56691760"/>
      <w:bookmarkStart w:id="4603" w:name="_Toc56699024"/>
      <w:bookmarkStart w:id="4604" w:name="_Toc89035274"/>
      <w:bookmarkStart w:id="4605" w:name="_Toc89065072"/>
      <w:bookmarkStart w:id="4606" w:name="_Toc89180371"/>
      <w:bookmarkStart w:id="4607" w:name="_Toc97072050"/>
      <w:bookmarkStart w:id="4608" w:name="_Toc106632686"/>
      <w:r w:rsidRPr="003B2883">
        <w:t>6.2.6.2.12</w:t>
      </w:r>
      <w:r w:rsidRPr="003B2883">
        <w:tab/>
        <w:t xml:space="preserve">Type: </w:t>
      </w:r>
      <w:r w:rsidRPr="003B2883">
        <w:rPr>
          <w:lang w:eastAsia="zh-CN"/>
        </w:rPr>
        <w:t>AmfCreateEventSubscription</w:t>
      </w:r>
      <w:bookmarkEnd w:id="4597"/>
      <w:bookmarkEnd w:id="4598"/>
      <w:bookmarkEnd w:id="4599"/>
      <w:bookmarkEnd w:id="4600"/>
      <w:bookmarkEnd w:id="4601"/>
      <w:bookmarkEnd w:id="4602"/>
      <w:bookmarkEnd w:id="4603"/>
      <w:bookmarkEnd w:id="4604"/>
      <w:bookmarkEnd w:id="4605"/>
      <w:bookmarkEnd w:id="4606"/>
      <w:bookmarkEnd w:id="4607"/>
      <w:bookmarkEnd w:id="4608"/>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09" w:name="_Toc25156494"/>
      <w:bookmarkStart w:id="4610" w:name="_Toc34124798"/>
      <w:bookmarkStart w:id="4611" w:name="_Toc43207924"/>
      <w:bookmarkStart w:id="4612" w:name="_Toc49857397"/>
      <w:bookmarkStart w:id="4613" w:name="_Toc56677238"/>
      <w:bookmarkStart w:id="4614" w:name="_Toc56691761"/>
      <w:bookmarkStart w:id="4615" w:name="_Toc56699025"/>
      <w:bookmarkStart w:id="4616" w:name="_Toc89035275"/>
      <w:bookmarkStart w:id="4617" w:name="_Toc89065073"/>
      <w:bookmarkStart w:id="4618" w:name="_Toc89180372"/>
      <w:bookmarkStart w:id="4619" w:name="_Toc97072051"/>
      <w:bookmarkStart w:id="4620" w:name="_Toc106632687"/>
      <w:r w:rsidRPr="003B2883">
        <w:t>6.2.6.2.13</w:t>
      </w:r>
      <w:r w:rsidRPr="003B2883">
        <w:tab/>
        <w:t xml:space="preserve">Type: </w:t>
      </w:r>
      <w:r w:rsidRPr="003B2883">
        <w:rPr>
          <w:lang w:eastAsia="zh-CN"/>
        </w:rPr>
        <w:t>AmfCreatedEventSubscription</w:t>
      </w:r>
      <w:bookmarkEnd w:id="4609"/>
      <w:bookmarkEnd w:id="4610"/>
      <w:bookmarkEnd w:id="4611"/>
      <w:bookmarkEnd w:id="4612"/>
      <w:bookmarkEnd w:id="4613"/>
      <w:bookmarkEnd w:id="4614"/>
      <w:bookmarkEnd w:id="4615"/>
      <w:bookmarkEnd w:id="4616"/>
      <w:bookmarkEnd w:id="4617"/>
      <w:bookmarkEnd w:id="4618"/>
      <w:bookmarkEnd w:id="4619"/>
      <w:bookmarkEnd w:id="4620"/>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1" w:name="_Toc25156495"/>
      <w:bookmarkStart w:id="4622" w:name="_Toc34124799"/>
      <w:bookmarkStart w:id="4623" w:name="_Toc43207925"/>
      <w:bookmarkStart w:id="4624" w:name="_Toc49857398"/>
      <w:bookmarkStart w:id="4625" w:name="_Toc56677239"/>
      <w:bookmarkStart w:id="4626" w:name="_Toc56691762"/>
      <w:bookmarkStart w:id="4627" w:name="_Toc56699026"/>
      <w:bookmarkStart w:id="4628" w:name="_Toc89035276"/>
      <w:bookmarkStart w:id="4629" w:name="_Toc89065074"/>
      <w:bookmarkStart w:id="4630" w:name="_Toc89180373"/>
      <w:bookmarkStart w:id="4631" w:name="_Toc97072052"/>
      <w:bookmarkStart w:id="4632" w:name="_Toc106632688"/>
      <w:r w:rsidRPr="003B2883">
        <w:lastRenderedPageBreak/>
        <w:t>6.2.6.2.14</w:t>
      </w:r>
      <w:r w:rsidRPr="003B2883">
        <w:tab/>
        <w:t xml:space="preserve">Type: </w:t>
      </w:r>
      <w:r w:rsidRPr="003B2883">
        <w:rPr>
          <w:lang w:eastAsia="zh-CN"/>
        </w:rPr>
        <w:t>AmfUpdateEventSubscriptionItem</w:t>
      </w:r>
      <w:bookmarkEnd w:id="4621"/>
      <w:bookmarkEnd w:id="4622"/>
      <w:bookmarkEnd w:id="4623"/>
      <w:bookmarkEnd w:id="4624"/>
      <w:bookmarkEnd w:id="4625"/>
      <w:bookmarkEnd w:id="4626"/>
      <w:bookmarkEnd w:id="4627"/>
      <w:bookmarkEnd w:id="4628"/>
      <w:bookmarkEnd w:id="4629"/>
      <w:bookmarkEnd w:id="4630"/>
      <w:bookmarkEnd w:id="4631"/>
      <w:bookmarkEnd w:id="4632"/>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3"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3"/>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lastRenderedPageBreak/>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4" w:name="_Toc25156496"/>
      <w:bookmarkStart w:id="4635" w:name="_Toc34124800"/>
      <w:bookmarkStart w:id="4636" w:name="_Toc43207926"/>
      <w:bookmarkStart w:id="4637" w:name="_Toc49857399"/>
      <w:bookmarkStart w:id="4638" w:name="_Toc56677240"/>
      <w:bookmarkStart w:id="4639" w:name="_Toc56691763"/>
      <w:bookmarkStart w:id="4640" w:name="_Toc56699027"/>
      <w:bookmarkStart w:id="4641" w:name="_Toc89035277"/>
      <w:bookmarkStart w:id="4642" w:name="_Toc89065075"/>
      <w:bookmarkStart w:id="4643" w:name="_Toc89180374"/>
      <w:bookmarkStart w:id="4644" w:name="_Toc97072053"/>
      <w:bookmarkStart w:id="4645" w:name="_Toc106632689"/>
      <w:r w:rsidRPr="003B2883">
        <w:lastRenderedPageBreak/>
        <w:t>6.2.6.2.15</w:t>
      </w:r>
      <w:r w:rsidRPr="003B2883">
        <w:tab/>
        <w:t xml:space="preserve">Type: </w:t>
      </w:r>
      <w:r w:rsidRPr="003B2883">
        <w:rPr>
          <w:lang w:eastAsia="zh-CN"/>
        </w:rPr>
        <w:t>AmfUpdatedEventSubscription</w:t>
      </w:r>
      <w:bookmarkEnd w:id="4634"/>
      <w:bookmarkEnd w:id="4635"/>
      <w:bookmarkEnd w:id="4636"/>
      <w:bookmarkEnd w:id="4637"/>
      <w:bookmarkEnd w:id="4638"/>
      <w:bookmarkEnd w:id="4639"/>
      <w:bookmarkEnd w:id="4640"/>
      <w:bookmarkEnd w:id="4641"/>
      <w:bookmarkEnd w:id="4642"/>
      <w:bookmarkEnd w:id="4643"/>
      <w:bookmarkEnd w:id="4644"/>
      <w:bookmarkEnd w:id="4645"/>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6" w:name="_Toc25156497"/>
      <w:bookmarkStart w:id="4647" w:name="_Toc34124801"/>
      <w:bookmarkStart w:id="4648" w:name="_Toc43207927"/>
      <w:bookmarkStart w:id="4649" w:name="_Toc49857400"/>
      <w:bookmarkStart w:id="4650" w:name="_Toc56677241"/>
      <w:bookmarkStart w:id="4651" w:name="_Toc56691764"/>
      <w:bookmarkStart w:id="4652" w:name="_Toc56699028"/>
      <w:bookmarkStart w:id="4653" w:name="_Toc89035278"/>
      <w:bookmarkStart w:id="4654" w:name="_Toc89065076"/>
      <w:bookmarkStart w:id="4655" w:name="_Toc89180375"/>
      <w:bookmarkStart w:id="4656" w:name="_Toc97072054"/>
      <w:bookmarkStart w:id="4657" w:name="_Toc106632690"/>
      <w:r w:rsidRPr="003B2883">
        <w:t>6.2.6.2.16</w:t>
      </w:r>
      <w:r w:rsidRPr="003B2883">
        <w:tab/>
        <w:t xml:space="preserve">Type: </w:t>
      </w:r>
      <w:r w:rsidRPr="003B2883">
        <w:rPr>
          <w:lang w:eastAsia="zh-CN"/>
        </w:rPr>
        <w:t>AmfEventArea</w:t>
      </w:r>
      <w:bookmarkEnd w:id="4646"/>
      <w:bookmarkEnd w:id="4647"/>
      <w:bookmarkEnd w:id="4648"/>
      <w:bookmarkEnd w:id="4649"/>
      <w:bookmarkEnd w:id="4650"/>
      <w:bookmarkEnd w:id="4651"/>
      <w:bookmarkEnd w:id="4652"/>
      <w:bookmarkEnd w:id="4653"/>
      <w:bookmarkEnd w:id="4654"/>
      <w:bookmarkEnd w:id="4655"/>
      <w:bookmarkEnd w:id="4656"/>
      <w:bookmarkEnd w:id="4657"/>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58" w:name="_Toc25156498"/>
      <w:bookmarkStart w:id="4659" w:name="_Toc34124802"/>
      <w:bookmarkStart w:id="4660" w:name="_Toc43207928"/>
      <w:bookmarkStart w:id="4661" w:name="_Toc49857401"/>
      <w:bookmarkStart w:id="4662" w:name="_Toc56677242"/>
      <w:bookmarkStart w:id="4663" w:name="_Toc56691765"/>
      <w:bookmarkStart w:id="4664" w:name="_Toc56699029"/>
      <w:bookmarkStart w:id="4665" w:name="_Toc89035279"/>
      <w:bookmarkStart w:id="4666" w:name="_Toc89065077"/>
      <w:bookmarkStart w:id="4667" w:name="_Toc89180376"/>
      <w:bookmarkStart w:id="4668" w:name="_Toc97072055"/>
      <w:bookmarkStart w:id="4669" w:name="_Toc106632691"/>
      <w:r w:rsidRPr="003B2883">
        <w:t>6.2.6.2.17</w:t>
      </w:r>
      <w:r w:rsidRPr="003B2883">
        <w:tab/>
        <w:t xml:space="preserve">Type: </w:t>
      </w:r>
      <w:r w:rsidRPr="003B2883">
        <w:rPr>
          <w:lang w:eastAsia="zh-CN"/>
        </w:rPr>
        <w:t>LadnInfo</w:t>
      </w:r>
      <w:bookmarkEnd w:id="4658"/>
      <w:bookmarkEnd w:id="4659"/>
      <w:bookmarkEnd w:id="4660"/>
      <w:bookmarkEnd w:id="4661"/>
      <w:bookmarkEnd w:id="4662"/>
      <w:bookmarkEnd w:id="4663"/>
      <w:bookmarkEnd w:id="4664"/>
      <w:bookmarkEnd w:id="4665"/>
      <w:bookmarkEnd w:id="4666"/>
      <w:bookmarkEnd w:id="4667"/>
      <w:bookmarkEnd w:id="4668"/>
      <w:bookmarkEnd w:id="4669"/>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0" w:name="_Toc25156499"/>
      <w:bookmarkStart w:id="4671" w:name="_Toc34124803"/>
      <w:bookmarkStart w:id="4672" w:name="_Toc43207929"/>
      <w:bookmarkStart w:id="4673" w:name="_Toc49857402"/>
      <w:bookmarkStart w:id="4674" w:name="_Toc56677243"/>
      <w:bookmarkStart w:id="4675" w:name="_Toc56691766"/>
      <w:bookmarkStart w:id="4676" w:name="_Toc56699030"/>
      <w:bookmarkStart w:id="4677" w:name="_Toc89035280"/>
      <w:bookmarkStart w:id="4678" w:name="_Toc89065078"/>
      <w:bookmarkStart w:id="4679" w:name="_Toc89180377"/>
      <w:bookmarkStart w:id="4680" w:name="_Toc97072056"/>
      <w:bookmarkStart w:id="4681" w:name="_Toc106632692"/>
      <w:r w:rsidRPr="003B2883">
        <w:lastRenderedPageBreak/>
        <w:t>6.2.6.2.18</w:t>
      </w:r>
      <w:r w:rsidRPr="003B2883">
        <w:tab/>
        <w:t xml:space="preserve">Type: </w:t>
      </w:r>
      <w:r w:rsidRPr="003B2883">
        <w:rPr>
          <w:lang w:eastAsia="zh-CN"/>
        </w:rPr>
        <w:t>AmfUpdateEventOptionItem</w:t>
      </w:r>
      <w:bookmarkEnd w:id="4670"/>
      <w:bookmarkEnd w:id="4671"/>
      <w:bookmarkEnd w:id="4672"/>
      <w:bookmarkEnd w:id="4673"/>
      <w:bookmarkEnd w:id="4674"/>
      <w:bookmarkEnd w:id="4675"/>
      <w:bookmarkEnd w:id="4676"/>
      <w:bookmarkEnd w:id="4677"/>
      <w:bookmarkEnd w:id="4678"/>
      <w:bookmarkEnd w:id="4679"/>
      <w:bookmarkEnd w:id="4680"/>
      <w:bookmarkEnd w:id="4681"/>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7777777" w:rsidR="005373F5" w:rsidRDefault="005373F5" w:rsidP="001D4998">
            <w:pPr>
              <w:pStyle w:val="TAL"/>
            </w:pPr>
            <w:r>
              <w:t>P</w:t>
            </w:r>
            <w:r w:rsidRPr="00E12E84">
              <w:t xml:space="preserve">attern: </w:t>
            </w:r>
            <w:r>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77777777" w:rsidR="005373F5" w:rsidRDefault="005373F5" w:rsidP="005373F5">
            <w:pPr>
              <w:pStyle w:val="TAL"/>
            </w:pPr>
            <w:r>
              <w:t>P</w:t>
            </w:r>
            <w:r w:rsidRPr="00E12E84">
              <w:t xml:space="preserve">attern: </w:t>
            </w:r>
            <w:r>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2" w:name="_Toc25156500"/>
      <w:bookmarkStart w:id="4683" w:name="_Toc34124804"/>
      <w:bookmarkStart w:id="4684" w:name="_Toc43207930"/>
      <w:bookmarkStart w:id="4685" w:name="_Toc49857403"/>
      <w:bookmarkStart w:id="4686" w:name="_Toc56677244"/>
      <w:bookmarkStart w:id="4687" w:name="_Toc56691767"/>
      <w:bookmarkStart w:id="4688" w:name="_Toc56699031"/>
      <w:bookmarkStart w:id="4689" w:name="_Toc89035281"/>
      <w:bookmarkStart w:id="4690" w:name="_Toc89065079"/>
      <w:bookmarkStart w:id="4691" w:name="_Toc89180378"/>
      <w:bookmarkStart w:id="4692" w:name="_Toc97072057"/>
      <w:bookmarkStart w:id="4693" w:name="_Toc106632693"/>
      <w:r w:rsidRPr="003B2883">
        <w:t>6.2.6.2.</w:t>
      </w:r>
      <w:r>
        <w:t>19</w:t>
      </w:r>
      <w:r w:rsidRPr="003B2883">
        <w:tab/>
        <w:t xml:space="preserve">Type: </w:t>
      </w:r>
      <w:r>
        <w:t>5GsUserStateInfo</w:t>
      </w:r>
      <w:bookmarkEnd w:id="4682"/>
      <w:bookmarkEnd w:id="4683"/>
      <w:bookmarkEnd w:id="4684"/>
      <w:bookmarkEnd w:id="4685"/>
      <w:bookmarkEnd w:id="4686"/>
      <w:bookmarkEnd w:id="4687"/>
      <w:bookmarkEnd w:id="4688"/>
      <w:bookmarkEnd w:id="4689"/>
      <w:bookmarkEnd w:id="4690"/>
      <w:bookmarkEnd w:id="4691"/>
      <w:bookmarkEnd w:id="4692"/>
      <w:bookmarkEnd w:id="4693"/>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4" w:name="_Toc34124805"/>
      <w:bookmarkStart w:id="4695" w:name="_Toc43207931"/>
      <w:bookmarkStart w:id="4696" w:name="_Toc49857404"/>
      <w:bookmarkStart w:id="4697" w:name="_Toc56677245"/>
      <w:bookmarkStart w:id="4698" w:name="_Toc56691768"/>
      <w:bookmarkStart w:id="4699" w:name="_Toc56699032"/>
      <w:bookmarkStart w:id="4700" w:name="_Toc89035282"/>
      <w:bookmarkStart w:id="4701" w:name="_Toc89065080"/>
      <w:bookmarkStart w:id="4702" w:name="_Toc89180379"/>
      <w:bookmarkStart w:id="4703" w:name="_Toc97072058"/>
      <w:bookmarkStart w:id="4704" w:name="_Toc106632694"/>
      <w:r w:rsidRPr="003B2883">
        <w:t>6.2.6.2.</w:t>
      </w:r>
      <w:r>
        <w:t>20</w:t>
      </w:r>
      <w:r w:rsidRPr="003B2883">
        <w:tab/>
        <w:t xml:space="preserve">Type: </w:t>
      </w:r>
      <w:r>
        <w:t>Traffic</w:t>
      </w:r>
      <w:r w:rsidRPr="00492D24">
        <w:t>Descriptor</w:t>
      </w:r>
      <w:bookmarkEnd w:id="4694"/>
      <w:bookmarkEnd w:id="4695"/>
      <w:bookmarkEnd w:id="4696"/>
      <w:bookmarkEnd w:id="4697"/>
      <w:bookmarkEnd w:id="4698"/>
      <w:bookmarkEnd w:id="4699"/>
      <w:bookmarkEnd w:id="4700"/>
      <w:bookmarkEnd w:id="4701"/>
      <w:bookmarkEnd w:id="4702"/>
      <w:bookmarkEnd w:id="4703"/>
      <w:bookmarkEnd w:id="4704"/>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5" w:name="_Toc43207932"/>
      <w:bookmarkStart w:id="4706" w:name="_Toc49857405"/>
      <w:bookmarkStart w:id="4707" w:name="_Toc56677246"/>
      <w:bookmarkStart w:id="4708" w:name="_Toc56691769"/>
      <w:bookmarkStart w:id="4709" w:name="_Toc56699033"/>
      <w:bookmarkStart w:id="4710" w:name="_Toc89035283"/>
      <w:bookmarkStart w:id="4711" w:name="_Toc89065081"/>
      <w:bookmarkStart w:id="4712" w:name="_Toc89180380"/>
      <w:bookmarkStart w:id="4713" w:name="_Toc97072059"/>
      <w:bookmarkStart w:id="4714" w:name="_Toc106632695"/>
      <w:r w:rsidRPr="003B2883">
        <w:lastRenderedPageBreak/>
        <w:t>6.2.6.2.</w:t>
      </w:r>
      <w:r>
        <w:t>21</w:t>
      </w:r>
      <w:r w:rsidRPr="003B2883">
        <w:tab/>
        <w:t xml:space="preserve">Type: </w:t>
      </w:r>
      <w:r>
        <w:t>UEIdExt</w:t>
      </w:r>
      <w:bookmarkEnd w:id="4705"/>
      <w:bookmarkEnd w:id="4706"/>
      <w:bookmarkEnd w:id="4707"/>
      <w:bookmarkEnd w:id="4708"/>
      <w:bookmarkEnd w:id="4709"/>
      <w:bookmarkEnd w:id="4710"/>
      <w:bookmarkEnd w:id="4711"/>
      <w:bookmarkEnd w:id="4712"/>
      <w:bookmarkEnd w:id="4713"/>
      <w:bookmarkEnd w:id="4714"/>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5" w:name="_Toc56677247"/>
      <w:bookmarkStart w:id="4716" w:name="_Toc56691770"/>
      <w:bookmarkStart w:id="4717" w:name="_Toc56699034"/>
      <w:bookmarkStart w:id="4718" w:name="_Toc89035284"/>
      <w:bookmarkStart w:id="4719" w:name="_Toc89065082"/>
      <w:bookmarkStart w:id="4720" w:name="_Toc89180381"/>
      <w:bookmarkStart w:id="4721" w:name="_Toc97072060"/>
      <w:bookmarkStart w:id="4722" w:name="_Toc106632696"/>
      <w:r w:rsidRPr="003B2883">
        <w:t>6.2.6.2.</w:t>
      </w:r>
      <w:r>
        <w:t>22</w:t>
      </w:r>
      <w:r w:rsidRPr="003B2883">
        <w:tab/>
        <w:t>Type: Amf</w:t>
      </w:r>
      <w:r>
        <w:t>EventSubsSyncInfo</w:t>
      </w:r>
      <w:bookmarkEnd w:id="4715"/>
      <w:bookmarkEnd w:id="4716"/>
      <w:bookmarkEnd w:id="4717"/>
      <w:bookmarkEnd w:id="4718"/>
      <w:bookmarkEnd w:id="4719"/>
      <w:bookmarkEnd w:id="4720"/>
      <w:bookmarkEnd w:id="4721"/>
      <w:bookmarkEnd w:id="4722"/>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3" w:name="_Toc56677248"/>
      <w:bookmarkStart w:id="4724" w:name="_Toc56691771"/>
      <w:bookmarkStart w:id="4725" w:name="_Toc56699035"/>
      <w:bookmarkStart w:id="4726" w:name="_Toc89035285"/>
      <w:bookmarkStart w:id="4727" w:name="_Toc89065083"/>
      <w:bookmarkStart w:id="4728" w:name="_Toc89180382"/>
      <w:bookmarkStart w:id="4729" w:name="_Toc97072061"/>
      <w:bookmarkStart w:id="4730" w:name="_Toc106632697"/>
      <w:r w:rsidRPr="003B2883">
        <w:t>6.2.6.2.</w:t>
      </w:r>
      <w:r>
        <w:t>23</w:t>
      </w:r>
      <w:r w:rsidRPr="003B2883">
        <w:tab/>
        <w:t>Type: Amf</w:t>
      </w:r>
      <w:r>
        <w:t>EventSubscriptionInfo</w:t>
      </w:r>
      <w:bookmarkEnd w:id="4723"/>
      <w:bookmarkEnd w:id="4724"/>
      <w:bookmarkEnd w:id="4725"/>
      <w:bookmarkEnd w:id="4726"/>
      <w:bookmarkEnd w:id="4727"/>
      <w:bookmarkEnd w:id="4728"/>
      <w:bookmarkEnd w:id="4729"/>
      <w:bookmarkEnd w:id="4730"/>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1" w:name="_Toc89035286"/>
      <w:bookmarkStart w:id="4732" w:name="_Toc89065084"/>
      <w:bookmarkStart w:id="4733" w:name="_Toc89180383"/>
      <w:bookmarkStart w:id="4734" w:name="_Toc97072062"/>
      <w:bookmarkStart w:id="4735" w:name="_Toc106632698"/>
      <w:r w:rsidRPr="003B2883">
        <w:t>6.2.6.2.</w:t>
      </w:r>
      <w:r w:rsidR="00A11B56">
        <w:t>24</w:t>
      </w:r>
      <w:r w:rsidRPr="003B2883">
        <w:tab/>
        <w:t xml:space="preserve">Type: </w:t>
      </w:r>
      <w:r>
        <w:rPr>
          <w:rFonts w:hint="eastAsia"/>
          <w:lang w:eastAsia="zh-CN"/>
        </w:rPr>
        <w:t>T</w:t>
      </w:r>
      <w:r>
        <w:rPr>
          <w:lang w:eastAsia="zh-CN"/>
        </w:rPr>
        <w:t>argetArea</w:t>
      </w:r>
      <w:bookmarkEnd w:id="4731"/>
      <w:bookmarkEnd w:id="4732"/>
      <w:bookmarkEnd w:id="4733"/>
      <w:bookmarkEnd w:id="4734"/>
      <w:bookmarkEnd w:id="4735"/>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77777777" w:rsidR="00297F02" w:rsidRPr="003B2883" w:rsidRDefault="00297F02" w:rsidP="009A4BAC">
            <w:pPr>
              <w:pStyle w:val="TAL"/>
              <w:rPr>
                <w:lang w:eastAsia="zh-CN"/>
              </w:rPr>
            </w:pPr>
            <w:r>
              <w:t>taiList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6" w:name="_Toc89035287"/>
      <w:bookmarkStart w:id="4737" w:name="_Toc89065085"/>
      <w:bookmarkStart w:id="4738" w:name="_Toc89180384"/>
      <w:bookmarkStart w:id="4739" w:name="_Toc97072063"/>
      <w:bookmarkStart w:id="4740" w:name="_Toc106632699"/>
      <w:r w:rsidRPr="003B2883">
        <w:lastRenderedPageBreak/>
        <w:t>6.2.6.2.</w:t>
      </w:r>
      <w:r>
        <w:t>25</w:t>
      </w:r>
      <w:r w:rsidRPr="003B2883">
        <w:tab/>
        <w:t xml:space="preserve">Type: </w:t>
      </w:r>
      <w:r>
        <w:rPr>
          <w:lang w:eastAsia="zh-CN"/>
        </w:rPr>
        <w:t>SnssaiTaiMapping</w:t>
      </w:r>
      <w:bookmarkEnd w:id="4736"/>
      <w:bookmarkEnd w:id="4737"/>
      <w:bookmarkEnd w:id="4738"/>
      <w:bookmarkEnd w:id="4739"/>
      <w:bookmarkEnd w:id="4740"/>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1" w:name="_Toc89035288"/>
      <w:bookmarkStart w:id="4742" w:name="_Toc89065086"/>
      <w:bookmarkStart w:id="4743" w:name="_Toc89180385"/>
      <w:bookmarkStart w:id="4744" w:name="_Toc97072064"/>
      <w:bookmarkStart w:id="4745" w:name="_Toc106632700"/>
      <w:r w:rsidRPr="003B2883">
        <w:t>6.2.6.2.</w:t>
      </w:r>
      <w:r w:rsidR="00B755A2">
        <w:t>26</w:t>
      </w:r>
      <w:r w:rsidRPr="003B2883">
        <w:tab/>
        <w:t xml:space="preserve">Type: </w:t>
      </w:r>
      <w:r w:rsidR="005C72E1">
        <w:t>Supported</w:t>
      </w:r>
      <w:r w:rsidRPr="00E30083">
        <w:rPr>
          <w:rFonts w:hint="eastAsia"/>
          <w:lang w:eastAsia="zh-CN"/>
        </w:rPr>
        <w:t>Snssai</w:t>
      </w:r>
      <w:bookmarkEnd w:id="4741"/>
      <w:bookmarkEnd w:id="4742"/>
      <w:bookmarkEnd w:id="4743"/>
      <w:bookmarkEnd w:id="4744"/>
      <w:bookmarkEnd w:id="4745"/>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6064105" w14:textId="3478B14C" w:rsidR="005C72E1" w:rsidRPr="00E30083" w:rsidRDefault="005C72E1" w:rsidP="005C72E1">
            <w:pPr>
              <w:pStyle w:val="TAL"/>
              <w:rPr>
                <w:lang w:eastAsia="zh-CN"/>
              </w:rPr>
            </w:pPr>
            <w:r>
              <w:rPr>
                <w:lang w:eastAsia="zh-CN"/>
              </w:rPr>
              <w:t>If present, this IE shall contain the indication if the S-NSSAI available in sNssai IE is restricted at the AMF.</w:t>
            </w:r>
          </w:p>
        </w:tc>
      </w:tr>
    </w:tbl>
    <w:p w14:paraId="6E526007" w14:textId="77777777" w:rsidR="00A11B56" w:rsidRDefault="00A11B56" w:rsidP="00A11B56"/>
    <w:p w14:paraId="604C9AC2" w14:textId="28DA65BB" w:rsidR="0050652B" w:rsidRPr="003B2883" w:rsidRDefault="0050652B" w:rsidP="0050652B">
      <w:pPr>
        <w:pStyle w:val="Heading5"/>
      </w:pPr>
      <w:bookmarkStart w:id="4746" w:name="_Toc89035289"/>
      <w:bookmarkStart w:id="4747" w:name="_Toc89065087"/>
      <w:bookmarkStart w:id="4748" w:name="_Toc89180386"/>
      <w:bookmarkStart w:id="4749" w:name="_Toc97072065"/>
      <w:bookmarkStart w:id="4750" w:name="_Toc106632701"/>
      <w:r w:rsidRPr="003B2883">
        <w:t>6.2.6.2.</w:t>
      </w:r>
      <w:r>
        <w:t>27</w:t>
      </w:r>
      <w:r w:rsidRPr="003B2883">
        <w:tab/>
        <w:t xml:space="preserve">Type: </w:t>
      </w:r>
      <w:r w:rsidRPr="00467DFF">
        <w:rPr>
          <w:lang w:eastAsia="zh-CN"/>
        </w:rPr>
        <w:t>UeInArea</w:t>
      </w:r>
      <w:r>
        <w:t>Filter</w:t>
      </w:r>
      <w:bookmarkEnd w:id="4746"/>
      <w:bookmarkEnd w:id="4747"/>
      <w:bookmarkEnd w:id="4748"/>
      <w:bookmarkEnd w:id="4749"/>
      <w:bookmarkEnd w:id="4750"/>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1" w:name="_Toc89035290"/>
      <w:bookmarkStart w:id="4752" w:name="_Toc89065088"/>
      <w:bookmarkStart w:id="4753" w:name="_Toc89180387"/>
      <w:bookmarkStart w:id="4754" w:name="_Toc97072066"/>
      <w:bookmarkStart w:id="4755" w:name="_Toc106632702"/>
      <w:r w:rsidRPr="003B2883">
        <w:lastRenderedPageBreak/>
        <w:t>6.2.6.2.</w:t>
      </w:r>
      <w:r>
        <w:t>28</w:t>
      </w:r>
      <w:r w:rsidRPr="003B2883">
        <w:tab/>
        <w:t xml:space="preserve">Type: </w:t>
      </w:r>
      <w:r>
        <w:t>IdleStatusIndication</w:t>
      </w:r>
      <w:bookmarkEnd w:id="4751"/>
      <w:bookmarkEnd w:id="4752"/>
      <w:bookmarkEnd w:id="4753"/>
      <w:bookmarkEnd w:id="4754"/>
      <w:bookmarkEnd w:id="4755"/>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6" w:name="_Toc97072067"/>
      <w:bookmarkStart w:id="4757" w:name="_Toc106632703"/>
      <w:r w:rsidRPr="003B2883">
        <w:t>6.2.6.2.</w:t>
      </w:r>
      <w:r>
        <w:t>29</w:t>
      </w:r>
      <w:r w:rsidRPr="003B2883">
        <w:tab/>
        <w:t xml:space="preserve">Type: </w:t>
      </w:r>
      <w:r>
        <w:rPr>
          <w:noProof/>
        </w:rPr>
        <w:t>UeAccessBehaviorReportItem</w:t>
      </w:r>
      <w:bookmarkEnd w:id="4756"/>
      <w:bookmarkEnd w:id="4757"/>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58" w:name="_Toc97072068"/>
      <w:bookmarkStart w:id="4759" w:name="_Toc106632704"/>
      <w:r w:rsidRPr="003B2883">
        <w:lastRenderedPageBreak/>
        <w:t>6.2.6.2.</w:t>
      </w:r>
      <w:r>
        <w:t>30</w:t>
      </w:r>
      <w:r w:rsidRPr="003B2883">
        <w:tab/>
        <w:t xml:space="preserve">Type: </w:t>
      </w:r>
      <w:r>
        <w:rPr>
          <w:noProof/>
        </w:rPr>
        <w:t>UeLocationTrendsReportItem</w:t>
      </w:r>
      <w:bookmarkEnd w:id="4758"/>
      <w:bookmarkEnd w:id="4759"/>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0" w:name="_Toc97072069"/>
      <w:bookmarkStart w:id="4761" w:name="_Toc106632705"/>
      <w:r w:rsidRPr="003B2883">
        <w:t>6.2.6.2.</w:t>
      </w:r>
      <w:r>
        <w:t>31</w:t>
      </w:r>
      <w:r w:rsidRPr="003B2883">
        <w:tab/>
        <w:t xml:space="preserve">Type: </w:t>
      </w:r>
      <w:r>
        <w:t>DispersionArea</w:t>
      </w:r>
      <w:bookmarkEnd w:id="4760"/>
      <w:bookmarkEnd w:id="4761"/>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7777777" w:rsidR="00CB38ED" w:rsidRDefault="00CB38ED" w:rsidP="0063282D">
            <w:pPr>
              <w:pStyle w:val="TAL"/>
              <w:rPr>
                <w:noProof/>
              </w:rPr>
            </w:pPr>
            <w:r>
              <w:rPr>
                <w:rFonts w:cs="Arial"/>
                <w:szCs w:val="18"/>
              </w:rPr>
              <w:t>Indicates the EUTRAN cells where the UE information to be counted for Dispersion Analytics.</w:t>
            </w:r>
            <w:r>
              <w:rPr>
                <w:noProof/>
              </w:rPr>
              <w:t xml:space="preserve"> </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2" w:name="_Toc97072070"/>
      <w:bookmarkStart w:id="4763" w:name="_Toc106632706"/>
      <w:r w:rsidRPr="003B2883">
        <w:lastRenderedPageBreak/>
        <w:t>6.2.6.2.</w:t>
      </w:r>
      <w:r>
        <w:t>32</w:t>
      </w:r>
      <w:r w:rsidRPr="003B2883">
        <w:tab/>
        <w:t xml:space="preserve">Type: </w:t>
      </w:r>
      <w:r>
        <w:t>MmTransactionLocationReportItem</w:t>
      </w:r>
      <w:bookmarkEnd w:id="4762"/>
      <w:bookmarkEnd w:id="4763"/>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4" w:name="_Toc97072071"/>
      <w:bookmarkStart w:id="4765" w:name="_Toc106632707"/>
      <w:r w:rsidRPr="003B2883">
        <w:t>6.2.6.2.</w:t>
      </w:r>
      <w:r>
        <w:t>33</w:t>
      </w:r>
      <w:r w:rsidRPr="003B2883">
        <w:tab/>
        <w:t xml:space="preserve">Type: </w:t>
      </w:r>
      <w:r>
        <w:t>MmTransactionSliceReportItem</w:t>
      </w:r>
      <w:bookmarkEnd w:id="4764"/>
      <w:bookmarkEnd w:id="4765"/>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6" w:name="_Toc25156501"/>
      <w:bookmarkStart w:id="4767" w:name="_Toc34124806"/>
      <w:bookmarkStart w:id="4768" w:name="_Toc43207933"/>
      <w:bookmarkStart w:id="4769" w:name="_Toc49857406"/>
      <w:bookmarkStart w:id="4770" w:name="_Toc56677249"/>
      <w:bookmarkStart w:id="4771" w:name="_Toc56691772"/>
      <w:bookmarkStart w:id="4772" w:name="_Toc56699036"/>
      <w:bookmarkStart w:id="4773" w:name="_Toc89035291"/>
      <w:bookmarkStart w:id="4774" w:name="_Toc89065089"/>
      <w:bookmarkStart w:id="4775" w:name="_Toc89180388"/>
      <w:bookmarkStart w:id="4776" w:name="_Toc97072072"/>
      <w:bookmarkStart w:id="4777" w:name="_Toc106632708"/>
      <w:r w:rsidRPr="003B2883">
        <w:rPr>
          <w:lang w:val="en-US"/>
        </w:rPr>
        <w:t>6.2.6.3</w:t>
      </w:r>
      <w:r w:rsidRPr="003B2883">
        <w:rPr>
          <w:lang w:val="en-US"/>
        </w:rPr>
        <w:tab/>
        <w:t>Simple data types and enumerations</w:t>
      </w:r>
      <w:bookmarkEnd w:id="4766"/>
      <w:bookmarkEnd w:id="4767"/>
      <w:bookmarkEnd w:id="4768"/>
      <w:bookmarkEnd w:id="4769"/>
      <w:bookmarkEnd w:id="4770"/>
      <w:bookmarkEnd w:id="4771"/>
      <w:bookmarkEnd w:id="4772"/>
      <w:bookmarkEnd w:id="4773"/>
      <w:bookmarkEnd w:id="4774"/>
      <w:bookmarkEnd w:id="4775"/>
      <w:bookmarkEnd w:id="4776"/>
      <w:bookmarkEnd w:id="4777"/>
    </w:p>
    <w:p w14:paraId="7EFDAAEF" w14:textId="77777777" w:rsidR="00602AC0" w:rsidRPr="003B2883" w:rsidRDefault="00602AC0" w:rsidP="00602AC0">
      <w:pPr>
        <w:pStyle w:val="Heading5"/>
      </w:pPr>
      <w:bookmarkStart w:id="4778" w:name="_Toc25156502"/>
      <w:bookmarkStart w:id="4779" w:name="_Toc34124807"/>
      <w:bookmarkStart w:id="4780" w:name="_Toc43207934"/>
      <w:bookmarkStart w:id="4781" w:name="_Toc49857407"/>
      <w:bookmarkStart w:id="4782" w:name="_Toc56677250"/>
      <w:bookmarkStart w:id="4783" w:name="_Toc56691773"/>
      <w:bookmarkStart w:id="4784" w:name="_Toc56699037"/>
      <w:bookmarkStart w:id="4785" w:name="_Toc89035292"/>
      <w:bookmarkStart w:id="4786" w:name="_Toc89065090"/>
      <w:bookmarkStart w:id="4787" w:name="_Toc89180389"/>
      <w:bookmarkStart w:id="4788" w:name="_Toc97072073"/>
      <w:bookmarkStart w:id="4789" w:name="_Toc106632709"/>
      <w:r w:rsidRPr="003B2883">
        <w:t>6.2.6.3.1</w:t>
      </w:r>
      <w:r w:rsidRPr="003B2883">
        <w:tab/>
        <w:t>Introduction</w:t>
      </w:r>
      <w:bookmarkEnd w:id="4778"/>
      <w:bookmarkEnd w:id="4779"/>
      <w:bookmarkEnd w:id="4780"/>
      <w:bookmarkEnd w:id="4781"/>
      <w:bookmarkEnd w:id="4782"/>
      <w:bookmarkEnd w:id="4783"/>
      <w:bookmarkEnd w:id="4784"/>
      <w:bookmarkEnd w:id="4785"/>
      <w:bookmarkEnd w:id="4786"/>
      <w:bookmarkEnd w:id="4787"/>
      <w:bookmarkEnd w:id="4788"/>
      <w:bookmarkEnd w:id="4789"/>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0" w:name="_Toc25156503"/>
      <w:bookmarkStart w:id="4791" w:name="_Toc34124808"/>
      <w:bookmarkStart w:id="4792" w:name="_Toc43207935"/>
      <w:bookmarkStart w:id="4793" w:name="_Toc49857408"/>
      <w:bookmarkStart w:id="4794" w:name="_Toc56677251"/>
      <w:bookmarkStart w:id="4795" w:name="_Toc56691774"/>
      <w:bookmarkStart w:id="4796" w:name="_Toc56699038"/>
      <w:bookmarkStart w:id="4797" w:name="_Toc89035293"/>
      <w:bookmarkStart w:id="4798" w:name="_Toc89065091"/>
      <w:bookmarkStart w:id="4799" w:name="_Toc89180390"/>
      <w:bookmarkStart w:id="4800" w:name="_Toc97072074"/>
      <w:bookmarkStart w:id="4801" w:name="_Toc106632710"/>
      <w:r w:rsidRPr="003B2883">
        <w:t>6.2.6.3.2</w:t>
      </w:r>
      <w:r w:rsidRPr="003B2883">
        <w:tab/>
        <w:t>Simple data types</w:t>
      </w:r>
      <w:bookmarkEnd w:id="4790"/>
      <w:bookmarkEnd w:id="4791"/>
      <w:bookmarkEnd w:id="4792"/>
      <w:bookmarkEnd w:id="4793"/>
      <w:bookmarkEnd w:id="4794"/>
      <w:bookmarkEnd w:id="4795"/>
      <w:bookmarkEnd w:id="4796"/>
      <w:bookmarkEnd w:id="4797"/>
      <w:bookmarkEnd w:id="4798"/>
      <w:bookmarkEnd w:id="4799"/>
      <w:bookmarkEnd w:id="4800"/>
      <w:bookmarkEnd w:id="480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2" w:name="_Toc25156504"/>
      <w:bookmarkStart w:id="4803" w:name="_Toc34124809"/>
      <w:bookmarkStart w:id="4804" w:name="_Toc43207936"/>
      <w:bookmarkStart w:id="4805" w:name="_Toc49857409"/>
      <w:bookmarkStart w:id="4806" w:name="_Toc56677252"/>
      <w:bookmarkStart w:id="4807" w:name="_Toc56691775"/>
      <w:bookmarkStart w:id="4808" w:name="_Toc56699039"/>
      <w:bookmarkStart w:id="4809" w:name="_Toc89035294"/>
      <w:bookmarkStart w:id="4810" w:name="_Toc89065092"/>
      <w:bookmarkStart w:id="4811" w:name="_Toc89180391"/>
      <w:bookmarkStart w:id="4812" w:name="_Toc97072075"/>
      <w:bookmarkStart w:id="4813" w:name="_Toc106632711"/>
      <w:r w:rsidRPr="003B2883">
        <w:lastRenderedPageBreak/>
        <w:t>6.2.6.3.3</w:t>
      </w:r>
      <w:r w:rsidRPr="003B2883">
        <w:tab/>
        <w:t>Enumeration: AmfEventType</w:t>
      </w:r>
      <w:bookmarkEnd w:id="4802"/>
      <w:bookmarkEnd w:id="4803"/>
      <w:bookmarkEnd w:id="4804"/>
      <w:bookmarkEnd w:id="4805"/>
      <w:bookmarkEnd w:id="4806"/>
      <w:bookmarkEnd w:id="4807"/>
      <w:bookmarkEnd w:id="4808"/>
      <w:bookmarkEnd w:id="4809"/>
      <w:bookmarkEnd w:id="4810"/>
      <w:bookmarkEnd w:id="4811"/>
      <w:bookmarkEnd w:id="4812"/>
      <w:bookmarkEnd w:id="4813"/>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4" w:name="_Toc25156505"/>
      <w:bookmarkStart w:id="4815" w:name="_Toc34124810"/>
      <w:bookmarkStart w:id="4816" w:name="_Toc43207937"/>
      <w:bookmarkStart w:id="4817" w:name="_Toc49857410"/>
      <w:bookmarkStart w:id="4818" w:name="_Toc56677253"/>
      <w:bookmarkStart w:id="4819" w:name="_Toc56691776"/>
      <w:bookmarkStart w:id="4820" w:name="_Toc56699040"/>
      <w:bookmarkStart w:id="4821" w:name="_Toc89035295"/>
      <w:bookmarkStart w:id="4822" w:name="_Toc89065093"/>
      <w:bookmarkStart w:id="4823" w:name="_Toc89180392"/>
      <w:bookmarkStart w:id="4824" w:name="_Toc97072076"/>
      <w:bookmarkStart w:id="4825" w:name="_Toc106632712"/>
      <w:r w:rsidRPr="003B2883">
        <w:t>6.2.6.3.4</w:t>
      </w:r>
      <w:r w:rsidRPr="003B2883">
        <w:tab/>
        <w:t>Enumeration: AmfEventTrigger</w:t>
      </w:r>
      <w:bookmarkEnd w:id="4814"/>
      <w:bookmarkEnd w:id="4815"/>
      <w:bookmarkEnd w:id="4816"/>
      <w:bookmarkEnd w:id="4817"/>
      <w:bookmarkEnd w:id="4818"/>
      <w:bookmarkEnd w:id="4819"/>
      <w:bookmarkEnd w:id="4820"/>
      <w:bookmarkEnd w:id="4821"/>
      <w:bookmarkEnd w:id="4822"/>
      <w:bookmarkEnd w:id="4823"/>
      <w:bookmarkEnd w:id="4824"/>
      <w:bookmarkEnd w:id="4825"/>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6" w:name="_Toc25156506"/>
      <w:bookmarkStart w:id="4827" w:name="_Toc34124811"/>
      <w:bookmarkStart w:id="4828" w:name="_Toc43207938"/>
      <w:bookmarkStart w:id="4829" w:name="_Toc49857411"/>
      <w:bookmarkStart w:id="4830" w:name="_Toc56677254"/>
      <w:bookmarkStart w:id="4831" w:name="_Toc56691777"/>
      <w:bookmarkStart w:id="4832" w:name="_Toc56699041"/>
      <w:bookmarkStart w:id="4833" w:name="_Toc89035296"/>
      <w:bookmarkStart w:id="4834" w:name="_Toc89065094"/>
      <w:bookmarkStart w:id="4835" w:name="_Toc89180393"/>
      <w:bookmarkStart w:id="4836" w:name="_Toc97072077"/>
      <w:bookmarkStart w:id="4837" w:name="_Toc106632713"/>
      <w:r w:rsidRPr="003B2883">
        <w:lastRenderedPageBreak/>
        <w:t>6.2.6.3.5</w:t>
      </w:r>
      <w:r w:rsidRPr="003B2883">
        <w:tab/>
        <w:t>Enumeration: LocationFilter</w:t>
      </w:r>
      <w:bookmarkEnd w:id="4826"/>
      <w:bookmarkEnd w:id="4827"/>
      <w:bookmarkEnd w:id="4828"/>
      <w:bookmarkEnd w:id="4829"/>
      <w:bookmarkEnd w:id="4830"/>
      <w:bookmarkEnd w:id="4831"/>
      <w:bookmarkEnd w:id="4832"/>
      <w:bookmarkEnd w:id="4833"/>
      <w:bookmarkEnd w:id="4834"/>
      <w:bookmarkEnd w:id="4835"/>
      <w:bookmarkEnd w:id="4836"/>
      <w:bookmarkEnd w:id="4837"/>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38" w:name="_Toc25156507"/>
      <w:bookmarkStart w:id="4839" w:name="_Toc34124812"/>
      <w:bookmarkStart w:id="4840" w:name="_Toc43207939"/>
      <w:bookmarkStart w:id="4841" w:name="_Toc49857412"/>
      <w:bookmarkStart w:id="4842" w:name="_Toc56677255"/>
      <w:bookmarkStart w:id="4843" w:name="_Toc56691778"/>
      <w:bookmarkStart w:id="4844" w:name="_Toc56699042"/>
      <w:bookmarkStart w:id="4845" w:name="_Toc89035297"/>
      <w:bookmarkStart w:id="4846" w:name="_Toc89065095"/>
      <w:bookmarkStart w:id="4847" w:name="_Toc89180394"/>
      <w:bookmarkStart w:id="4848" w:name="_Toc97072078"/>
      <w:bookmarkStart w:id="4849" w:name="_Toc106632714"/>
      <w:r w:rsidRPr="003B2883">
        <w:t>6.2.6.3.6</w:t>
      </w:r>
      <w:r w:rsidRPr="003B2883">
        <w:tab/>
        <w:t>Void</w:t>
      </w:r>
      <w:bookmarkEnd w:id="4838"/>
      <w:bookmarkEnd w:id="4839"/>
      <w:bookmarkEnd w:id="4840"/>
      <w:bookmarkEnd w:id="4841"/>
      <w:bookmarkEnd w:id="4842"/>
      <w:bookmarkEnd w:id="4843"/>
      <w:bookmarkEnd w:id="4844"/>
      <w:bookmarkEnd w:id="4845"/>
      <w:bookmarkEnd w:id="4846"/>
      <w:bookmarkEnd w:id="4847"/>
      <w:bookmarkEnd w:id="4848"/>
      <w:bookmarkEnd w:id="4849"/>
    </w:p>
    <w:p w14:paraId="3EAA1BD8" w14:textId="77777777" w:rsidR="00602AC0" w:rsidRPr="003B2883" w:rsidRDefault="00602AC0" w:rsidP="00602AC0"/>
    <w:p w14:paraId="1EFB0F67" w14:textId="77777777" w:rsidR="00602AC0" w:rsidRPr="003B2883" w:rsidRDefault="00602AC0" w:rsidP="00602AC0">
      <w:pPr>
        <w:pStyle w:val="Heading5"/>
      </w:pPr>
      <w:bookmarkStart w:id="4850" w:name="_Toc25156508"/>
      <w:bookmarkStart w:id="4851" w:name="_Toc34124813"/>
      <w:bookmarkStart w:id="4852" w:name="_Toc43207940"/>
      <w:bookmarkStart w:id="4853" w:name="_Toc49857413"/>
      <w:bookmarkStart w:id="4854" w:name="_Toc56677256"/>
      <w:bookmarkStart w:id="4855" w:name="_Toc56691779"/>
      <w:bookmarkStart w:id="4856" w:name="_Toc56699043"/>
      <w:bookmarkStart w:id="4857" w:name="_Toc89035298"/>
      <w:bookmarkStart w:id="4858" w:name="_Toc89065096"/>
      <w:bookmarkStart w:id="4859" w:name="_Toc89180395"/>
      <w:bookmarkStart w:id="4860" w:name="_Toc97072079"/>
      <w:bookmarkStart w:id="4861" w:name="_Toc106632715"/>
      <w:r w:rsidRPr="003B2883">
        <w:t>6.2.6.3.7</w:t>
      </w:r>
      <w:r w:rsidRPr="003B2883">
        <w:tab/>
        <w:t>Enumeration: UeReachability</w:t>
      </w:r>
      <w:bookmarkEnd w:id="4850"/>
      <w:bookmarkEnd w:id="4851"/>
      <w:bookmarkEnd w:id="4852"/>
      <w:bookmarkEnd w:id="4853"/>
      <w:bookmarkEnd w:id="4854"/>
      <w:bookmarkEnd w:id="4855"/>
      <w:bookmarkEnd w:id="4856"/>
      <w:bookmarkEnd w:id="4857"/>
      <w:bookmarkEnd w:id="4858"/>
      <w:bookmarkEnd w:id="4859"/>
      <w:bookmarkEnd w:id="4860"/>
      <w:bookmarkEnd w:id="4861"/>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2" w:name="_Toc25156509"/>
      <w:bookmarkStart w:id="4863" w:name="_Toc34124814"/>
      <w:bookmarkStart w:id="4864" w:name="_Toc43207941"/>
      <w:bookmarkStart w:id="4865" w:name="_Toc49857414"/>
      <w:bookmarkStart w:id="4866" w:name="_Toc56677257"/>
      <w:bookmarkStart w:id="4867" w:name="_Toc56691780"/>
      <w:bookmarkStart w:id="4868" w:name="_Toc56699044"/>
      <w:bookmarkStart w:id="4869" w:name="_Toc89035299"/>
      <w:bookmarkStart w:id="4870" w:name="_Toc89065097"/>
      <w:bookmarkStart w:id="4871" w:name="_Toc89180396"/>
      <w:bookmarkStart w:id="4872" w:name="_Toc97072080"/>
      <w:bookmarkStart w:id="4873" w:name="_Toc106632716"/>
      <w:r w:rsidRPr="003B2883">
        <w:t>6.2.6.3.8</w:t>
      </w:r>
      <w:r w:rsidRPr="003B2883">
        <w:tab/>
        <w:t>Void</w:t>
      </w:r>
      <w:bookmarkEnd w:id="4862"/>
      <w:bookmarkEnd w:id="4863"/>
      <w:bookmarkEnd w:id="4864"/>
      <w:bookmarkEnd w:id="4865"/>
      <w:bookmarkEnd w:id="4866"/>
      <w:bookmarkEnd w:id="4867"/>
      <w:bookmarkEnd w:id="4868"/>
      <w:bookmarkEnd w:id="4869"/>
      <w:bookmarkEnd w:id="4870"/>
      <w:bookmarkEnd w:id="4871"/>
      <w:bookmarkEnd w:id="4872"/>
      <w:bookmarkEnd w:id="4873"/>
    </w:p>
    <w:p w14:paraId="50B02829" w14:textId="77777777" w:rsidR="00602AC0" w:rsidRPr="003B2883" w:rsidRDefault="00602AC0" w:rsidP="00602AC0"/>
    <w:p w14:paraId="11017FB2" w14:textId="77777777" w:rsidR="00602AC0" w:rsidRPr="003B2883" w:rsidRDefault="00602AC0" w:rsidP="00602AC0">
      <w:pPr>
        <w:pStyle w:val="Heading5"/>
      </w:pPr>
      <w:bookmarkStart w:id="4874" w:name="_Toc25156510"/>
      <w:bookmarkStart w:id="4875" w:name="_Toc34124815"/>
      <w:bookmarkStart w:id="4876" w:name="_Toc43207942"/>
      <w:bookmarkStart w:id="4877" w:name="_Toc49857415"/>
      <w:bookmarkStart w:id="4878" w:name="_Toc56677258"/>
      <w:bookmarkStart w:id="4879" w:name="_Toc56691781"/>
      <w:bookmarkStart w:id="4880" w:name="_Toc56699045"/>
      <w:bookmarkStart w:id="4881" w:name="_Toc89035300"/>
      <w:bookmarkStart w:id="4882" w:name="_Toc89065098"/>
      <w:bookmarkStart w:id="4883" w:name="_Toc89180397"/>
      <w:bookmarkStart w:id="4884" w:name="_Toc97072081"/>
      <w:bookmarkStart w:id="4885" w:name="_Toc106632717"/>
      <w:r w:rsidRPr="003B2883">
        <w:t>6.2.6.3.9</w:t>
      </w:r>
      <w:r w:rsidRPr="003B2883">
        <w:tab/>
        <w:t>Enumeration: RmState</w:t>
      </w:r>
      <w:bookmarkEnd w:id="4874"/>
      <w:bookmarkEnd w:id="4875"/>
      <w:bookmarkEnd w:id="4876"/>
      <w:bookmarkEnd w:id="4877"/>
      <w:bookmarkEnd w:id="4878"/>
      <w:bookmarkEnd w:id="4879"/>
      <w:bookmarkEnd w:id="4880"/>
      <w:bookmarkEnd w:id="4881"/>
      <w:bookmarkEnd w:id="4882"/>
      <w:bookmarkEnd w:id="4883"/>
      <w:bookmarkEnd w:id="4884"/>
      <w:bookmarkEnd w:id="4885"/>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6" w:name="_Toc25156511"/>
      <w:bookmarkStart w:id="4887" w:name="_Toc34124816"/>
      <w:bookmarkStart w:id="4888" w:name="_Toc43207943"/>
      <w:bookmarkStart w:id="4889" w:name="_Toc49857416"/>
      <w:bookmarkStart w:id="4890" w:name="_Toc56677259"/>
      <w:bookmarkStart w:id="4891" w:name="_Toc56691782"/>
      <w:bookmarkStart w:id="4892" w:name="_Toc56699046"/>
      <w:bookmarkStart w:id="4893" w:name="_Toc89035301"/>
      <w:bookmarkStart w:id="4894" w:name="_Toc89065099"/>
      <w:bookmarkStart w:id="4895" w:name="_Toc89180398"/>
      <w:bookmarkStart w:id="4896" w:name="_Toc97072082"/>
      <w:bookmarkStart w:id="4897" w:name="_Toc106632718"/>
      <w:r w:rsidRPr="003B2883">
        <w:t>6.2.6.3.10</w:t>
      </w:r>
      <w:r w:rsidRPr="003B2883">
        <w:tab/>
        <w:t>Enumeration: CmState</w:t>
      </w:r>
      <w:bookmarkEnd w:id="4886"/>
      <w:bookmarkEnd w:id="4887"/>
      <w:bookmarkEnd w:id="4888"/>
      <w:bookmarkEnd w:id="4889"/>
      <w:bookmarkEnd w:id="4890"/>
      <w:bookmarkEnd w:id="4891"/>
      <w:bookmarkEnd w:id="4892"/>
      <w:bookmarkEnd w:id="4893"/>
      <w:bookmarkEnd w:id="4894"/>
      <w:bookmarkEnd w:id="4895"/>
      <w:bookmarkEnd w:id="4896"/>
      <w:bookmarkEnd w:id="4897"/>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898" w:name="_Toc25156512"/>
      <w:bookmarkStart w:id="4899" w:name="_Toc34124817"/>
      <w:bookmarkStart w:id="4900" w:name="_Toc43207944"/>
      <w:bookmarkStart w:id="4901" w:name="_Toc49857417"/>
      <w:bookmarkStart w:id="4902" w:name="_Toc56677260"/>
      <w:bookmarkStart w:id="4903" w:name="_Toc56691783"/>
      <w:bookmarkStart w:id="4904" w:name="_Toc56699047"/>
      <w:bookmarkStart w:id="4905" w:name="_Toc89035302"/>
      <w:bookmarkStart w:id="4906" w:name="_Toc89065100"/>
      <w:bookmarkStart w:id="4907" w:name="_Toc89180399"/>
      <w:bookmarkStart w:id="4908" w:name="_Toc97072083"/>
      <w:bookmarkStart w:id="4909" w:name="_Toc106632719"/>
      <w:r w:rsidRPr="003B2883">
        <w:lastRenderedPageBreak/>
        <w:t>6.2.6.3.</w:t>
      </w:r>
      <w:r>
        <w:t>11</w:t>
      </w:r>
      <w:r w:rsidRPr="003B2883">
        <w:tab/>
        <w:t xml:space="preserve">Enumeration: </w:t>
      </w:r>
      <w:r>
        <w:t>5GsUserState</w:t>
      </w:r>
      <w:bookmarkEnd w:id="4898"/>
      <w:bookmarkEnd w:id="4899"/>
      <w:bookmarkEnd w:id="4900"/>
      <w:bookmarkEnd w:id="4901"/>
      <w:bookmarkEnd w:id="4902"/>
      <w:bookmarkEnd w:id="4903"/>
      <w:bookmarkEnd w:id="4904"/>
      <w:bookmarkEnd w:id="4905"/>
      <w:bookmarkEnd w:id="4906"/>
      <w:bookmarkEnd w:id="4907"/>
      <w:bookmarkEnd w:id="4908"/>
      <w:bookmarkEnd w:id="4909"/>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0" w:name="_Toc25157273"/>
      <w:bookmarkStart w:id="4911" w:name="_Toc27590812"/>
      <w:bookmarkStart w:id="4912" w:name="_Toc43207945"/>
      <w:bookmarkStart w:id="4913" w:name="_Toc49857418"/>
      <w:bookmarkStart w:id="4914" w:name="_Toc56677261"/>
      <w:bookmarkStart w:id="4915" w:name="_Toc56691784"/>
      <w:bookmarkStart w:id="4916" w:name="_Toc56699048"/>
      <w:bookmarkStart w:id="4917" w:name="_Toc89035303"/>
      <w:bookmarkStart w:id="4918" w:name="_Toc89065101"/>
      <w:bookmarkStart w:id="4919" w:name="_Toc89180400"/>
      <w:bookmarkStart w:id="4920" w:name="_Toc97072084"/>
      <w:bookmarkStart w:id="4921" w:name="_Toc106632720"/>
      <w:r>
        <w:t>6.2.6.3.12</w:t>
      </w:r>
      <w:r>
        <w:tab/>
        <w:t xml:space="preserve">Enumeration: </w:t>
      </w:r>
      <w:bookmarkEnd w:id="4910"/>
      <w:bookmarkEnd w:id="4911"/>
      <w:r>
        <w:t>LossOfConnectivityReason</w:t>
      </w:r>
      <w:bookmarkEnd w:id="4912"/>
      <w:bookmarkEnd w:id="4913"/>
      <w:bookmarkEnd w:id="4914"/>
      <w:bookmarkEnd w:id="4915"/>
      <w:bookmarkEnd w:id="4916"/>
      <w:bookmarkEnd w:id="4917"/>
      <w:bookmarkEnd w:id="4918"/>
      <w:bookmarkEnd w:id="4919"/>
      <w:bookmarkEnd w:id="4920"/>
      <w:bookmarkEnd w:id="492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2" w:name="_Toc43207946"/>
      <w:bookmarkStart w:id="4923" w:name="_Toc49857419"/>
      <w:bookmarkStart w:id="4924" w:name="_Toc56677262"/>
      <w:bookmarkStart w:id="4925" w:name="_Toc56691785"/>
      <w:bookmarkStart w:id="4926" w:name="_Toc56699049"/>
      <w:bookmarkStart w:id="4927" w:name="_Toc89035304"/>
      <w:bookmarkStart w:id="4928" w:name="_Toc89065102"/>
      <w:bookmarkStart w:id="4929" w:name="_Toc89180401"/>
      <w:bookmarkStart w:id="4930" w:name="_Toc97072085"/>
      <w:bookmarkStart w:id="4931" w:name="_Toc106632721"/>
      <w:r>
        <w:t>6.2.6.3.13</w:t>
      </w:r>
      <w:r>
        <w:tab/>
        <w:t>Enumeration: ReachabilityFilter</w:t>
      </w:r>
      <w:bookmarkEnd w:id="4922"/>
      <w:bookmarkEnd w:id="4923"/>
      <w:bookmarkEnd w:id="4924"/>
      <w:bookmarkEnd w:id="4925"/>
      <w:bookmarkEnd w:id="4926"/>
      <w:bookmarkEnd w:id="4927"/>
      <w:bookmarkEnd w:id="4928"/>
      <w:bookmarkEnd w:id="4929"/>
      <w:bookmarkEnd w:id="4930"/>
      <w:bookmarkEnd w:id="4931"/>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2" w:name="_Toc89035305"/>
      <w:bookmarkStart w:id="4933" w:name="_Toc89065103"/>
      <w:bookmarkStart w:id="4934" w:name="_Toc89180402"/>
      <w:bookmarkStart w:id="4935" w:name="_Toc97072086"/>
      <w:bookmarkStart w:id="4936" w:name="_Toc106632722"/>
      <w:r w:rsidRPr="003B2883">
        <w:t>6.2.6.3.</w:t>
      </w:r>
      <w:r>
        <w:t>14</w:t>
      </w:r>
      <w:r w:rsidRPr="003B2883">
        <w:tab/>
        <w:t xml:space="preserve">Enumeration: </w:t>
      </w:r>
      <w:r>
        <w:t>UeType</w:t>
      </w:r>
      <w:bookmarkEnd w:id="4932"/>
      <w:bookmarkEnd w:id="4933"/>
      <w:bookmarkEnd w:id="4934"/>
      <w:bookmarkEnd w:id="4935"/>
      <w:bookmarkEnd w:id="4936"/>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37" w:name="_Toc97072087"/>
      <w:bookmarkStart w:id="4938" w:name="_Toc106632723"/>
      <w:r w:rsidRPr="003B2883">
        <w:lastRenderedPageBreak/>
        <w:t>6.2.6.3.</w:t>
      </w:r>
      <w:r>
        <w:t>15</w:t>
      </w:r>
      <w:r w:rsidRPr="003B2883">
        <w:tab/>
        <w:t xml:space="preserve">Enumeration: </w:t>
      </w:r>
      <w:r>
        <w:t>AccessStateTransitionType</w:t>
      </w:r>
      <w:bookmarkEnd w:id="4937"/>
      <w:bookmarkEnd w:id="4938"/>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39" w:name="_Toc25156513"/>
      <w:bookmarkStart w:id="4940" w:name="_Toc34124818"/>
      <w:bookmarkStart w:id="4941" w:name="_Toc43207947"/>
      <w:bookmarkStart w:id="4942" w:name="_Toc49857420"/>
      <w:bookmarkStart w:id="4943" w:name="_Toc56677263"/>
      <w:bookmarkStart w:id="4944" w:name="_Toc56691786"/>
      <w:bookmarkStart w:id="4945" w:name="_Toc56699050"/>
      <w:bookmarkStart w:id="4946" w:name="_Toc89035306"/>
      <w:bookmarkStart w:id="4947" w:name="_Toc89065104"/>
      <w:bookmarkStart w:id="4948" w:name="_Toc89180403"/>
      <w:bookmarkStart w:id="4949" w:name="_Toc97072088"/>
      <w:bookmarkStart w:id="4950" w:name="_Toc106632724"/>
      <w:r w:rsidRPr="003B2883">
        <w:t>6.2.6.4</w:t>
      </w:r>
      <w:r w:rsidRPr="003B2883">
        <w:tab/>
        <w:t>Binary data</w:t>
      </w:r>
      <w:bookmarkEnd w:id="4939"/>
      <w:bookmarkEnd w:id="4940"/>
      <w:bookmarkEnd w:id="4941"/>
      <w:bookmarkEnd w:id="4942"/>
      <w:bookmarkEnd w:id="4943"/>
      <w:bookmarkEnd w:id="4944"/>
      <w:bookmarkEnd w:id="4945"/>
      <w:bookmarkEnd w:id="4946"/>
      <w:bookmarkEnd w:id="4947"/>
      <w:bookmarkEnd w:id="4948"/>
      <w:bookmarkEnd w:id="4949"/>
      <w:bookmarkEnd w:id="4950"/>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1" w:name="_Toc25156514"/>
      <w:bookmarkStart w:id="4952" w:name="_Toc34124819"/>
      <w:bookmarkStart w:id="4953" w:name="_Toc43207948"/>
      <w:bookmarkStart w:id="4954" w:name="_Toc49857421"/>
      <w:bookmarkStart w:id="4955" w:name="_Toc56677264"/>
      <w:bookmarkStart w:id="4956" w:name="_Toc56691787"/>
      <w:bookmarkStart w:id="4957" w:name="_Toc56699051"/>
      <w:bookmarkStart w:id="4958" w:name="_Toc89035307"/>
      <w:bookmarkStart w:id="4959" w:name="_Toc89065105"/>
      <w:bookmarkStart w:id="4960" w:name="_Toc89180404"/>
      <w:bookmarkStart w:id="4961" w:name="_Toc97072089"/>
      <w:bookmarkStart w:id="4962" w:name="_Toc106632725"/>
      <w:r w:rsidRPr="003B2883">
        <w:t>6.2.7</w:t>
      </w:r>
      <w:r w:rsidRPr="003B2883">
        <w:tab/>
        <w:t>Error Handling</w:t>
      </w:r>
      <w:bookmarkEnd w:id="4951"/>
      <w:bookmarkEnd w:id="4952"/>
      <w:bookmarkEnd w:id="4953"/>
      <w:bookmarkEnd w:id="4954"/>
      <w:bookmarkEnd w:id="4955"/>
      <w:bookmarkEnd w:id="4956"/>
      <w:bookmarkEnd w:id="4957"/>
      <w:bookmarkEnd w:id="4958"/>
      <w:bookmarkEnd w:id="4959"/>
      <w:bookmarkEnd w:id="4960"/>
      <w:bookmarkEnd w:id="4961"/>
      <w:bookmarkEnd w:id="4962"/>
    </w:p>
    <w:p w14:paraId="60E92E22" w14:textId="77777777" w:rsidR="00602AC0" w:rsidRPr="003B2883" w:rsidRDefault="00602AC0" w:rsidP="00602AC0">
      <w:pPr>
        <w:pStyle w:val="Heading4"/>
      </w:pPr>
      <w:bookmarkStart w:id="4963" w:name="_Toc25156515"/>
      <w:bookmarkStart w:id="4964" w:name="_Toc34124820"/>
      <w:bookmarkStart w:id="4965" w:name="_Toc43207949"/>
      <w:bookmarkStart w:id="4966" w:name="_Toc49857422"/>
      <w:bookmarkStart w:id="4967" w:name="_Toc56677265"/>
      <w:bookmarkStart w:id="4968" w:name="_Toc56691788"/>
      <w:bookmarkStart w:id="4969" w:name="_Toc56699052"/>
      <w:bookmarkStart w:id="4970" w:name="_Toc89035308"/>
      <w:bookmarkStart w:id="4971" w:name="_Toc89065106"/>
      <w:bookmarkStart w:id="4972" w:name="_Toc89180405"/>
      <w:bookmarkStart w:id="4973" w:name="_Toc97072090"/>
      <w:bookmarkStart w:id="4974" w:name="_Toc106632726"/>
      <w:r w:rsidRPr="003B2883">
        <w:t>6.2.7.1</w:t>
      </w:r>
      <w:r w:rsidRPr="003B2883">
        <w:tab/>
        <w:t>General</w:t>
      </w:r>
      <w:bookmarkEnd w:id="4963"/>
      <w:bookmarkEnd w:id="4964"/>
      <w:bookmarkEnd w:id="4965"/>
      <w:bookmarkEnd w:id="4966"/>
      <w:bookmarkEnd w:id="4967"/>
      <w:bookmarkEnd w:id="4968"/>
      <w:bookmarkEnd w:id="4969"/>
      <w:bookmarkEnd w:id="4970"/>
      <w:bookmarkEnd w:id="4971"/>
      <w:bookmarkEnd w:id="4972"/>
      <w:bookmarkEnd w:id="4973"/>
      <w:bookmarkEnd w:id="4974"/>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5" w:name="_Toc25156516"/>
      <w:bookmarkStart w:id="4976" w:name="_Toc34124821"/>
      <w:bookmarkStart w:id="4977" w:name="_Toc43207950"/>
      <w:bookmarkStart w:id="4978" w:name="_Toc49857423"/>
      <w:bookmarkStart w:id="4979" w:name="_Toc56677266"/>
      <w:bookmarkStart w:id="4980" w:name="_Toc56691789"/>
      <w:bookmarkStart w:id="4981" w:name="_Toc56699053"/>
      <w:bookmarkStart w:id="4982" w:name="_Toc89035309"/>
      <w:bookmarkStart w:id="4983" w:name="_Toc89065107"/>
      <w:bookmarkStart w:id="4984" w:name="_Toc89180406"/>
      <w:bookmarkStart w:id="4985" w:name="_Toc97072091"/>
      <w:bookmarkStart w:id="4986" w:name="_Toc106632727"/>
      <w:r w:rsidRPr="003B2883">
        <w:t>6.2.7.2</w:t>
      </w:r>
      <w:r w:rsidRPr="003B2883">
        <w:tab/>
        <w:t>Protocol Errors</w:t>
      </w:r>
      <w:bookmarkEnd w:id="4975"/>
      <w:bookmarkEnd w:id="4976"/>
      <w:bookmarkEnd w:id="4977"/>
      <w:bookmarkEnd w:id="4978"/>
      <w:bookmarkEnd w:id="4979"/>
      <w:bookmarkEnd w:id="4980"/>
      <w:bookmarkEnd w:id="4981"/>
      <w:bookmarkEnd w:id="4982"/>
      <w:bookmarkEnd w:id="4983"/>
      <w:bookmarkEnd w:id="4984"/>
      <w:bookmarkEnd w:id="4985"/>
      <w:bookmarkEnd w:id="4986"/>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87" w:name="_Toc25156517"/>
      <w:bookmarkStart w:id="4988" w:name="_Toc34124822"/>
      <w:bookmarkStart w:id="4989" w:name="_Toc43207951"/>
      <w:bookmarkStart w:id="4990" w:name="_Toc49857424"/>
      <w:bookmarkStart w:id="4991" w:name="_Toc56677267"/>
      <w:bookmarkStart w:id="4992" w:name="_Toc56691790"/>
      <w:bookmarkStart w:id="4993" w:name="_Toc56699054"/>
      <w:bookmarkStart w:id="4994" w:name="_Toc89035310"/>
      <w:bookmarkStart w:id="4995" w:name="_Toc89065108"/>
      <w:bookmarkStart w:id="4996" w:name="_Toc89180407"/>
      <w:bookmarkStart w:id="4997" w:name="_Toc97072092"/>
      <w:bookmarkStart w:id="4998" w:name="_Toc106632728"/>
      <w:r w:rsidRPr="003B2883">
        <w:t>6.2.7.3</w:t>
      </w:r>
      <w:r w:rsidRPr="003B2883">
        <w:tab/>
        <w:t>Application Errors</w:t>
      </w:r>
      <w:bookmarkEnd w:id="4987"/>
      <w:bookmarkEnd w:id="4988"/>
      <w:bookmarkEnd w:id="4989"/>
      <w:bookmarkEnd w:id="4990"/>
      <w:bookmarkEnd w:id="4991"/>
      <w:bookmarkEnd w:id="4992"/>
      <w:bookmarkEnd w:id="4993"/>
      <w:bookmarkEnd w:id="4994"/>
      <w:bookmarkEnd w:id="4995"/>
      <w:bookmarkEnd w:id="4996"/>
      <w:bookmarkEnd w:id="4997"/>
      <w:bookmarkEnd w:id="4998"/>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4999" w:name="_Toc25156518"/>
      <w:bookmarkStart w:id="5000" w:name="_Toc34124823"/>
      <w:bookmarkStart w:id="5001" w:name="_Toc43207952"/>
      <w:bookmarkStart w:id="5002" w:name="_Toc49857425"/>
      <w:bookmarkStart w:id="5003" w:name="_Toc56677268"/>
      <w:bookmarkStart w:id="5004" w:name="_Toc56691791"/>
      <w:bookmarkStart w:id="5005" w:name="_Toc56699055"/>
      <w:bookmarkStart w:id="5006" w:name="_Toc89035311"/>
      <w:bookmarkStart w:id="5007" w:name="_Toc89065109"/>
      <w:bookmarkStart w:id="5008" w:name="_Toc89180408"/>
      <w:bookmarkStart w:id="5009" w:name="_Toc97072093"/>
      <w:bookmarkStart w:id="5010" w:name="_Toc106632729"/>
      <w:r w:rsidRPr="003B2883">
        <w:t>6.2.8</w:t>
      </w:r>
      <w:r w:rsidRPr="003B2883">
        <w:tab/>
        <w:t>Feature Negotiation</w:t>
      </w:r>
      <w:bookmarkEnd w:id="4999"/>
      <w:bookmarkEnd w:id="5000"/>
      <w:bookmarkEnd w:id="5001"/>
      <w:bookmarkEnd w:id="5002"/>
      <w:bookmarkEnd w:id="5003"/>
      <w:bookmarkEnd w:id="5004"/>
      <w:bookmarkEnd w:id="5005"/>
      <w:bookmarkEnd w:id="5006"/>
      <w:bookmarkEnd w:id="5007"/>
      <w:bookmarkEnd w:id="5008"/>
      <w:bookmarkEnd w:id="5009"/>
      <w:bookmarkEnd w:id="5010"/>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7FEBD32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27EB5" w:rsidRPr="003B2883" w14:paraId="698A7377" w14:textId="77777777" w:rsidTr="001D4998">
        <w:trPr>
          <w:cantSplit/>
          <w:jc w:val="center"/>
        </w:trPr>
        <w:tc>
          <w:tcPr>
            <w:tcW w:w="993" w:type="dxa"/>
          </w:tcPr>
          <w:p w14:paraId="36290798" w14:textId="323A6683" w:rsidR="00F27EB5" w:rsidRDefault="00F27EB5" w:rsidP="00F27EB5">
            <w:pPr>
              <w:pStyle w:val="TAC"/>
              <w:rPr>
                <w:lang w:eastAsia="zh-CN"/>
              </w:rPr>
            </w:pPr>
            <w:r>
              <w:rPr>
                <w:lang w:eastAsia="zh-CN"/>
              </w:rPr>
              <w:t>5</w:t>
            </w:r>
          </w:p>
        </w:tc>
        <w:tc>
          <w:tcPr>
            <w:tcW w:w="1063" w:type="dxa"/>
          </w:tcPr>
          <w:p w14:paraId="5F1515BA" w14:textId="2B2B818E" w:rsidR="00F27EB5" w:rsidRDefault="00F27EB5" w:rsidP="00F27EB5">
            <w:pPr>
              <w:pStyle w:val="TAL"/>
            </w:pPr>
            <w:r>
              <w:rPr>
                <w:rFonts w:hint="eastAsia"/>
                <w:szCs w:val="22"/>
                <w:lang w:eastAsia="zh-CN"/>
              </w:rPr>
              <w:t>M</w:t>
            </w:r>
            <w:r>
              <w:rPr>
                <w:szCs w:val="22"/>
                <w:lang w:eastAsia="zh-CN"/>
              </w:rPr>
              <w:t>PRA</w:t>
            </w:r>
          </w:p>
        </w:tc>
        <w:tc>
          <w:tcPr>
            <w:tcW w:w="639" w:type="dxa"/>
          </w:tcPr>
          <w:p w14:paraId="46EF73A9" w14:textId="3F15F549" w:rsidR="00F27EB5" w:rsidRDefault="00F27EB5" w:rsidP="00F27EB5">
            <w:pPr>
              <w:pStyle w:val="TAC"/>
            </w:pPr>
            <w:r>
              <w:rPr>
                <w:rFonts w:hint="eastAsia"/>
                <w:szCs w:val="22"/>
                <w:lang w:val="en-US" w:eastAsia="zh-CN"/>
              </w:rPr>
              <w:t>O</w:t>
            </w:r>
          </w:p>
        </w:tc>
        <w:tc>
          <w:tcPr>
            <w:tcW w:w="6520" w:type="dxa"/>
          </w:tcPr>
          <w:p w14:paraId="486FBD0C" w14:textId="77777777" w:rsidR="00F27EB5" w:rsidRDefault="00F27EB5" w:rsidP="00F27EB5">
            <w:pPr>
              <w:pStyle w:val="TAL"/>
              <w:rPr>
                <w:lang w:eastAsia="zh-CN"/>
              </w:rPr>
            </w:pPr>
            <w:r>
              <w:rPr>
                <w:lang w:eastAsia="zh-CN"/>
              </w:rPr>
              <w:t>Map type PRA information</w:t>
            </w:r>
          </w:p>
          <w:p w14:paraId="01B452CD" w14:textId="77777777" w:rsidR="00F27EB5" w:rsidRDefault="00F27EB5" w:rsidP="00F27EB5">
            <w:pPr>
              <w:pStyle w:val="TAL"/>
              <w:rPr>
                <w:lang w:eastAsia="zh-CN"/>
              </w:rPr>
            </w:pPr>
          </w:p>
          <w:p w14:paraId="6B34F43B" w14:textId="7DD922FD" w:rsidR="00F27EB5" w:rsidRDefault="00F27EB5" w:rsidP="00F27EB5">
            <w:pPr>
              <w:pStyle w:val="TAL"/>
              <w:rPr>
                <w:lang w:val="en-US"/>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31B0C334" w:rsidR="00696BF4" w:rsidRDefault="00696BF4" w:rsidP="00696BF4">
            <w:pPr>
              <w:pStyle w:val="TAL"/>
              <w:rPr>
                <w:lang w:eastAsia="zh-CN"/>
              </w:rPr>
            </w:pPr>
            <w:r>
              <w:rPr>
                <w:lang w:eastAsia="zh-CN"/>
              </w:rPr>
              <w:t xml:space="preserve">An AMF supporting this feature shall allow the NF consumer to remove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6A0125" w:rsidRPr="003B2883" w14:paraId="792C2F31" w14:textId="77777777" w:rsidTr="001D4998">
        <w:trPr>
          <w:cantSplit/>
          <w:jc w:val="center"/>
        </w:trPr>
        <w:tc>
          <w:tcPr>
            <w:tcW w:w="993" w:type="dxa"/>
          </w:tcPr>
          <w:p w14:paraId="01963809" w14:textId="29C49029" w:rsidR="006A0125" w:rsidRDefault="006A0125" w:rsidP="006A0125">
            <w:pPr>
              <w:pStyle w:val="TAC"/>
              <w:rPr>
                <w:lang w:val="en-US" w:eastAsia="zh-CN"/>
              </w:rPr>
            </w:pPr>
            <w:r>
              <w:rPr>
                <w:lang w:val="en-US" w:eastAsia="zh-CN"/>
              </w:rPr>
              <w:t>9</w:t>
            </w:r>
          </w:p>
        </w:tc>
        <w:tc>
          <w:tcPr>
            <w:tcW w:w="1063" w:type="dxa"/>
          </w:tcPr>
          <w:p w14:paraId="7AF04FFD" w14:textId="0DAB816D" w:rsidR="006A0125" w:rsidRDefault="006A0125" w:rsidP="006A0125">
            <w:pPr>
              <w:pStyle w:val="TAL"/>
              <w:rPr>
                <w:lang w:eastAsia="zh-CN"/>
              </w:rPr>
            </w:pPr>
            <w:r w:rsidRPr="00C53534">
              <w:t>IERSR</w:t>
            </w:r>
          </w:p>
        </w:tc>
        <w:tc>
          <w:tcPr>
            <w:tcW w:w="639" w:type="dxa"/>
          </w:tcPr>
          <w:p w14:paraId="703988E1" w14:textId="0790FD4E" w:rsidR="006A0125" w:rsidRDefault="006A0125" w:rsidP="006A0125">
            <w:pPr>
              <w:pStyle w:val="TAC"/>
              <w:rPr>
                <w:szCs w:val="22"/>
                <w:lang w:val="en-US" w:eastAsia="zh-CN"/>
              </w:rPr>
            </w:pPr>
            <w:r>
              <w:rPr>
                <w:szCs w:val="22"/>
                <w:lang w:val="en-US" w:eastAsia="zh-CN"/>
              </w:rPr>
              <w:t>O</w:t>
            </w:r>
          </w:p>
        </w:tc>
        <w:tc>
          <w:tcPr>
            <w:tcW w:w="6520" w:type="dxa"/>
          </w:tcPr>
          <w:p w14:paraId="6052507B" w14:textId="77777777" w:rsidR="006A0125" w:rsidRDefault="006A0125" w:rsidP="006A0125">
            <w:pPr>
              <w:pStyle w:val="TAL"/>
              <w:rPr>
                <w:rFonts w:cs="Arial"/>
                <w:szCs w:val="18"/>
              </w:rPr>
            </w:pPr>
            <w:r w:rsidRPr="00C53534">
              <w:rPr>
                <w:rFonts w:cs="Arial"/>
                <w:szCs w:val="18"/>
              </w:rPr>
              <w:t>Immediate Event Report in Subscription Creation Response for Subscriptions on behalf of another NF</w:t>
            </w:r>
          </w:p>
          <w:p w14:paraId="50E672E6" w14:textId="77777777" w:rsidR="006A0125" w:rsidRDefault="006A0125" w:rsidP="006A0125">
            <w:pPr>
              <w:pStyle w:val="TAL"/>
              <w:rPr>
                <w:rFonts w:cs="Arial"/>
                <w:szCs w:val="18"/>
              </w:rPr>
            </w:pPr>
          </w:p>
          <w:p w14:paraId="33D2B0D4" w14:textId="77777777" w:rsidR="006A0125" w:rsidRDefault="006A0125" w:rsidP="006A0125">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6A4521BD" w14:textId="77777777" w:rsidR="006A0125" w:rsidRDefault="006A0125" w:rsidP="006A0125">
            <w:pPr>
              <w:pStyle w:val="TAL"/>
            </w:pP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1" w:name="_Toc25156519"/>
      <w:bookmarkStart w:id="5012" w:name="_Toc34124824"/>
      <w:bookmarkStart w:id="5013" w:name="_Toc43207953"/>
      <w:bookmarkStart w:id="5014" w:name="_Toc49857426"/>
      <w:bookmarkStart w:id="5015" w:name="_Toc56677269"/>
      <w:bookmarkStart w:id="5016" w:name="_Toc56691792"/>
      <w:bookmarkStart w:id="5017" w:name="_Toc56699056"/>
      <w:bookmarkStart w:id="5018" w:name="_Toc89035312"/>
      <w:bookmarkStart w:id="5019" w:name="_Toc89065110"/>
      <w:bookmarkStart w:id="5020" w:name="_Toc89180409"/>
      <w:bookmarkStart w:id="5021" w:name="_Toc97072094"/>
      <w:bookmarkStart w:id="5022" w:name="_Toc106632730"/>
      <w:r w:rsidRPr="003B2883">
        <w:rPr>
          <w:lang w:val="en-US"/>
        </w:rPr>
        <w:t>6.2.9</w:t>
      </w:r>
      <w:r w:rsidRPr="003B2883">
        <w:rPr>
          <w:lang w:val="en-US"/>
        </w:rPr>
        <w:tab/>
        <w:t>Security</w:t>
      </w:r>
      <w:bookmarkEnd w:id="5011"/>
      <w:bookmarkEnd w:id="5012"/>
      <w:bookmarkEnd w:id="5013"/>
      <w:bookmarkEnd w:id="5014"/>
      <w:bookmarkEnd w:id="5015"/>
      <w:bookmarkEnd w:id="5016"/>
      <w:bookmarkEnd w:id="5017"/>
      <w:bookmarkEnd w:id="5018"/>
      <w:bookmarkEnd w:id="5019"/>
      <w:bookmarkEnd w:id="5020"/>
      <w:bookmarkEnd w:id="5021"/>
      <w:bookmarkEnd w:id="5022"/>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3" w:name="_Toc56677270"/>
      <w:bookmarkStart w:id="5024" w:name="_Toc56691793"/>
      <w:bookmarkStart w:id="5025" w:name="_Toc56699057"/>
      <w:bookmarkStart w:id="5026" w:name="_Toc89035313"/>
      <w:bookmarkStart w:id="5027" w:name="_Toc89065111"/>
      <w:bookmarkStart w:id="5028" w:name="_Toc89180410"/>
      <w:bookmarkStart w:id="5029" w:name="_Toc97072095"/>
      <w:bookmarkStart w:id="5030" w:name="_Toc106632731"/>
      <w:r w:rsidRPr="003B2883">
        <w:t>6.</w:t>
      </w:r>
      <w:r>
        <w:t>2</w:t>
      </w:r>
      <w:r w:rsidRPr="003B2883">
        <w:t>.</w:t>
      </w:r>
      <w:r>
        <w:t>10</w:t>
      </w:r>
      <w:r w:rsidRPr="003B2883">
        <w:tab/>
      </w:r>
      <w:r>
        <w:t>HTTP redirection</w:t>
      </w:r>
      <w:bookmarkEnd w:id="5023"/>
      <w:bookmarkEnd w:id="5024"/>
      <w:bookmarkEnd w:id="5025"/>
      <w:bookmarkEnd w:id="5026"/>
      <w:bookmarkEnd w:id="5027"/>
      <w:bookmarkEnd w:id="5028"/>
      <w:bookmarkEnd w:id="5029"/>
      <w:bookmarkEnd w:id="5030"/>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1" w:name="_Toc25156520"/>
      <w:bookmarkStart w:id="5032" w:name="_Toc34124825"/>
      <w:bookmarkStart w:id="5033" w:name="_Toc43207954"/>
      <w:bookmarkStart w:id="5034" w:name="_Toc49857427"/>
      <w:bookmarkStart w:id="5035" w:name="_Toc56677271"/>
      <w:bookmarkStart w:id="5036" w:name="_Toc56691794"/>
      <w:bookmarkStart w:id="5037" w:name="_Toc56699058"/>
      <w:bookmarkStart w:id="5038" w:name="_Toc89035314"/>
      <w:bookmarkStart w:id="5039" w:name="_Toc89065112"/>
      <w:bookmarkStart w:id="5040" w:name="_Toc89180411"/>
      <w:bookmarkStart w:id="5041" w:name="_Toc97072096"/>
      <w:bookmarkStart w:id="5042" w:name="_Toc106632732"/>
      <w:r w:rsidRPr="003B2883">
        <w:t>6.3</w:t>
      </w:r>
      <w:r w:rsidRPr="003B2883">
        <w:tab/>
        <w:t>Namf_MT Service API</w:t>
      </w:r>
      <w:bookmarkEnd w:id="5031"/>
      <w:bookmarkEnd w:id="5032"/>
      <w:bookmarkEnd w:id="5033"/>
      <w:bookmarkEnd w:id="5034"/>
      <w:bookmarkEnd w:id="5035"/>
      <w:bookmarkEnd w:id="5036"/>
      <w:bookmarkEnd w:id="5037"/>
      <w:bookmarkEnd w:id="5038"/>
      <w:bookmarkEnd w:id="5039"/>
      <w:bookmarkEnd w:id="5040"/>
      <w:bookmarkEnd w:id="5041"/>
      <w:bookmarkEnd w:id="5042"/>
    </w:p>
    <w:p w14:paraId="7A322F73" w14:textId="77777777" w:rsidR="00602AC0" w:rsidRPr="003B2883" w:rsidRDefault="00602AC0" w:rsidP="00602AC0">
      <w:pPr>
        <w:pStyle w:val="Heading3"/>
      </w:pPr>
      <w:bookmarkStart w:id="5043" w:name="_Toc25156521"/>
      <w:bookmarkStart w:id="5044" w:name="_Toc34124826"/>
      <w:bookmarkStart w:id="5045" w:name="_Toc43207955"/>
      <w:bookmarkStart w:id="5046" w:name="_Toc49857428"/>
      <w:bookmarkStart w:id="5047" w:name="_Toc56677272"/>
      <w:bookmarkStart w:id="5048" w:name="_Toc56691795"/>
      <w:bookmarkStart w:id="5049" w:name="_Toc56699059"/>
      <w:bookmarkStart w:id="5050" w:name="_Toc89035315"/>
      <w:bookmarkStart w:id="5051" w:name="_Toc89065113"/>
      <w:bookmarkStart w:id="5052" w:name="_Toc89180412"/>
      <w:bookmarkStart w:id="5053" w:name="_Toc97072097"/>
      <w:bookmarkStart w:id="5054" w:name="_Toc106632733"/>
      <w:r w:rsidRPr="003B2883">
        <w:t>6.3.1</w:t>
      </w:r>
      <w:r w:rsidRPr="003B2883">
        <w:tab/>
        <w:t>API URI</w:t>
      </w:r>
      <w:bookmarkEnd w:id="5043"/>
      <w:bookmarkEnd w:id="5044"/>
      <w:bookmarkEnd w:id="5045"/>
      <w:bookmarkEnd w:id="5046"/>
      <w:bookmarkEnd w:id="5047"/>
      <w:bookmarkEnd w:id="5048"/>
      <w:bookmarkEnd w:id="5049"/>
      <w:bookmarkEnd w:id="5050"/>
      <w:bookmarkEnd w:id="5051"/>
      <w:bookmarkEnd w:id="5052"/>
      <w:bookmarkEnd w:id="5053"/>
      <w:bookmarkEnd w:id="5054"/>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5" w:name="_Toc25156522"/>
      <w:bookmarkStart w:id="5056" w:name="_Toc34124827"/>
      <w:bookmarkStart w:id="5057" w:name="_Toc43207956"/>
      <w:bookmarkStart w:id="5058" w:name="_Toc49857429"/>
      <w:bookmarkStart w:id="5059" w:name="_Toc56677273"/>
      <w:bookmarkStart w:id="5060" w:name="_Toc56691796"/>
      <w:bookmarkStart w:id="5061" w:name="_Toc56699060"/>
      <w:bookmarkStart w:id="5062" w:name="_Toc89035316"/>
      <w:bookmarkStart w:id="5063" w:name="_Toc89065114"/>
      <w:bookmarkStart w:id="5064" w:name="_Toc89180413"/>
      <w:bookmarkStart w:id="5065" w:name="_Toc97072098"/>
      <w:bookmarkStart w:id="5066" w:name="_Toc106632734"/>
      <w:r w:rsidRPr="003B2883">
        <w:lastRenderedPageBreak/>
        <w:t>6.3.2</w:t>
      </w:r>
      <w:r w:rsidRPr="003B2883">
        <w:tab/>
        <w:t>Usage of HTTP</w:t>
      </w:r>
      <w:bookmarkEnd w:id="5055"/>
      <w:bookmarkEnd w:id="5056"/>
      <w:bookmarkEnd w:id="5057"/>
      <w:bookmarkEnd w:id="5058"/>
      <w:bookmarkEnd w:id="5059"/>
      <w:bookmarkEnd w:id="5060"/>
      <w:bookmarkEnd w:id="5061"/>
      <w:bookmarkEnd w:id="5062"/>
      <w:bookmarkEnd w:id="5063"/>
      <w:bookmarkEnd w:id="5064"/>
      <w:bookmarkEnd w:id="5065"/>
      <w:bookmarkEnd w:id="5066"/>
    </w:p>
    <w:p w14:paraId="1D40231C" w14:textId="77777777" w:rsidR="00602AC0" w:rsidRPr="003B2883" w:rsidRDefault="00602AC0" w:rsidP="00602AC0">
      <w:pPr>
        <w:pStyle w:val="Heading4"/>
      </w:pPr>
      <w:bookmarkStart w:id="5067" w:name="_Toc25156523"/>
      <w:bookmarkStart w:id="5068" w:name="_Toc34124828"/>
      <w:bookmarkStart w:id="5069" w:name="_Toc43207957"/>
      <w:bookmarkStart w:id="5070" w:name="_Toc49857430"/>
      <w:bookmarkStart w:id="5071" w:name="_Toc56677274"/>
      <w:bookmarkStart w:id="5072" w:name="_Toc56691797"/>
      <w:bookmarkStart w:id="5073" w:name="_Toc56699061"/>
      <w:bookmarkStart w:id="5074" w:name="_Toc89035317"/>
      <w:bookmarkStart w:id="5075" w:name="_Toc89065115"/>
      <w:bookmarkStart w:id="5076" w:name="_Toc89180414"/>
      <w:bookmarkStart w:id="5077" w:name="_Toc97072099"/>
      <w:bookmarkStart w:id="5078" w:name="_Toc106632735"/>
      <w:r w:rsidRPr="003B2883">
        <w:t>6.3.2.1</w:t>
      </w:r>
      <w:r w:rsidRPr="003B2883">
        <w:tab/>
        <w:t>General</w:t>
      </w:r>
      <w:bookmarkEnd w:id="5067"/>
      <w:bookmarkEnd w:id="5068"/>
      <w:bookmarkEnd w:id="5069"/>
      <w:bookmarkEnd w:id="5070"/>
      <w:bookmarkEnd w:id="5071"/>
      <w:bookmarkEnd w:id="5072"/>
      <w:bookmarkEnd w:id="5073"/>
      <w:bookmarkEnd w:id="5074"/>
      <w:bookmarkEnd w:id="5075"/>
      <w:bookmarkEnd w:id="5076"/>
      <w:bookmarkEnd w:id="5077"/>
      <w:bookmarkEnd w:id="5078"/>
    </w:p>
    <w:p w14:paraId="5E1384DC" w14:textId="23396280" w:rsidR="00E644D7"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79" w:name="_Toc25156524"/>
      <w:bookmarkStart w:id="5080" w:name="_Toc34124829"/>
      <w:bookmarkStart w:id="5081" w:name="_Toc43207958"/>
      <w:bookmarkStart w:id="5082" w:name="_Toc49857431"/>
      <w:bookmarkStart w:id="5083" w:name="_Toc56677275"/>
      <w:bookmarkStart w:id="5084" w:name="_Toc56691798"/>
      <w:bookmarkStart w:id="5085" w:name="_Toc56699062"/>
      <w:bookmarkStart w:id="5086" w:name="_Toc89035318"/>
      <w:bookmarkStart w:id="5087" w:name="_Toc89065116"/>
      <w:bookmarkStart w:id="5088" w:name="_Toc89180415"/>
      <w:bookmarkStart w:id="5089" w:name="_Toc97072100"/>
      <w:bookmarkStart w:id="5090" w:name="_Toc106632736"/>
      <w:r w:rsidRPr="003B2883">
        <w:t>6.3.2.2</w:t>
      </w:r>
      <w:r w:rsidRPr="003B2883">
        <w:tab/>
        <w:t>HTTP standard headers</w:t>
      </w:r>
      <w:bookmarkEnd w:id="5079"/>
      <w:bookmarkEnd w:id="5080"/>
      <w:bookmarkEnd w:id="5081"/>
      <w:bookmarkEnd w:id="5082"/>
      <w:bookmarkEnd w:id="5083"/>
      <w:bookmarkEnd w:id="5084"/>
      <w:bookmarkEnd w:id="5085"/>
      <w:bookmarkEnd w:id="5086"/>
      <w:bookmarkEnd w:id="5087"/>
      <w:bookmarkEnd w:id="5088"/>
      <w:bookmarkEnd w:id="5089"/>
      <w:bookmarkEnd w:id="5090"/>
    </w:p>
    <w:p w14:paraId="4D5251F7" w14:textId="77777777" w:rsidR="00602AC0" w:rsidRPr="003B2883" w:rsidRDefault="00602AC0" w:rsidP="00602AC0">
      <w:pPr>
        <w:pStyle w:val="Heading5"/>
        <w:rPr>
          <w:lang w:eastAsia="zh-CN"/>
        </w:rPr>
      </w:pPr>
      <w:bookmarkStart w:id="5091" w:name="_Toc25156525"/>
      <w:bookmarkStart w:id="5092" w:name="_Toc34124830"/>
      <w:bookmarkStart w:id="5093" w:name="_Toc43207959"/>
      <w:bookmarkStart w:id="5094" w:name="_Toc49857432"/>
      <w:bookmarkStart w:id="5095" w:name="_Toc56677276"/>
      <w:bookmarkStart w:id="5096" w:name="_Toc56691799"/>
      <w:bookmarkStart w:id="5097" w:name="_Toc56699063"/>
      <w:bookmarkStart w:id="5098" w:name="_Toc89035319"/>
      <w:bookmarkStart w:id="5099" w:name="_Toc89065117"/>
      <w:bookmarkStart w:id="5100" w:name="_Toc89180416"/>
      <w:bookmarkStart w:id="5101" w:name="_Toc97072101"/>
      <w:bookmarkStart w:id="5102" w:name="_Toc106632737"/>
      <w:r w:rsidRPr="003B2883">
        <w:t>6.3.2.2.1</w:t>
      </w:r>
      <w:r w:rsidRPr="003B2883">
        <w:rPr>
          <w:lang w:eastAsia="zh-CN"/>
        </w:rPr>
        <w:tab/>
        <w:t>General</w:t>
      </w:r>
      <w:bookmarkEnd w:id="5091"/>
      <w:bookmarkEnd w:id="5092"/>
      <w:bookmarkEnd w:id="5093"/>
      <w:bookmarkEnd w:id="5094"/>
      <w:bookmarkEnd w:id="5095"/>
      <w:bookmarkEnd w:id="5096"/>
      <w:bookmarkEnd w:id="5097"/>
      <w:bookmarkEnd w:id="5098"/>
      <w:bookmarkEnd w:id="5099"/>
      <w:bookmarkEnd w:id="5100"/>
      <w:bookmarkEnd w:id="5101"/>
      <w:bookmarkEnd w:id="5102"/>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3" w:name="_Toc25156526"/>
      <w:bookmarkStart w:id="5104" w:name="_Toc34124831"/>
      <w:bookmarkStart w:id="5105" w:name="_Toc43207960"/>
      <w:bookmarkStart w:id="5106" w:name="_Toc49857433"/>
      <w:bookmarkStart w:id="5107" w:name="_Toc56677277"/>
      <w:bookmarkStart w:id="5108" w:name="_Toc56691800"/>
      <w:bookmarkStart w:id="5109" w:name="_Toc56699064"/>
      <w:bookmarkStart w:id="5110" w:name="_Toc89035320"/>
      <w:bookmarkStart w:id="5111" w:name="_Toc89065118"/>
      <w:bookmarkStart w:id="5112" w:name="_Toc89180417"/>
      <w:bookmarkStart w:id="5113" w:name="_Toc97072102"/>
      <w:bookmarkStart w:id="5114" w:name="_Toc106632738"/>
      <w:r w:rsidRPr="003B2883">
        <w:t>6.3.2.2.2</w:t>
      </w:r>
      <w:r w:rsidRPr="003B2883">
        <w:tab/>
        <w:t>Content type</w:t>
      </w:r>
      <w:bookmarkEnd w:id="5103"/>
      <w:bookmarkEnd w:id="5104"/>
      <w:bookmarkEnd w:id="5105"/>
      <w:bookmarkEnd w:id="5106"/>
      <w:bookmarkEnd w:id="5107"/>
      <w:bookmarkEnd w:id="5108"/>
      <w:bookmarkEnd w:id="5109"/>
      <w:bookmarkEnd w:id="5110"/>
      <w:bookmarkEnd w:id="5111"/>
      <w:bookmarkEnd w:id="5112"/>
      <w:bookmarkEnd w:id="5113"/>
      <w:bookmarkEnd w:id="5114"/>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5" w:name="_Toc25156527"/>
      <w:bookmarkStart w:id="5116" w:name="_Toc34124832"/>
      <w:bookmarkStart w:id="5117" w:name="_Toc43207961"/>
      <w:bookmarkStart w:id="5118" w:name="_Toc49857434"/>
      <w:bookmarkStart w:id="5119" w:name="_Toc56677278"/>
      <w:bookmarkStart w:id="5120" w:name="_Toc56691801"/>
      <w:bookmarkStart w:id="5121" w:name="_Toc56699065"/>
      <w:bookmarkStart w:id="5122" w:name="_Toc89035321"/>
      <w:bookmarkStart w:id="5123" w:name="_Toc89065119"/>
      <w:bookmarkStart w:id="5124" w:name="_Toc89180418"/>
      <w:bookmarkStart w:id="5125" w:name="_Toc97072103"/>
      <w:bookmarkStart w:id="5126" w:name="_Toc106632739"/>
      <w:r w:rsidRPr="003B2883">
        <w:t>6.3.2.3</w:t>
      </w:r>
      <w:r w:rsidRPr="003B2883">
        <w:tab/>
        <w:t>HTTP custom headers</w:t>
      </w:r>
      <w:bookmarkEnd w:id="5115"/>
      <w:bookmarkEnd w:id="5116"/>
      <w:bookmarkEnd w:id="5117"/>
      <w:bookmarkEnd w:id="5118"/>
      <w:bookmarkEnd w:id="5119"/>
      <w:bookmarkEnd w:id="5120"/>
      <w:bookmarkEnd w:id="5121"/>
      <w:bookmarkEnd w:id="5122"/>
      <w:bookmarkEnd w:id="5123"/>
      <w:bookmarkEnd w:id="5124"/>
      <w:bookmarkEnd w:id="5125"/>
      <w:bookmarkEnd w:id="5126"/>
    </w:p>
    <w:p w14:paraId="295F03A8" w14:textId="77777777" w:rsidR="00602AC0" w:rsidRPr="003B2883" w:rsidRDefault="00602AC0" w:rsidP="00602AC0">
      <w:pPr>
        <w:pStyle w:val="Heading5"/>
        <w:rPr>
          <w:lang w:eastAsia="zh-CN"/>
        </w:rPr>
      </w:pPr>
      <w:bookmarkStart w:id="5127" w:name="_Toc25156528"/>
      <w:bookmarkStart w:id="5128" w:name="_Toc34124833"/>
      <w:bookmarkStart w:id="5129" w:name="_Toc43207962"/>
      <w:bookmarkStart w:id="5130" w:name="_Toc49857435"/>
      <w:bookmarkStart w:id="5131" w:name="_Toc56677279"/>
      <w:bookmarkStart w:id="5132" w:name="_Toc56691802"/>
      <w:bookmarkStart w:id="5133" w:name="_Toc56699066"/>
      <w:bookmarkStart w:id="5134" w:name="_Toc89035322"/>
      <w:bookmarkStart w:id="5135" w:name="_Toc89065120"/>
      <w:bookmarkStart w:id="5136" w:name="_Toc89180419"/>
      <w:bookmarkStart w:id="5137" w:name="_Toc97072104"/>
      <w:bookmarkStart w:id="5138" w:name="_Toc106632740"/>
      <w:r w:rsidRPr="003B2883">
        <w:t>6.3.2.3.1</w:t>
      </w:r>
      <w:r w:rsidRPr="003B2883">
        <w:rPr>
          <w:lang w:eastAsia="zh-CN"/>
        </w:rPr>
        <w:tab/>
        <w:t>General</w:t>
      </w:r>
      <w:bookmarkEnd w:id="5127"/>
      <w:bookmarkEnd w:id="5128"/>
      <w:bookmarkEnd w:id="5129"/>
      <w:bookmarkEnd w:id="5130"/>
      <w:bookmarkEnd w:id="5131"/>
      <w:bookmarkEnd w:id="5132"/>
      <w:bookmarkEnd w:id="5133"/>
      <w:bookmarkEnd w:id="5134"/>
      <w:bookmarkEnd w:id="5135"/>
      <w:bookmarkEnd w:id="5136"/>
      <w:bookmarkEnd w:id="5137"/>
      <w:bookmarkEnd w:id="5138"/>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39" w:name="_Toc25156529"/>
      <w:bookmarkStart w:id="5140" w:name="_Toc34124834"/>
      <w:bookmarkStart w:id="5141" w:name="_Toc43207963"/>
      <w:bookmarkStart w:id="5142" w:name="_Toc49857436"/>
      <w:bookmarkStart w:id="5143" w:name="_Toc56677280"/>
      <w:bookmarkStart w:id="5144" w:name="_Toc56691803"/>
      <w:bookmarkStart w:id="5145" w:name="_Toc56699067"/>
      <w:bookmarkStart w:id="5146" w:name="_Toc89035323"/>
      <w:bookmarkStart w:id="5147" w:name="_Toc89065121"/>
      <w:bookmarkStart w:id="5148" w:name="_Toc89180420"/>
      <w:bookmarkStart w:id="5149" w:name="_Toc97072105"/>
      <w:bookmarkStart w:id="5150" w:name="_Toc106632741"/>
      <w:r w:rsidRPr="003B2883">
        <w:lastRenderedPageBreak/>
        <w:t>6.3.3</w:t>
      </w:r>
      <w:r w:rsidRPr="003B2883">
        <w:tab/>
        <w:t>Resources</w:t>
      </w:r>
      <w:bookmarkEnd w:id="5139"/>
      <w:bookmarkEnd w:id="5140"/>
      <w:bookmarkEnd w:id="5141"/>
      <w:bookmarkEnd w:id="5142"/>
      <w:bookmarkEnd w:id="5143"/>
      <w:bookmarkEnd w:id="5144"/>
      <w:bookmarkEnd w:id="5145"/>
      <w:bookmarkEnd w:id="5146"/>
      <w:bookmarkEnd w:id="5147"/>
      <w:bookmarkEnd w:id="5148"/>
      <w:bookmarkEnd w:id="5149"/>
      <w:bookmarkEnd w:id="5150"/>
    </w:p>
    <w:p w14:paraId="15E978EB" w14:textId="77777777" w:rsidR="00602AC0" w:rsidRPr="003B2883" w:rsidRDefault="00602AC0" w:rsidP="00602AC0">
      <w:pPr>
        <w:pStyle w:val="Heading4"/>
      </w:pPr>
      <w:bookmarkStart w:id="5151" w:name="_Toc25156530"/>
      <w:bookmarkStart w:id="5152" w:name="_Toc34124835"/>
      <w:bookmarkStart w:id="5153" w:name="_Toc43207964"/>
      <w:bookmarkStart w:id="5154" w:name="_Toc49857437"/>
      <w:bookmarkStart w:id="5155" w:name="_Toc56677281"/>
      <w:bookmarkStart w:id="5156" w:name="_Toc56691804"/>
      <w:bookmarkStart w:id="5157" w:name="_Toc56699068"/>
      <w:bookmarkStart w:id="5158" w:name="_Toc89035324"/>
      <w:bookmarkStart w:id="5159" w:name="_Toc89065122"/>
      <w:bookmarkStart w:id="5160" w:name="_Toc89180421"/>
      <w:bookmarkStart w:id="5161" w:name="_Toc97072106"/>
      <w:bookmarkStart w:id="5162" w:name="_Toc106632742"/>
      <w:r w:rsidRPr="003B2883">
        <w:t>6.3.3.1</w:t>
      </w:r>
      <w:r w:rsidRPr="003B2883">
        <w:tab/>
        <w:t>Overview</w:t>
      </w:r>
      <w:bookmarkEnd w:id="5151"/>
      <w:bookmarkEnd w:id="5152"/>
      <w:bookmarkEnd w:id="5153"/>
      <w:bookmarkEnd w:id="5154"/>
      <w:bookmarkEnd w:id="5155"/>
      <w:bookmarkEnd w:id="5156"/>
      <w:bookmarkEnd w:id="5157"/>
      <w:bookmarkEnd w:id="5158"/>
      <w:bookmarkEnd w:id="5159"/>
      <w:bookmarkEnd w:id="5160"/>
      <w:bookmarkEnd w:id="5161"/>
      <w:bookmarkEnd w:id="5162"/>
    </w:p>
    <w:p w14:paraId="38D093A2" w14:textId="736747D7" w:rsidR="00602AC0" w:rsidRDefault="00E644D7" w:rsidP="00602AC0">
      <w:pPr>
        <w:pStyle w:val="TH"/>
      </w:pPr>
      <w:r>
        <w:object w:dxaOrig="8550" w:dyaOrig="5475" w14:anchorId="13808940">
          <v:shape id="_x0000_i1070" type="#_x0000_t75" style="width:413.15pt;height:228.75pt" o:ole="">
            <v:imagedata r:id="rId97" o:title="" croptop="4699f" cropbottom="3804f" cropright="520f"/>
          </v:shape>
          <o:OLEObject Type="Embed" ProgID="Visio.Drawing.15" ShapeID="_x0000_i1070" DrawAspect="Content" ObjectID="_1717246460" r:id="rId98"/>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3" w:name="_Toc25156531"/>
      <w:bookmarkStart w:id="5164" w:name="_Toc34124836"/>
      <w:bookmarkStart w:id="5165" w:name="_Toc43207965"/>
      <w:bookmarkStart w:id="5166" w:name="_Toc49857438"/>
      <w:bookmarkStart w:id="5167" w:name="_Toc56677282"/>
      <w:bookmarkStart w:id="5168" w:name="_Toc56691805"/>
      <w:bookmarkStart w:id="5169" w:name="_Toc56699069"/>
      <w:bookmarkStart w:id="5170" w:name="_Toc89035325"/>
      <w:bookmarkStart w:id="5171" w:name="_Toc89065123"/>
      <w:bookmarkStart w:id="5172" w:name="_Toc89180422"/>
      <w:bookmarkStart w:id="5173" w:name="_Toc97072107"/>
      <w:bookmarkStart w:id="5174" w:name="_Toc106632743"/>
      <w:r w:rsidRPr="003B2883">
        <w:t>6.3.3.2</w:t>
      </w:r>
      <w:r w:rsidRPr="003B2883">
        <w:tab/>
        <w:t xml:space="preserve">Resource: </w:t>
      </w:r>
      <w:r w:rsidRPr="003B2883">
        <w:rPr>
          <w:lang w:eastAsia="zh-CN"/>
        </w:rPr>
        <w:t>ueReachInd</w:t>
      </w:r>
      <w:bookmarkEnd w:id="5163"/>
      <w:bookmarkEnd w:id="5164"/>
      <w:bookmarkEnd w:id="5165"/>
      <w:bookmarkEnd w:id="5166"/>
      <w:bookmarkEnd w:id="5167"/>
      <w:bookmarkEnd w:id="5168"/>
      <w:bookmarkEnd w:id="5169"/>
      <w:bookmarkEnd w:id="5170"/>
      <w:bookmarkEnd w:id="5171"/>
      <w:bookmarkEnd w:id="5172"/>
      <w:bookmarkEnd w:id="5173"/>
      <w:bookmarkEnd w:id="5174"/>
    </w:p>
    <w:p w14:paraId="4FD35C65" w14:textId="77777777" w:rsidR="00602AC0" w:rsidRPr="003B2883" w:rsidRDefault="00602AC0" w:rsidP="00602AC0">
      <w:pPr>
        <w:pStyle w:val="Heading5"/>
      </w:pPr>
      <w:bookmarkStart w:id="5175" w:name="_Toc25156532"/>
      <w:bookmarkStart w:id="5176" w:name="_Toc34124837"/>
      <w:bookmarkStart w:id="5177" w:name="_Toc43207966"/>
      <w:bookmarkStart w:id="5178" w:name="_Toc49857439"/>
      <w:bookmarkStart w:id="5179" w:name="_Toc56677283"/>
      <w:bookmarkStart w:id="5180" w:name="_Toc56691806"/>
      <w:bookmarkStart w:id="5181" w:name="_Toc56699070"/>
      <w:bookmarkStart w:id="5182" w:name="_Toc89035326"/>
      <w:bookmarkStart w:id="5183" w:name="_Toc89065124"/>
      <w:bookmarkStart w:id="5184" w:name="_Toc89180423"/>
      <w:bookmarkStart w:id="5185" w:name="_Toc97072108"/>
      <w:bookmarkStart w:id="5186" w:name="_Toc106632744"/>
      <w:r w:rsidRPr="003B2883">
        <w:t>6.3.3.2.1</w:t>
      </w:r>
      <w:r w:rsidRPr="003B2883">
        <w:tab/>
        <w:t>Description</w:t>
      </w:r>
      <w:bookmarkEnd w:id="5175"/>
      <w:bookmarkEnd w:id="5176"/>
      <w:bookmarkEnd w:id="5177"/>
      <w:bookmarkEnd w:id="5178"/>
      <w:bookmarkEnd w:id="5179"/>
      <w:bookmarkEnd w:id="5180"/>
      <w:bookmarkEnd w:id="5181"/>
      <w:bookmarkEnd w:id="5182"/>
      <w:bookmarkEnd w:id="5183"/>
      <w:bookmarkEnd w:id="5184"/>
      <w:bookmarkEnd w:id="5185"/>
      <w:bookmarkEnd w:id="5186"/>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87" w:name="_Toc25156533"/>
      <w:bookmarkStart w:id="5188" w:name="_Toc34124838"/>
      <w:bookmarkStart w:id="5189" w:name="_Toc43207967"/>
      <w:bookmarkStart w:id="5190" w:name="_Toc49857440"/>
      <w:bookmarkStart w:id="5191" w:name="_Toc56677284"/>
      <w:bookmarkStart w:id="5192" w:name="_Toc56691807"/>
      <w:bookmarkStart w:id="5193" w:name="_Toc56699071"/>
      <w:bookmarkStart w:id="5194" w:name="_Toc89035327"/>
      <w:bookmarkStart w:id="5195" w:name="_Toc89065125"/>
      <w:bookmarkStart w:id="5196" w:name="_Toc89180424"/>
      <w:bookmarkStart w:id="5197" w:name="_Toc97072109"/>
      <w:bookmarkStart w:id="5198" w:name="_Toc106632745"/>
      <w:r w:rsidRPr="003B2883">
        <w:t>6.3.3.2.2</w:t>
      </w:r>
      <w:r w:rsidRPr="003B2883">
        <w:tab/>
        <w:t>Resource Definition</w:t>
      </w:r>
      <w:bookmarkEnd w:id="5187"/>
      <w:bookmarkEnd w:id="5188"/>
      <w:bookmarkEnd w:id="5189"/>
      <w:bookmarkEnd w:id="5190"/>
      <w:bookmarkEnd w:id="5191"/>
      <w:bookmarkEnd w:id="5192"/>
      <w:bookmarkEnd w:id="5193"/>
      <w:bookmarkEnd w:id="5194"/>
      <w:bookmarkEnd w:id="5195"/>
      <w:bookmarkEnd w:id="5196"/>
      <w:bookmarkEnd w:id="5197"/>
      <w:bookmarkEnd w:id="5198"/>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199" w:name="_Toc25156534"/>
      <w:bookmarkStart w:id="5200" w:name="_Toc34124839"/>
      <w:bookmarkStart w:id="5201" w:name="_Toc43207968"/>
      <w:bookmarkStart w:id="5202" w:name="_Toc49857441"/>
      <w:bookmarkStart w:id="5203" w:name="_Toc56677285"/>
      <w:bookmarkStart w:id="5204" w:name="_Toc56691808"/>
      <w:bookmarkStart w:id="5205" w:name="_Toc56699072"/>
      <w:bookmarkStart w:id="5206" w:name="_Toc89035328"/>
      <w:bookmarkStart w:id="5207" w:name="_Toc89065126"/>
      <w:bookmarkStart w:id="5208" w:name="_Toc89180425"/>
      <w:bookmarkStart w:id="5209" w:name="_Toc97072110"/>
      <w:bookmarkStart w:id="5210" w:name="_Toc106632746"/>
      <w:r w:rsidRPr="003B2883">
        <w:t>6.3.3.2.3</w:t>
      </w:r>
      <w:r w:rsidRPr="003B2883">
        <w:tab/>
        <w:t>Resource Standard Methods</w:t>
      </w:r>
      <w:bookmarkEnd w:id="5199"/>
      <w:bookmarkEnd w:id="5200"/>
      <w:bookmarkEnd w:id="5201"/>
      <w:bookmarkEnd w:id="5202"/>
      <w:bookmarkEnd w:id="5203"/>
      <w:bookmarkEnd w:id="5204"/>
      <w:bookmarkEnd w:id="5205"/>
      <w:bookmarkEnd w:id="5206"/>
      <w:bookmarkEnd w:id="5207"/>
      <w:bookmarkEnd w:id="5208"/>
      <w:bookmarkEnd w:id="5209"/>
      <w:bookmarkEnd w:id="5210"/>
    </w:p>
    <w:p w14:paraId="5A9D3230" w14:textId="77777777" w:rsidR="00602AC0" w:rsidRPr="003B2883" w:rsidRDefault="00602AC0" w:rsidP="00876DA9">
      <w:pPr>
        <w:pStyle w:val="Heading6"/>
      </w:pPr>
      <w:bookmarkStart w:id="5211" w:name="_Toc25156535"/>
      <w:bookmarkStart w:id="5212" w:name="_Toc34124840"/>
      <w:bookmarkStart w:id="5213" w:name="_Toc43207969"/>
      <w:bookmarkStart w:id="5214" w:name="_Toc49857442"/>
      <w:bookmarkStart w:id="5215" w:name="_Toc56677286"/>
      <w:bookmarkStart w:id="5216" w:name="_Toc56691809"/>
      <w:bookmarkStart w:id="5217" w:name="_Toc56699073"/>
      <w:bookmarkStart w:id="5218" w:name="_Toc89035329"/>
      <w:bookmarkStart w:id="5219" w:name="_Toc89065127"/>
      <w:bookmarkStart w:id="5220" w:name="_Toc89180426"/>
      <w:bookmarkStart w:id="5221" w:name="_Toc97072111"/>
      <w:bookmarkStart w:id="5222" w:name="_Toc106632747"/>
      <w:r w:rsidRPr="003B2883">
        <w:t>6.3.3.2.3.1</w:t>
      </w:r>
      <w:r w:rsidRPr="003B2883">
        <w:tab/>
        <w:t>PUT</w:t>
      </w:r>
      <w:bookmarkEnd w:id="5211"/>
      <w:bookmarkEnd w:id="5212"/>
      <w:bookmarkEnd w:id="5213"/>
      <w:bookmarkEnd w:id="5214"/>
      <w:bookmarkEnd w:id="5215"/>
      <w:bookmarkEnd w:id="5216"/>
      <w:bookmarkEnd w:id="5217"/>
      <w:bookmarkEnd w:id="5218"/>
      <w:bookmarkEnd w:id="5219"/>
      <w:bookmarkEnd w:id="5220"/>
      <w:bookmarkEnd w:id="5221"/>
      <w:bookmarkEnd w:id="5222"/>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3" w:name="_PERM_MCCTEMPBM_CRPT03410270___2"/>
            <w:r w:rsidRPr="003B2883">
              <w:t>-</w:t>
            </w:r>
            <w:r w:rsidRPr="003B2883">
              <w:tab/>
              <w:t>NF_CONSUMER_REDIRECT_ONE_TXN</w:t>
            </w:r>
          </w:p>
          <w:bookmarkEnd w:id="5223"/>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4" w:name="_PERM_MCCTEMPBM_CRPT03410271___2"/>
            <w:r w:rsidRPr="003B2883">
              <w:rPr>
                <w:rFonts w:ascii="Arial" w:hAnsi="Arial"/>
                <w:sz w:val="18"/>
              </w:rPr>
              <w:t>See table 6.3.7.3-1 for the description of these errors</w:t>
            </w:r>
          </w:p>
          <w:bookmarkEnd w:id="5224"/>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5"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5"/>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6"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6"/>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27"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27"/>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28"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28"/>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4F0CD164"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29" w:name="_Toc25156536"/>
      <w:bookmarkStart w:id="5230" w:name="_Toc34124841"/>
      <w:bookmarkStart w:id="5231" w:name="_Toc43207970"/>
      <w:bookmarkStart w:id="5232" w:name="_Toc49857443"/>
      <w:bookmarkStart w:id="5233" w:name="_Toc56677287"/>
      <w:bookmarkStart w:id="5234" w:name="_Toc56691810"/>
      <w:bookmarkStart w:id="5235" w:name="_Toc56699074"/>
      <w:bookmarkStart w:id="5236" w:name="_Toc89035330"/>
      <w:bookmarkStart w:id="5237" w:name="_Toc89065128"/>
      <w:bookmarkStart w:id="5238" w:name="_Toc89180427"/>
      <w:bookmarkStart w:id="5239" w:name="_Toc97072112"/>
      <w:bookmarkStart w:id="5240" w:name="_Toc106632748"/>
      <w:r w:rsidRPr="003B2883">
        <w:t>6.3.3.2.4</w:t>
      </w:r>
      <w:r w:rsidRPr="003B2883">
        <w:tab/>
        <w:t>Resource Custom Operations</w:t>
      </w:r>
      <w:bookmarkEnd w:id="5229"/>
      <w:bookmarkEnd w:id="5230"/>
      <w:bookmarkEnd w:id="5231"/>
      <w:bookmarkEnd w:id="5232"/>
      <w:bookmarkEnd w:id="5233"/>
      <w:bookmarkEnd w:id="5234"/>
      <w:bookmarkEnd w:id="5235"/>
      <w:bookmarkEnd w:id="5236"/>
      <w:bookmarkEnd w:id="5237"/>
      <w:bookmarkEnd w:id="5238"/>
      <w:bookmarkEnd w:id="5239"/>
      <w:bookmarkEnd w:id="5240"/>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1" w:name="_Toc25156537"/>
      <w:bookmarkStart w:id="5242" w:name="_Toc34124842"/>
      <w:bookmarkStart w:id="5243" w:name="_Toc43207971"/>
      <w:bookmarkStart w:id="5244" w:name="_Toc49857444"/>
      <w:bookmarkStart w:id="5245" w:name="_Toc56677288"/>
      <w:bookmarkStart w:id="5246" w:name="_Toc56691811"/>
      <w:bookmarkStart w:id="5247" w:name="_Toc56699075"/>
      <w:bookmarkStart w:id="5248" w:name="_Toc89035331"/>
      <w:bookmarkStart w:id="5249" w:name="_Toc89065129"/>
      <w:bookmarkStart w:id="5250" w:name="_Toc89180428"/>
      <w:bookmarkStart w:id="5251" w:name="_Toc97072113"/>
      <w:bookmarkStart w:id="5252" w:name="_Toc106632749"/>
      <w:r w:rsidRPr="003B2883">
        <w:t>6.3.3.3</w:t>
      </w:r>
      <w:r w:rsidRPr="003B2883">
        <w:tab/>
        <w:t xml:space="preserve">Resource: </w:t>
      </w:r>
      <w:r>
        <w:rPr>
          <w:lang w:eastAsia="zh-CN"/>
        </w:rPr>
        <w:t>u</w:t>
      </w:r>
      <w:r w:rsidRPr="003B2883">
        <w:rPr>
          <w:lang w:eastAsia="zh-CN"/>
        </w:rPr>
        <w:t>eContext</w:t>
      </w:r>
      <w:bookmarkEnd w:id="5241"/>
      <w:bookmarkEnd w:id="5242"/>
      <w:bookmarkEnd w:id="5243"/>
      <w:bookmarkEnd w:id="5244"/>
      <w:bookmarkEnd w:id="5245"/>
      <w:bookmarkEnd w:id="5246"/>
      <w:bookmarkEnd w:id="5247"/>
      <w:bookmarkEnd w:id="5248"/>
      <w:bookmarkEnd w:id="5249"/>
      <w:bookmarkEnd w:id="5250"/>
      <w:bookmarkEnd w:id="5251"/>
      <w:bookmarkEnd w:id="5252"/>
    </w:p>
    <w:p w14:paraId="408C1B8B" w14:textId="77777777" w:rsidR="00602AC0" w:rsidRPr="003B2883" w:rsidRDefault="00602AC0" w:rsidP="00602AC0">
      <w:pPr>
        <w:pStyle w:val="Heading5"/>
      </w:pPr>
      <w:bookmarkStart w:id="5253" w:name="_Toc25156538"/>
      <w:bookmarkStart w:id="5254" w:name="_Toc34124843"/>
      <w:bookmarkStart w:id="5255" w:name="_Toc43207972"/>
      <w:bookmarkStart w:id="5256" w:name="_Toc49857445"/>
      <w:bookmarkStart w:id="5257" w:name="_Toc56677289"/>
      <w:bookmarkStart w:id="5258" w:name="_Toc56691812"/>
      <w:bookmarkStart w:id="5259" w:name="_Toc56699076"/>
      <w:bookmarkStart w:id="5260" w:name="_Toc89035332"/>
      <w:bookmarkStart w:id="5261" w:name="_Toc89065130"/>
      <w:bookmarkStart w:id="5262" w:name="_Toc89180429"/>
      <w:bookmarkStart w:id="5263" w:name="_Toc97072114"/>
      <w:bookmarkStart w:id="5264" w:name="_Toc106632750"/>
      <w:r w:rsidRPr="003B2883">
        <w:t>6.3.3.3.1</w:t>
      </w:r>
      <w:r w:rsidRPr="003B2883">
        <w:tab/>
        <w:t>Description</w:t>
      </w:r>
      <w:bookmarkEnd w:id="5253"/>
      <w:bookmarkEnd w:id="5254"/>
      <w:bookmarkEnd w:id="5255"/>
      <w:bookmarkEnd w:id="5256"/>
      <w:bookmarkEnd w:id="5257"/>
      <w:bookmarkEnd w:id="5258"/>
      <w:bookmarkEnd w:id="5259"/>
      <w:bookmarkEnd w:id="5260"/>
      <w:bookmarkEnd w:id="5261"/>
      <w:bookmarkEnd w:id="5262"/>
      <w:bookmarkEnd w:id="5263"/>
      <w:bookmarkEnd w:id="5264"/>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5" w:name="_Toc25156539"/>
      <w:bookmarkStart w:id="5266" w:name="_Toc34124844"/>
      <w:bookmarkStart w:id="5267" w:name="_Toc43207973"/>
      <w:bookmarkStart w:id="5268" w:name="_Toc49857446"/>
      <w:bookmarkStart w:id="5269" w:name="_Toc56677290"/>
      <w:bookmarkStart w:id="5270" w:name="_Toc56691813"/>
      <w:bookmarkStart w:id="5271" w:name="_Toc56699077"/>
      <w:bookmarkStart w:id="5272" w:name="_Toc89035333"/>
      <w:bookmarkStart w:id="5273" w:name="_Toc89065131"/>
      <w:bookmarkStart w:id="5274" w:name="_Toc89180430"/>
      <w:bookmarkStart w:id="5275" w:name="_Toc97072115"/>
      <w:bookmarkStart w:id="5276" w:name="_Toc106632751"/>
      <w:r w:rsidRPr="003B2883">
        <w:t>6.3.3.3.2</w:t>
      </w:r>
      <w:r w:rsidRPr="003B2883">
        <w:tab/>
        <w:t>Resource Definition</w:t>
      </w:r>
      <w:bookmarkEnd w:id="5265"/>
      <w:bookmarkEnd w:id="5266"/>
      <w:bookmarkEnd w:id="5267"/>
      <w:bookmarkEnd w:id="5268"/>
      <w:bookmarkEnd w:id="5269"/>
      <w:bookmarkEnd w:id="5270"/>
      <w:bookmarkEnd w:id="5271"/>
      <w:bookmarkEnd w:id="5272"/>
      <w:bookmarkEnd w:id="5273"/>
      <w:bookmarkEnd w:id="5274"/>
      <w:bookmarkEnd w:id="5275"/>
      <w:bookmarkEnd w:id="5276"/>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77" w:name="_Toc25156540"/>
      <w:bookmarkStart w:id="5278" w:name="_Toc34124845"/>
      <w:bookmarkStart w:id="5279" w:name="_Toc43207974"/>
      <w:bookmarkStart w:id="5280" w:name="_Toc49857447"/>
      <w:bookmarkStart w:id="5281" w:name="_Toc56677291"/>
      <w:bookmarkStart w:id="5282" w:name="_Toc56691814"/>
      <w:bookmarkStart w:id="5283" w:name="_Toc56699078"/>
      <w:bookmarkStart w:id="5284" w:name="_Toc89035334"/>
      <w:bookmarkStart w:id="5285" w:name="_Toc89065132"/>
      <w:bookmarkStart w:id="5286" w:name="_Toc89180431"/>
      <w:bookmarkStart w:id="5287" w:name="_Toc97072116"/>
      <w:bookmarkStart w:id="5288" w:name="_Toc106632752"/>
      <w:r w:rsidRPr="003B2883">
        <w:t>6.3.3.3.3</w:t>
      </w:r>
      <w:r w:rsidRPr="003B2883">
        <w:tab/>
        <w:t>Resource Standard Methods</w:t>
      </w:r>
      <w:bookmarkEnd w:id="5277"/>
      <w:bookmarkEnd w:id="5278"/>
      <w:bookmarkEnd w:id="5279"/>
      <w:bookmarkEnd w:id="5280"/>
      <w:bookmarkEnd w:id="5281"/>
      <w:bookmarkEnd w:id="5282"/>
      <w:bookmarkEnd w:id="5283"/>
      <w:bookmarkEnd w:id="5284"/>
      <w:bookmarkEnd w:id="5285"/>
      <w:bookmarkEnd w:id="5286"/>
      <w:bookmarkEnd w:id="5287"/>
      <w:bookmarkEnd w:id="5288"/>
    </w:p>
    <w:p w14:paraId="792D0703" w14:textId="77777777" w:rsidR="00602AC0" w:rsidRPr="003B2883" w:rsidRDefault="00602AC0" w:rsidP="00876DA9">
      <w:pPr>
        <w:pStyle w:val="Heading6"/>
      </w:pPr>
      <w:bookmarkStart w:id="5289" w:name="_Toc25156541"/>
      <w:bookmarkStart w:id="5290" w:name="_Toc34124846"/>
      <w:bookmarkStart w:id="5291" w:name="_Toc43207975"/>
      <w:bookmarkStart w:id="5292" w:name="_Toc49857448"/>
      <w:bookmarkStart w:id="5293" w:name="_Toc56677292"/>
      <w:bookmarkStart w:id="5294" w:name="_Toc56691815"/>
      <w:bookmarkStart w:id="5295" w:name="_Toc56699079"/>
      <w:bookmarkStart w:id="5296" w:name="_Toc89035335"/>
      <w:bookmarkStart w:id="5297" w:name="_Toc89065133"/>
      <w:bookmarkStart w:id="5298" w:name="_Toc89180432"/>
      <w:bookmarkStart w:id="5299" w:name="_Toc97072117"/>
      <w:bookmarkStart w:id="5300" w:name="_Toc106632753"/>
      <w:r w:rsidRPr="003B2883">
        <w:t>6.3.3.3.3.1</w:t>
      </w:r>
      <w:r w:rsidRPr="003B2883">
        <w:tab/>
        <w:t>GET</w:t>
      </w:r>
      <w:bookmarkEnd w:id="5289"/>
      <w:bookmarkEnd w:id="5290"/>
      <w:bookmarkEnd w:id="5291"/>
      <w:bookmarkEnd w:id="5292"/>
      <w:bookmarkEnd w:id="5293"/>
      <w:bookmarkEnd w:id="5294"/>
      <w:bookmarkEnd w:id="5295"/>
      <w:bookmarkEnd w:id="5296"/>
      <w:bookmarkEnd w:id="5297"/>
      <w:bookmarkEnd w:id="5298"/>
      <w:bookmarkEnd w:id="5299"/>
      <w:bookmarkEnd w:id="5300"/>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1"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2" w:name="_PERM_MCCTEMPBM_CRPT03410278___2"/>
            <w:bookmarkEnd w:id="5301"/>
            <w:r w:rsidRPr="003B2883">
              <w:rPr>
                <w:rFonts w:ascii="Arial" w:hAnsi="Arial"/>
                <w:sz w:val="18"/>
              </w:rPr>
              <w:t>See table 6.3.7.3-1 for the description of these errors</w:t>
            </w:r>
          </w:p>
          <w:bookmarkEnd w:id="5302"/>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3"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3"/>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4"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4"/>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5" w:name="_PERM_MCCTEMPBM_CRPT03410281___2"/>
            <w:r w:rsidRPr="003B2883">
              <w:t>-</w:t>
            </w:r>
            <w:r w:rsidRPr="003B2883">
              <w:tab/>
              <w:t>TEMPORARY_REJECT_REGISTRATION_ONGOING, if there is an on</w:t>
            </w:r>
            <w:r>
              <w:t>-</w:t>
            </w:r>
            <w:r w:rsidRPr="003B2883">
              <w:t>going registration procedure</w:t>
            </w:r>
            <w:r>
              <w:t>.</w:t>
            </w:r>
          </w:p>
          <w:bookmarkEnd w:id="5305"/>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1EF5101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6" w:name="_Toc25156542"/>
      <w:bookmarkStart w:id="5307" w:name="_Toc34124847"/>
      <w:bookmarkStart w:id="5308" w:name="_Toc43207976"/>
      <w:bookmarkStart w:id="5309" w:name="_Toc49857449"/>
      <w:bookmarkStart w:id="5310" w:name="_Toc56677293"/>
      <w:bookmarkStart w:id="5311" w:name="_Toc56691816"/>
      <w:bookmarkStart w:id="5312" w:name="_Toc56699080"/>
      <w:bookmarkStart w:id="5313" w:name="_Toc89035336"/>
      <w:bookmarkStart w:id="5314" w:name="_Toc89065134"/>
      <w:bookmarkStart w:id="5315" w:name="_Toc89180433"/>
      <w:bookmarkStart w:id="5316" w:name="_Toc97072118"/>
      <w:bookmarkStart w:id="5317" w:name="_Toc106632754"/>
      <w:r w:rsidRPr="003B2883">
        <w:t>6.3.3.3.4</w:t>
      </w:r>
      <w:r w:rsidRPr="003B2883">
        <w:tab/>
        <w:t>Resource Custom Operations</w:t>
      </w:r>
      <w:bookmarkEnd w:id="5306"/>
      <w:bookmarkEnd w:id="5307"/>
      <w:bookmarkEnd w:id="5308"/>
      <w:bookmarkEnd w:id="5309"/>
      <w:bookmarkEnd w:id="5310"/>
      <w:bookmarkEnd w:id="5311"/>
      <w:bookmarkEnd w:id="5312"/>
      <w:bookmarkEnd w:id="5313"/>
      <w:bookmarkEnd w:id="5314"/>
      <w:bookmarkEnd w:id="5315"/>
      <w:bookmarkEnd w:id="5316"/>
      <w:bookmarkEnd w:id="5317"/>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18" w:name="_Toc81298231"/>
      <w:bookmarkStart w:id="5319" w:name="_Toc89035337"/>
      <w:bookmarkStart w:id="5320" w:name="_Toc89065135"/>
      <w:bookmarkStart w:id="5321" w:name="_Toc89180434"/>
      <w:bookmarkStart w:id="5322" w:name="_Toc97072119"/>
      <w:bookmarkStart w:id="5323" w:name="_Toc106632755"/>
      <w:r>
        <w:t>6.3.3.4</w:t>
      </w:r>
      <w:r w:rsidRPr="003B2883">
        <w:tab/>
        <w:t xml:space="preserve">Resource: </w:t>
      </w:r>
      <w:bookmarkEnd w:id="5318"/>
      <w:r w:rsidRPr="00D65D12">
        <w:rPr>
          <w:iCs/>
          <w:lang w:eastAsia="zh-CN"/>
        </w:rPr>
        <w:t>ueContexts collection</w:t>
      </w:r>
      <w:bookmarkEnd w:id="5319"/>
      <w:bookmarkEnd w:id="5320"/>
      <w:bookmarkEnd w:id="5321"/>
      <w:bookmarkEnd w:id="5322"/>
      <w:bookmarkEnd w:id="5323"/>
    </w:p>
    <w:p w14:paraId="270188A7" w14:textId="17D74703" w:rsidR="001C0541" w:rsidRPr="003B2883" w:rsidRDefault="001C0541" w:rsidP="001C0541">
      <w:pPr>
        <w:pStyle w:val="Heading5"/>
      </w:pPr>
      <w:bookmarkStart w:id="5324" w:name="_Toc81298232"/>
      <w:bookmarkStart w:id="5325" w:name="_Toc89035338"/>
      <w:bookmarkStart w:id="5326" w:name="_Toc89065136"/>
      <w:bookmarkStart w:id="5327" w:name="_Toc89180435"/>
      <w:bookmarkStart w:id="5328" w:name="_Toc97072120"/>
      <w:bookmarkStart w:id="5329" w:name="_Toc106632756"/>
      <w:r w:rsidRPr="003B2883">
        <w:t>6.3.3.</w:t>
      </w:r>
      <w:r>
        <w:t>4</w:t>
      </w:r>
      <w:r w:rsidRPr="003B2883">
        <w:t>.1</w:t>
      </w:r>
      <w:r w:rsidRPr="003B2883">
        <w:tab/>
        <w:t>Description</w:t>
      </w:r>
      <w:bookmarkEnd w:id="5324"/>
      <w:bookmarkEnd w:id="5325"/>
      <w:bookmarkEnd w:id="5326"/>
      <w:bookmarkEnd w:id="5327"/>
      <w:bookmarkEnd w:id="5328"/>
      <w:bookmarkEnd w:id="5329"/>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0" w:name="_Toc81298233"/>
      <w:bookmarkStart w:id="5331" w:name="_Toc89035339"/>
      <w:bookmarkStart w:id="5332" w:name="_Toc89065137"/>
      <w:bookmarkStart w:id="5333" w:name="_Toc89180436"/>
      <w:bookmarkStart w:id="5334" w:name="_Toc97072121"/>
      <w:bookmarkStart w:id="5335" w:name="_Toc106632757"/>
      <w:r w:rsidRPr="003B2883">
        <w:t>6.3.3.</w:t>
      </w:r>
      <w:r>
        <w:t>4</w:t>
      </w:r>
      <w:r w:rsidRPr="003B2883">
        <w:t>.2</w:t>
      </w:r>
      <w:r w:rsidRPr="003B2883">
        <w:tab/>
        <w:t>Resource Definition</w:t>
      </w:r>
      <w:bookmarkEnd w:id="5330"/>
      <w:bookmarkEnd w:id="5331"/>
      <w:bookmarkEnd w:id="5332"/>
      <w:bookmarkEnd w:id="5333"/>
      <w:bookmarkEnd w:id="5334"/>
      <w:bookmarkEnd w:id="5335"/>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336" w:name="_Toc81298234"/>
      <w:bookmarkStart w:id="5337" w:name="_Toc89035340"/>
      <w:bookmarkStart w:id="5338" w:name="_Toc89065138"/>
      <w:bookmarkStart w:id="5339" w:name="_Toc89180437"/>
      <w:bookmarkStart w:id="5340" w:name="_Toc97072122"/>
      <w:bookmarkStart w:id="5341" w:name="_Toc106632758"/>
      <w:r>
        <w:t>6.3.3.4</w:t>
      </w:r>
      <w:r w:rsidRPr="003B2883">
        <w:t>.3</w:t>
      </w:r>
      <w:r w:rsidRPr="003B2883">
        <w:tab/>
        <w:t>Resource Standard Methods</w:t>
      </w:r>
      <w:bookmarkEnd w:id="5336"/>
      <w:bookmarkEnd w:id="5337"/>
      <w:bookmarkEnd w:id="5338"/>
      <w:bookmarkEnd w:id="5339"/>
      <w:bookmarkEnd w:id="5340"/>
      <w:bookmarkEnd w:id="5341"/>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2" w:name="_Toc89035341"/>
      <w:bookmarkStart w:id="5343" w:name="_Toc89065139"/>
      <w:bookmarkStart w:id="5344" w:name="_Toc89180438"/>
      <w:bookmarkStart w:id="5345" w:name="_Toc97072123"/>
      <w:bookmarkStart w:id="5346" w:name="_Toc106632759"/>
      <w:r>
        <w:t>6.3.3.4</w:t>
      </w:r>
      <w:r w:rsidRPr="003B2883">
        <w:t>.4</w:t>
      </w:r>
      <w:r w:rsidRPr="003B2883">
        <w:tab/>
        <w:t>Resource Custom Operations</w:t>
      </w:r>
      <w:bookmarkEnd w:id="5342"/>
      <w:bookmarkEnd w:id="5343"/>
      <w:bookmarkEnd w:id="5344"/>
      <w:bookmarkEnd w:id="5345"/>
      <w:bookmarkEnd w:id="5346"/>
    </w:p>
    <w:p w14:paraId="1A332FDC" w14:textId="34DB2C11" w:rsidR="001C0541" w:rsidRPr="00384E92" w:rsidRDefault="001C0541" w:rsidP="00876DA9">
      <w:pPr>
        <w:pStyle w:val="Heading6"/>
      </w:pPr>
      <w:bookmarkStart w:id="5347" w:name="_Toc25073878"/>
      <w:bookmarkStart w:id="5348" w:name="_Toc34063054"/>
      <w:bookmarkStart w:id="5349" w:name="_Toc43120028"/>
      <w:bookmarkStart w:id="5350" w:name="_Toc49768083"/>
      <w:bookmarkStart w:id="5351" w:name="_Toc56434256"/>
      <w:bookmarkStart w:id="5352" w:name="_Toc82678126"/>
      <w:bookmarkStart w:id="5353" w:name="_Toc89035342"/>
      <w:bookmarkStart w:id="5354" w:name="_Toc89065140"/>
      <w:bookmarkStart w:id="5355" w:name="_Toc89180439"/>
      <w:bookmarkStart w:id="5356" w:name="_Toc97072124"/>
      <w:bookmarkStart w:id="5357" w:name="_Toc106632760"/>
      <w:r w:rsidRPr="00384E92">
        <w:t>6.</w:t>
      </w:r>
      <w:r>
        <w:t>3.3.4.4</w:t>
      </w:r>
      <w:r w:rsidRPr="00384E92">
        <w:t>.1</w:t>
      </w:r>
      <w:r w:rsidRPr="00384E92">
        <w:tab/>
      </w:r>
      <w:r>
        <w:t>Overview</w:t>
      </w:r>
      <w:bookmarkEnd w:id="5347"/>
      <w:bookmarkEnd w:id="5348"/>
      <w:bookmarkEnd w:id="5349"/>
      <w:bookmarkEnd w:id="5350"/>
      <w:bookmarkEnd w:id="5351"/>
      <w:bookmarkEnd w:id="5352"/>
      <w:bookmarkEnd w:id="5353"/>
      <w:bookmarkEnd w:id="5354"/>
      <w:bookmarkEnd w:id="5355"/>
      <w:bookmarkEnd w:id="5356"/>
      <w:bookmarkEnd w:id="5357"/>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58" w:name="_Toc81298235"/>
      <w:bookmarkStart w:id="5359" w:name="_Toc89035343"/>
      <w:bookmarkStart w:id="5360" w:name="_Toc89065141"/>
      <w:bookmarkStart w:id="5361" w:name="_Toc89180440"/>
      <w:bookmarkStart w:id="5362" w:name="_Toc97072125"/>
      <w:bookmarkStart w:id="5363" w:name="_Toc106632761"/>
      <w:r>
        <w:t>6.3.3.4.4</w:t>
      </w:r>
      <w:r w:rsidRPr="003B2883">
        <w:t>.</w:t>
      </w:r>
      <w:bookmarkEnd w:id="5358"/>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59"/>
      <w:bookmarkEnd w:id="5360"/>
      <w:bookmarkEnd w:id="5361"/>
      <w:bookmarkEnd w:id="5362"/>
      <w:bookmarkEnd w:id="5363"/>
    </w:p>
    <w:p w14:paraId="7A94F9E9" w14:textId="190C4CD9" w:rsidR="001C0541" w:rsidRDefault="001C0541" w:rsidP="00876DA9">
      <w:pPr>
        <w:pStyle w:val="Heading7"/>
      </w:pPr>
      <w:bookmarkStart w:id="5364" w:name="_Toc25073880"/>
      <w:bookmarkStart w:id="5365" w:name="_Toc34063056"/>
      <w:bookmarkStart w:id="5366" w:name="_Toc43120030"/>
      <w:bookmarkStart w:id="5367" w:name="_Toc49768085"/>
      <w:bookmarkStart w:id="5368" w:name="_Toc56434258"/>
      <w:bookmarkStart w:id="5369" w:name="_Toc82678128"/>
      <w:bookmarkStart w:id="5370" w:name="_Toc89035344"/>
      <w:bookmarkStart w:id="5371" w:name="_Toc89065142"/>
      <w:bookmarkStart w:id="5372" w:name="_Toc89180441"/>
      <w:bookmarkStart w:id="5373" w:name="_Toc97072126"/>
      <w:bookmarkStart w:id="5374" w:name="_Toc106632762"/>
      <w:r>
        <w:t>6.3.3.4.4.2.1</w:t>
      </w:r>
      <w:r>
        <w:tab/>
        <w:t>Description</w:t>
      </w:r>
      <w:bookmarkEnd w:id="5364"/>
      <w:bookmarkEnd w:id="5365"/>
      <w:bookmarkEnd w:id="5366"/>
      <w:bookmarkEnd w:id="5367"/>
      <w:bookmarkEnd w:id="5368"/>
      <w:bookmarkEnd w:id="5369"/>
      <w:bookmarkEnd w:id="5370"/>
      <w:bookmarkEnd w:id="5371"/>
      <w:bookmarkEnd w:id="5372"/>
      <w:bookmarkEnd w:id="5373"/>
      <w:bookmarkEnd w:id="5374"/>
    </w:p>
    <w:p w14:paraId="40446923" w14:textId="480273A7" w:rsidR="001C0541" w:rsidRDefault="001C0541" w:rsidP="00876DA9">
      <w:pPr>
        <w:pStyle w:val="Heading7"/>
      </w:pPr>
      <w:bookmarkStart w:id="5375" w:name="_Toc25073881"/>
      <w:bookmarkStart w:id="5376" w:name="_Toc34063057"/>
      <w:bookmarkStart w:id="5377" w:name="_Toc43120031"/>
      <w:bookmarkStart w:id="5378" w:name="_Toc49768086"/>
      <w:bookmarkStart w:id="5379" w:name="_Toc56434259"/>
      <w:bookmarkStart w:id="5380" w:name="_Toc82678129"/>
      <w:bookmarkStart w:id="5381" w:name="_Toc89035345"/>
      <w:bookmarkStart w:id="5382" w:name="_Toc89065143"/>
      <w:bookmarkStart w:id="5383" w:name="_Toc89180442"/>
      <w:bookmarkStart w:id="5384" w:name="_Toc97072127"/>
      <w:bookmarkStart w:id="5385" w:name="_Toc106632763"/>
      <w:r>
        <w:t>6.3.3.4.4.2.2</w:t>
      </w:r>
      <w:r>
        <w:tab/>
        <w:t>Operation Definition</w:t>
      </w:r>
      <w:bookmarkEnd w:id="5375"/>
      <w:bookmarkEnd w:id="5376"/>
      <w:bookmarkEnd w:id="5377"/>
      <w:bookmarkEnd w:id="5378"/>
      <w:bookmarkEnd w:id="5379"/>
      <w:bookmarkEnd w:id="5380"/>
      <w:bookmarkEnd w:id="5381"/>
      <w:bookmarkEnd w:id="5382"/>
      <w:bookmarkEnd w:id="5383"/>
      <w:bookmarkEnd w:id="5384"/>
      <w:bookmarkEnd w:id="5385"/>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6"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6"/>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77777777"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Default="001C0541" w:rsidP="00941AA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Default="001C0541" w:rsidP="00941AA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87" w:name="_Toc25156543"/>
      <w:bookmarkStart w:id="5388" w:name="_Toc34124848"/>
      <w:bookmarkStart w:id="5389" w:name="_Toc43207977"/>
      <w:bookmarkStart w:id="5390" w:name="_Toc49857450"/>
      <w:bookmarkStart w:id="5391" w:name="_Toc56677294"/>
      <w:bookmarkStart w:id="5392" w:name="_Toc56691817"/>
      <w:bookmarkStart w:id="5393" w:name="_Toc56699081"/>
      <w:bookmarkStart w:id="5394" w:name="_Toc89035346"/>
      <w:bookmarkStart w:id="5395" w:name="_Toc89065144"/>
      <w:bookmarkStart w:id="5396" w:name="_Toc89180443"/>
      <w:bookmarkStart w:id="5397" w:name="_Toc97072128"/>
      <w:bookmarkStart w:id="5398" w:name="_Toc106632764"/>
      <w:r w:rsidRPr="003B2883">
        <w:t>6.3.4</w:t>
      </w:r>
      <w:r w:rsidRPr="003B2883">
        <w:tab/>
        <w:t>Custom Operations without associated resources</w:t>
      </w:r>
      <w:bookmarkEnd w:id="5387"/>
      <w:bookmarkEnd w:id="5388"/>
      <w:bookmarkEnd w:id="5389"/>
      <w:bookmarkEnd w:id="5390"/>
      <w:bookmarkEnd w:id="5391"/>
      <w:bookmarkEnd w:id="5392"/>
      <w:bookmarkEnd w:id="5393"/>
      <w:bookmarkEnd w:id="5394"/>
      <w:bookmarkEnd w:id="5395"/>
      <w:bookmarkEnd w:id="5396"/>
      <w:bookmarkEnd w:id="5397"/>
      <w:bookmarkEnd w:id="5398"/>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399" w:name="_Toc25156544"/>
      <w:bookmarkStart w:id="5400" w:name="_Toc34124849"/>
      <w:bookmarkStart w:id="5401" w:name="_Toc43207978"/>
      <w:bookmarkStart w:id="5402" w:name="_Toc49857451"/>
      <w:bookmarkStart w:id="5403" w:name="_Toc56677295"/>
      <w:bookmarkStart w:id="5404" w:name="_Toc56691818"/>
      <w:bookmarkStart w:id="5405" w:name="_Toc56699082"/>
      <w:bookmarkStart w:id="5406" w:name="_Toc89035347"/>
      <w:bookmarkStart w:id="5407" w:name="_Toc89065145"/>
      <w:bookmarkStart w:id="5408" w:name="_Toc89180444"/>
      <w:bookmarkStart w:id="5409" w:name="_Toc97072129"/>
      <w:bookmarkStart w:id="5410" w:name="_Toc106632765"/>
      <w:r w:rsidRPr="003B2883">
        <w:t>6.3.5</w:t>
      </w:r>
      <w:r w:rsidRPr="003B2883">
        <w:tab/>
        <w:t>Notifications</w:t>
      </w:r>
      <w:bookmarkEnd w:id="5399"/>
      <w:bookmarkEnd w:id="5400"/>
      <w:bookmarkEnd w:id="5401"/>
      <w:bookmarkEnd w:id="5402"/>
      <w:bookmarkEnd w:id="5403"/>
      <w:bookmarkEnd w:id="5404"/>
      <w:bookmarkEnd w:id="5405"/>
      <w:bookmarkEnd w:id="5406"/>
      <w:bookmarkEnd w:id="5407"/>
      <w:bookmarkEnd w:id="5408"/>
      <w:bookmarkEnd w:id="5409"/>
      <w:bookmarkEnd w:id="5410"/>
    </w:p>
    <w:p w14:paraId="4FA3AA90" w14:textId="77777777" w:rsidR="00950E85" w:rsidRDefault="00950E85" w:rsidP="00950E85">
      <w:pPr>
        <w:pStyle w:val="Heading4"/>
      </w:pPr>
      <w:bookmarkStart w:id="5411" w:name="_Toc97072130"/>
      <w:bookmarkStart w:id="5412" w:name="_Toc106632766"/>
      <w:r>
        <w:t>6.3</w:t>
      </w:r>
      <w:r w:rsidRPr="003B2883">
        <w:t>.5.1</w:t>
      </w:r>
      <w:r w:rsidRPr="003B2883">
        <w:tab/>
      </w:r>
      <w:r>
        <w:t>General</w:t>
      </w:r>
      <w:bookmarkEnd w:id="5411"/>
      <w:bookmarkEnd w:id="5412"/>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3" w:name="_Toc97072131"/>
      <w:bookmarkStart w:id="5414" w:name="_Toc106632767"/>
      <w:r>
        <w:t>6.3</w:t>
      </w:r>
      <w:r w:rsidRPr="003B2883">
        <w:t>.5.2</w:t>
      </w:r>
      <w:r w:rsidRPr="003B2883">
        <w:tab/>
      </w:r>
      <w:r>
        <w:rPr>
          <w:rFonts w:eastAsia="SimSun"/>
          <w:lang w:eastAsia="zh-CN"/>
        </w:rPr>
        <w:t>UE Reachability Info Notify</w:t>
      </w:r>
      <w:bookmarkEnd w:id="5413"/>
      <w:bookmarkEnd w:id="5414"/>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5" w:name="_Toc97072132"/>
      <w:bookmarkStart w:id="5416" w:name="_Toc106632768"/>
      <w:r>
        <w:t>6.3</w:t>
      </w:r>
      <w:r w:rsidRPr="003B2883">
        <w:t>.5.2.1</w:t>
      </w:r>
      <w:r w:rsidRPr="003B2883">
        <w:tab/>
        <w:t>Notification Definition</w:t>
      </w:r>
      <w:bookmarkEnd w:id="5415"/>
      <w:bookmarkEnd w:id="5416"/>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17" w:name="_Toc97072133"/>
      <w:bookmarkStart w:id="5418" w:name="_Toc106632769"/>
      <w:r>
        <w:t>6.3</w:t>
      </w:r>
      <w:r w:rsidRPr="003B2883">
        <w:t>.5.2.3</w:t>
      </w:r>
      <w:r w:rsidRPr="003B2883">
        <w:tab/>
        <w:t>Notification Standard Methods</w:t>
      </w:r>
      <w:bookmarkEnd w:id="5417"/>
      <w:bookmarkEnd w:id="5418"/>
    </w:p>
    <w:p w14:paraId="33235C60" w14:textId="77777777" w:rsidR="00950E85" w:rsidRPr="003B2883" w:rsidRDefault="00950E85" w:rsidP="00876DA9">
      <w:pPr>
        <w:pStyle w:val="Heading6"/>
      </w:pPr>
      <w:bookmarkStart w:id="5419" w:name="_Toc97072134"/>
      <w:bookmarkStart w:id="5420" w:name="_Toc106632770"/>
      <w:r>
        <w:t>6.3</w:t>
      </w:r>
      <w:r w:rsidRPr="003B2883">
        <w:t>.5.2.3.1</w:t>
      </w:r>
      <w:r w:rsidRPr="003B2883">
        <w:tab/>
        <w:t>POST</w:t>
      </w:r>
      <w:bookmarkEnd w:id="5419"/>
      <w:bookmarkEnd w:id="5420"/>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77777777"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Default="00950E85" w:rsidP="0063282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Default="00950E85" w:rsidP="0063282D">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1" w:name="_Toc25156545"/>
      <w:bookmarkStart w:id="5422" w:name="_Toc34124850"/>
      <w:bookmarkStart w:id="5423" w:name="_Toc43207979"/>
      <w:bookmarkStart w:id="5424" w:name="_Toc49857452"/>
      <w:bookmarkStart w:id="5425" w:name="_Toc56677296"/>
      <w:bookmarkStart w:id="5426" w:name="_Toc56691819"/>
      <w:bookmarkStart w:id="5427" w:name="_Toc56699083"/>
      <w:bookmarkStart w:id="5428" w:name="_Toc89035348"/>
      <w:bookmarkStart w:id="5429" w:name="_Toc89065146"/>
      <w:bookmarkStart w:id="5430" w:name="_Toc89180445"/>
      <w:bookmarkStart w:id="5431" w:name="_Toc97072135"/>
      <w:bookmarkStart w:id="5432" w:name="_Toc106632771"/>
      <w:r w:rsidRPr="003B2883">
        <w:t>6.3.6</w:t>
      </w:r>
      <w:r w:rsidRPr="003B2883">
        <w:tab/>
        <w:t>Data Model</w:t>
      </w:r>
      <w:bookmarkEnd w:id="5421"/>
      <w:bookmarkEnd w:id="5422"/>
      <w:bookmarkEnd w:id="5423"/>
      <w:bookmarkEnd w:id="5424"/>
      <w:bookmarkEnd w:id="5425"/>
      <w:bookmarkEnd w:id="5426"/>
      <w:bookmarkEnd w:id="5427"/>
      <w:bookmarkEnd w:id="5428"/>
      <w:bookmarkEnd w:id="5429"/>
      <w:bookmarkEnd w:id="5430"/>
      <w:bookmarkEnd w:id="5431"/>
      <w:bookmarkEnd w:id="5432"/>
    </w:p>
    <w:p w14:paraId="0D32026C" w14:textId="77777777" w:rsidR="00602AC0" w:rsidRPr="003B2883" w:rsidRDefault="00602AC0" w:rsidP="00602AC0">
      <w:pPr>
        <w:pStyle w:val="Heading4"/>
      </w:pPr>
      <w:bookmarkStart w:id="5433" w:name="_Toc25156546"/>
      <w:bookmarkStart w:id="5434" w:name="_Toc34124851"/>
      <w:bookmarkStart w:id="5435" w:name="_Toc43207980"/>
      <w:bookmarkStart w:id="5436" w:name="_Toc49857453"/>
      <w:bookmarkStart w:id="5437" w:name="_Toc56677297"/>
      <w:bookmarkStart w:id="5438" w:name="_Toc56691820"/>
      <w:bookmarkStart w:id="5439" w:name="_Toc56699084"/>
      <w:bookmarkStart w:id="5440" w:name="_Toc89035349"/>
      <w:bookmarkStart w:id="5441" w:name="_Toc89065147"/>
      <w:bookmarkStart w:id="5442" w:name="_Toc89180446"/>
      <w:bookmarkStart w:id="5443" w:name="_Toc97072136"/>
      <w:bookmarkStart w:id="5444" w:name="_Toc106632772"/>
      <w:r w:rsidRPr="003B2883">
        <w:t>6.3.6.1</w:t>
      </w:r>
      <w:r w:rsidRPr="003B2883">
        <w:tab/>
        <w:t>General</w:t>
      </w:r>
      <w:bookmarkEnd w:id="5433"/>
      <w:bookmarkEnd w:id="5434"/>
      <w:bookmarkEnd w:id="5435"/>
      <w:bookmarkEnd w:id="5436"/>
      <w:bookmarkEnd w:id="5437"/>
      <w:bookmarkEnd w:id="5438"/>
      <w:bookmarkEnd w:id="5439"/>
      <w:bookmarkEnd w:id="5440"/>
      <w:bookmarkEnd w:id="5441"/>
      <w:bookmarkEnd w:id="5442"/>
      <w:bookmarkEnd w:id="5443"/>
      <w:bookmarkEnd w:id="5444"/>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5" w:name="_Toc25156547"/>
      <w:bookmarkStart w:id="5446" w:name="_Toc34124852"/>
      <w:bookmarkStart w:id="5447" w:name="_Toc43207981"/>
      <w:bookmarkStart w:id="5448" w:name="_Toc49857454"/>
      <w:bookmarkStart w:id="5449" w:name="_Toc56677298"/>
      <w:bookmarkStart w:id="5450" w:name="_Toc56691821"/>
      <w:bookmarkStart w:id="5451" w:name="_Toc56699085"/>
      <w:bookmarkStart w:id="5452" w:name="_Toc89035350"/>
      <w:bookmarkStart w:id="5453" w:name="_Toc89065148"/>
      <w:bookmarkStart w:id="5454" w:name="_Toc89180447"/>
      <w:bookmarkStart w:id="5455" w:name="_Toc97072137"/>
      <w:bookmarkStart w:id="5456" w:name="_Toc106632773"/>
      <w:r w:rsidRPr="003B2883">
        <w:rPr>
          <w:lang w:val="en-US"/>
        </w:rPr>
        <w:t>6.3.6.2</w:t>
      </w:r>
      <w:r w:rsidRPr="003B2883">
        <w:rPr>
          <w:lang w:val="en-US"/>
        </w:rPr>
        <w:tab/>
        <w:t>Structured data types</w:t>
      </w:r>
      <w:bookmarkEnd w:id="5445"/>
      <w:bookmarkEnd w:id="5446"/>
      <w:bookmarkEnd w:id="5447"/>
      <w:bookmarkEnd w:id="5448"/>
      <w:bookmarkEnd w:id="5449"/>
      <w:bookmarkEnd w:id="5450"/>
      <w:bookmarkEnd w:id="5451"/>
      <w:bookmarkEnd w:id="5452"/>
      <w:bookmarkEnd w:id="5453"/>
      <w:bookmarkEnd w:id="5454"/>
      <w:bookmarkEnd w:id="5455"/>
      <w:bookmarkEnd w:id="5456"/>
    </w:p>
    <w:p w14:paraId="0CDBEF50" w14:textId="77777777" w:rsidR="00602AC0" w:rsidRPr="003B2883" w:rsidRDefault="00602AC0" w:rsidP="00602AC0">
      <w:pPr>
        <w:pStyle w:val="Heading5"/>
      </w:pPr>
      <w:bookmarkStart w:id="5457" w:name="_Toc25156548"/>
      <w:bookmarkStart w:id="5458" w:name="_Toc34124853"/>
      <w:bookmarkStart w:id="5459" w:name="_Toc43207982"/>
      <w:bookmarkStart w:id="5460" w:name="_Toc49857455"/>
      <w:bookmarkStart w:id="5461" w:name="_Toc56677299"/>
      <w:bookmarkStart w:id="5462" w:name="_Toc56691822"/>
      <w:bookmarkStart w:id="5463" w:name="_Toc56699086"/>
      <w:bookmarkStart w:id="5464" w:name="_Toc89035351"/>
      <w:bookmarkStart w:id="5465" w:name="_Toc89065149"/>
      <w:bookmarkStart w:id="5466" w:name="_Toc89180448"/>
      <w:bookmarkStart w:id="5467" w:name="_Toc97072138"/>
      <w:bookmarkStart w:id="5468" w:name="_Toc106632774"/>
      <w:r w:rsidRPr="003B2883">
        <w:t>6.3.6.2.1</w:t>
      </w:r>
      <w:r w:rsidRPr="003B2883">
        <w:tab/>
        <w:t>Introduction</w:t>
      </w:r>
      <w:bookmarkEnd w:id="5457"/>
      <w:bookmarkEnd w:id="5458"/>
      <w:bookmarkEnd w:id="5459"/>
      <w:bookmarkEnd w:id="5460"/>
      <w:bookmarkEnd w:id="5461"/>
      <w:bookmarkEnd w:id="5462"/>
      <w:bookmarkEnd w:id="5463"/>
      <w:bookmarkEnd w:id="5464"/>
      <w:bookmarkEnd w:id="5465"/>
      <w:bookmarkEnd w:id="5466"/>
      <w:bookmarkEnd w:id="5467"/>
      <w:bookmarkEnd w:id="5468"/>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69" w:name="_Toc25156549"/>
      <w:bookmarkStart w:id="5470" w:name="_Toc34124854"/>
      <w:bookmarkStart w:id="5471" w:name="_Toc43207983"/>
      <w:bookmarkStart w:id="5472" w:name="_Toc49857456"/>
      <w:bookmarkStart w:id="5473" w:name="_Toc56677300"/>
      <w:bookmarkStart w:id="5474" w:name="_Toc56691823"/>
      <w:bookmarkStart w:id="5475" w:name="_Toc56699087"/>
      <w:bookmarkStart w:id="5476" w:name="_Toc89035352"/>
      <w:bookmarkStart w:id="5477" w:name="_Toc89065150"/>
      <w:bookmarkStart w:id="5478" w:name="_Toc89180449"/>
      <w:bookmarkStart w:id="5479" w:name="_Toc97072139"/>
      <w:bookmarkStart w:id="5480" w:name="_Toc106632775"/>
      <w:r w:rsidRPr="003B2883">
        <w:lastRenderedPageBreak/>
        <w:t>6.3.6.2.2</w:t>
      </w:r>
      <w:r w:rsidRPr="003B2883">
        <w:tab/>
        <w:t>Type: EnableUeReachabilityReqData</w:t>
      </w:r>
      <w:bookmarkEnd w:id="5469"/>
      <w:bookmarkEnd w:id="5470"/>
      <w:bookmarkEnd w:id="5471"/>
      <w:bookmarkEnd w:id="5472"/>
      <w:bookmarkEnd w:id="5473"/>
      <w:bookmarkEnd w:id="5474"/>
      <w:bookmarkEnd w:id="5475"/>
      <w:bookmarkEnd w:id="5476"/>
      <w:bookmarkEnd w:id="5477"/>
      <w:bookmarkEnd w:id="5478"/>
      <w:bookmarkEnd w:id="5479"/>
      <w:bookmarkEnd w:id="5480"/>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1" w:name="_PERM_MCCTEMPBM_CRPT03410285___2"/>
            <w:r w:rsidRPr="003B2883">
              <w:rPr>
                <w:rFonts w:cs="Arial"/>
                <w:szCs w:val="18"/>
                <w:lang w:val="en-US" w:eastAsia="zh-CN"/>
              </w:rPr>
              <w:t>-</w:t>
            </w:r>
            <w:r w:rsidRPr="003B2883">
              <w:tab/>
              <w:t>true:</w:t>
            </w:r>
            <w:r>
              <w:t xml:space="preserve"> the extended buffering is supported</w:t>
            </w:r>
          </w:p>
          <w:bookmarkEnd w:id="5481"/>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2" w:name="_Toc25156550"/>
      <w:bookmarkStart w:id="5483" w:name="_Toc34124855"/>
      <w:bookmarkStart w:id="5484" w:name="_Toc43207984"/>
      <w:bookmarkStart w:id="5485" w:name="_Toc49857457"/>
      <w:bookmarkStart w:id="5486" w:name="_Toc56677301"/>
      <w:bookmarkStart w:id="5487" w:name="_Toc56691824"/>
      <w:bookmarkStart w:id="5488" w:name="_Toc56699088"/>
      <w:bookmarkStart w:id="5489" w:name="_Toc89035353"/>
      <w:bookmarkStart w:id="5490" w:name="_Toc89065151"/>
      <w:bookmarkStart w:id="5491" w:name="_Toc89180450"/>
      <w:bookmarkStart w:id="5492" w:name="_Toc97072140"/>
      <w:bookmarkStart w:id="5493" w:name="_Toc106632776"/>
      <w:r w:rsidRPr="003B2883">
        <w:t>6.3.6.2.3</w:t>
      </w:r>
      <w:r w:rsidRPr="003B2883">
        <w:tab/>
        <w:t>Type: EnableUeReachabilityRspData</w:t>
      </w:r>
      <w:bookmarkEnd w:id="5482"/>
      <w:bookmarkEnd w:id="5483"/>
      <w:bookmarkEnd w:id="5484"/>
      <w:bookmarkEnd w:id="5485"/>
      <w:bookmarkEnd w:id="5486"/>
      <w:bookmarkEnd w:id="5487"/>
      <w:bookmarkEnd w:id="5488"/>
      <w:bookmarkEnd w:id="5489"/>
      <w:bookmarkEnd w:id="5490"/>
      <w:bookmarkEnd w:id="5491"/>
      <w:bookmarkEnd w:id="5492"/>
      <w:bookmarkEnd w:id="5493"/>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4" w:name="_Toc25156551"/>
      <w:bookmarkStart w:id="5495" w:name="_Toc34124856"/>
      <w:bookmarkStart w:id="5496" w:name="_Toc43207985"/>
      <w:bookmarkStart w:id="5497" w:name="_Toc49857458"/>
      <w:bookmarkStart w:id="5498" w:name="_Toc56677302"/>
      <w:bookmarkStart w:id="5499" w:name="_Toc56691825"/>
      <w:bookmarkStart w:id="5500" w:name="_Toc56699089"/>
      <w:bookmarkStart w:id="5501" w:name="_Toc89035354"/>
      <w:bookmarkStart w:id="5502" w:name="_Toc89065152"/>
      <w:bookmarkStart w:id="5503" w:name="_Toc89180451"/>
      <w:bookmarkStart w:id="5504" w:name="_Toc97072141"/>
      <w:bookmarkStart w:id="5505" w:name="_Toc106632777"/>
      <w:r w:rsidRPr="003B2883">
        <w:lastRenderedPageBreak/>
        <w:t>6.3.6.2.4</w:t>
      </w:r>
      <w:r w:rsidRPr="003B2883">
        <w:tab/>
        <w:t>Type: UeContextInfo</w:t>
      </w:r>
      <w:bookmarkEnd w:id="5494"/>
      <w:bookmarkEnd w:id="5495"/>
      <w:bookmarkEnd w:id="5496"/>
      <w:bookmarkEnd w:id="5497"/>
      <w:bookmarkEnd w:id="5498"/>
      <w:bookmarkEnd w:id="5499"/>
      <w:bookmarkEnd w:id="5500"/>
      <w:bookmarkEnd w:id="5501"/>
      <w:bookmarkEnd w:id="5502"/>
      <w:bookmarkEnd w:id="5503"/>
      <w:bookmarkEnd w:id="5504"/>
      <w:bookmarkEnd w:id="5505"/>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6" w:name="_PERM_MCCTEMPBM_CRPT03410288___2"/>
            <w:r w:rsidRPr="003B2883">
              <w:rPr>
                <w:rFonts w:cs="Arial"/>
                <w:szCs w:val="18"/>
              </w:rPr>
              <w:t>- "TADS"</w:t>
            </w:r>
          </w:p>
          <w:bookmarkEnd w:id="5506"/>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07" w:name="_PERM_MCCTEMPBM_CRPT03410289___2"/>
            <w:r w:rsidRPr="003B2883">
              <w:rPr>
                <w:rFonts w:cs="Arial"/>
                <w:szCs w:val="18"/>
              </w:rPr>
              <w:t>- "TADS"</w:t>
            </w:r>
          </w:p>
          <w:bookmarkEnd w:id="5507"/>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08" w:name="_PERM_MCCTEMPBM_CRPT03410290___2"/>
            <w:r w:rsidRPr="003B2883">
              <w:rPr>
                <w:rFonts w:cs="Arial"/>
                <w:szCs w:val="18"/>
              </w:rPr>
              <w:t>- "TADS"</w:t>
            </w:r>
          </w:p>
          <w:bookmarkEnd w:id="5508"/>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09" w:name="_PERM_MCCTEMPBM_CRPT03410291___2"/>
            <w:r w:rsidRPr="003B2883">
              <w:rPr>
                <w:rFonts w:cs="Arial"/>
                <w:szCs w:val="18"/>
              </w:rPr>
              <w:t>- "TADS"</w:t>
            </w:r>
          </w:p>
          <w:bookmarkEnd w:id="5509"/>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0" w:name="_PERM_MCCTEMPBM_CRPT03410292___2"/>
            <w:r w:rsidRPr="003B2883">
              <w:rPr>
                <w:rFonts w:cs="Arial"/>
                <w:szCs w:val="18"/>
              </w:rPr>
              <w:t>- "TADS"</w:t>
            </w:r>
          </w:p>
          <w:bookmarkEnd w:id="5510"/>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1" w:name="_Toc25156552"/>
      <w:bookmarkStart w:id="5512" w:name="_Toc34124857"/>
      <w:bookmarkStart w:id="5513" w:name="_Toc43207986"/>
      <w:bookmarkStart w:id="5514" w:name="_Toc49857459"/>
      <w:bookmarkStart w:id="5515" w:name="_Toc56677303"/>
      <w:bookmarkStart w:id="5516" w:name="_Toc56691826"/>
      <w:bookmarkStart w:id="5517" w:name="_Toc56699090"/>
      <w:bookmarkStart w:id="5518" w:name="_Toc89035355"/>
      <w:bookmarkStart w:id="5519" w:name="_Toc89065153"/>
      <w:bookmarkStart w:id="5520" w:name="_Toc89180452"/>
      <w:bookmarkStart w:id="5521" w:name="_Toc97072142"/>
      <w:bookmarkStart w:id="5522" w:name="_Toc106632778"/>
      <w:r w:rsidRPr="003B2883">
        <w:t>6.</w:t>
      </w:r>
      <w:r>
        <w:t>3</w:t>
      </w:r>
      <w:r w:rsidRPr="003B2883">
        <w:t>.6.2</w:t>
      </w:r>
      <w:r>
        <w:t>.</w:t>
      </w:r>
      <w:r>
        <w:rPr>
          <w:lang w:eastAsia="zh-CN"/>
        </w:rPr>
        <w:t>5</w:t>
      </w:r>
      <w:r w:rsidRPr="003B2883">
        <w:tab/>
        <w:t xml:space="preserve">Type: </w:t>
      </w:r>
      <w:r>
        <w:t>ProblemDetails</w:t>
      </w:r>
      <w:r w:rsidRPr="003B2883">
        <w:t>EnableUeReachability</w:t>
      </w:r>
      <w:bookmarkEnd w:id="5511"/>
      <w:bookmarkEnd w:id="5512"/>
      <w:bookmarkEnd w:id="5513"/>
      <w:bookmarkEnd w:id="5514"/>
      <w:bookmarkEnd w:id="5515"/>
      <w:bookmarkEnd w:id="5516"/>
      <w:bookmarkEnd w:id="5517"/>
      <w:bookmarkEnd w:id="5518"/>
      <w:bookmarkEnd w:id="5519"/>
      <w:bookmarkEnd w:id="5520"/>
      <w:bookmarkEnd w:id="5521"/>
      <w:bookmarkEnd w:id="5522"/>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3" w:name="_Toc25156553"/>
      <w:bookmarkStart w:id="5524" w:name="_Toc34124858"/>
      <w:bookmarkStart w:id="5525" w:name="_Toc43207987"/>
      <w:bookmarkStart w:id="5526" w:name="_Toc49857460"/>
      <w:bookmarkStart w:id="5527" w:name="_Toc56677304"/>
      <w:bookmarkStart w:id="5528" w:name="_Toc56691827"/>
      <w:bookmarkStart w:id="5529" w:name="_Toc56699091"/>
      <w:bookmarkStart w:id="5530" w:name="_Toc89035356"/>
      <w:bookmarkStart w:id="5531" w:name="_Toc89065154"/>
      <w:bookmarkStart w:id="5532" w:name="_Toc89180453"/>
      <w:bookmarkStart w:id="5533" w:name="_Toc97072143"/>
      <w:bookmarkStart w:id="5534" w:name="_Toc106632779"/>
      <w:r w:rsidRPr="003B2883">
        <w:t>6.</w:t>
      </w:r>
      <w:r>
        <w:t>3</w:t>
      </w:r>
      <w:r w:rsidRPr="003B2883">
        <w:t>.6.2.</w:t>
      </w:r>
      <w:r>
        <w:t>6</w:t>
      </w:r>
      <w:r w:rsidRPr="003B2883">
        <w:tab/>
        <w:t xml:space="preserve">Type: </w:t>
      </w:r>
      <w:r>
        <w:t>AdditionInfo</w:t>
      </w:r>
      <w:r w:rsidRPr="003B2883">
        <w:t>EnableUeReachability</w:t>
      </w:r>
      <w:bookmarkEnd w:id="5523"/>
      <w:bookmarkEnd w:id="5524"/>
      <w:bookmarkEnd w:id="5525"/>
      <w:bookmarkEnd w:id="5526"/>
      <w:bookmarkEnd w:id="5527"/>
      <w:bookmarkEnd w:id="5528"/>
      <w:bookmarkEnd w:id="5529"/>
      <w:bookmarkEnd w:id="5530"/>
      <w:bookmarkEnd w:id="5531"/>
      <w:bookmarkEnd w:id="5532"/>
      <w:bookmarkEnd w:id="5533"/>
      <w:bookmarkEnd w:id="553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5" w:name="_Toc81298249"/>
      <w:bookmarkStart w:id="5536" w:name="_Toc89035357"/>
      <w:bookmarkStart w:id="5537" w:name="_Toc89065155"/>
      <w:bookmarkStart w:id="5538" w:name="_Toc89180454"/>
      <w:bookmarkStart w:id="5539" w:name="_Toc97072144"/>
      <w:bookmarkStart w:id="5540" w:name="_Toc106632780"/>
      <w:r w:rsidRPr="003B2883">
        <w:lastRenderedPageBreak/>
        <w:t>6.3.6.2.</w:t>
      </w:r>
      <w:r>
        <w:t>7</w:t>
      </w:r>
      <w:r w:rsidRPr="003B2883">
        <w:tab/>
        <w:t>Type: Enable</w:t>
      </w:r>
      <w:r>
        <w:t>Group</w:t>
      </w:r>
      <w:r w:rsidRPr="003B2883">
        <w:t>ReachabilityReqData</w:t>
      </w:r>
      <w:bookmarkEnd w:id="5535"/>
      <w:bookmarkEnd w:id="5536"/>
      <w:bookmarkEnd w:id="5537"/>
      <w:bookmarkEnd w:id="5538"/>
      <w:bookmarkEnd w:id="5539"/>
      <w:bookmarkEnd w:id="5540"/>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950A42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04F35AD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1" w:name="_Toc89035358"/>
      <w:bookmarkStart w:id="5542" w:name="_Toc89065156"/>
      <w:bookmarkStart w:id="5543" w:name="_Toc89180455"/>
      <w:bookmarkStart w:id="5544" w:name="_Toc97072145"/>
      <w:bookmarkStart w:id="5545" w:name="_Toc106632781"/>
      <w:r>
        <w:t>6.3.6.2.8</w:t>
      </w:r>
      <w:r>
        <w:tab/>
        <w:t>Type: EnableGroup</w:t>
      </w:r>
      <w:r w:rsidRPr="003B2883">
        <w:t>ReachabilityRspData</w:t>
      </w:r>
      <w:bookmarkEnd w:id="5541"/>
      <w:bookmarkEnd w:id="5542"/>
      <w:bookmarkEnd w:id="5543"/>
      <w:bookmarkEnd w:id="5544"/>
      <w:bookmarkEnd w:id="5545"/>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6" w:name="_Toc97072146"/>
      <w:bookmarkStart w:id="5547" w:name="_Toc106632782"/>
      <w:r w:rsidRPr="003B2883">
        <w:t>6.3.6.2.</w:t>
      </w:r>
      <w:r>
        <w:t>9</w:t>
      </w:r>
      <w:r w:rsidRPr="003B2883">
        <w:tab/>
        <w:t xml:space="preserve">Type: </w:t>
      </w:r>
      <w:r>
        <w:t>UeInfo</w:t>
      </w:r>
      <w:bookmarkEnd w:id="5546"/>
      <w:bookmarkEnd w:id="5547"/>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77777777" w:rsidR="00E56679" w:rsidRPr="003B2883" w:rsidRDefault="00E56679" w:rsidP="0063282D">
            <w:pPr>
              <w:pStyle w:val="TAL"/>
              <w:rPr>
                <w:lang w:eastAsia="zh-CN"/>
              </w:rPr>
            </w:pPr>
            <w:r>
              <w:rPr>
                <w:lang w:eastAsia="zh-CN"/>
              </w:rPr>
              <w:t>This IE shall indicate the list of UEs requested to be made reachable for the MBS Session.</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77777777"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p>
        </w:tc>
      </w:tr>
    </w:tbl>
    <w:p w14:paraId="31412344" w14:textId="23BE9CA1" w:rsidR="00602AC0" w:rsidRDefault="00602AC0" w:rsidP="00602AC0"/>
    <w:p w14:paraId="0680527A" w14:textId="6AEE97DC" w:rsidR="00950E85" w:rsidRPr="003B2883" w:rsidRDefault="00950E85" w:rsidP="00950E85">
      <w:pPr>
        <w:pStyle w:val="Heading5"/>
      </w:pPr>
      <w:bookmarkStart w:id="5548" w:name="_Toc97072147"/>
      <w:bookmarkStart w:id="5549" w:name="_Toc106632783"/>
      <w:r w:rsidRPr="003B2883">
        <w:t>6.3.6.2.</w:t>
      </w:r>
      <w:r>
        <w:t>10</w:t>
      </w:r>
      <w:r w:rsidRPr="003B2883">
        <w:tab/>
        <w:t xml:space="preserve">Type: </w:t>
      </w:r>
      <w:r>
        <w:t>ReachabilityNotification</w:t>
      </w:r>
      <w:r w:rsidRPr="003B2883">
        <w:t>Data</w:t>
      </w:r>
      <w:bookmarkEnd w:id="5548"/>
      <w:bookmarkEnd w:id="5549"/>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0" w:name="_Toc97072148"/>
      <w:bookmarkStart w:id="5551" w:name="_Toc106632784"/>
      <w:r w:rsidRPr="003B2883">
        <w:lastRenderedPageBreak/>
        <w:t>6.3.6.2.</w:t>
      </w:r>
      <w:r>
        <w:t>11</w:t>
      </w:r>
      <w:r w:rsidRPr="003B2883">
        <w:tab/>
        <w:t xml:space="preserve">Type: </w:t>
      </w:r>
      <w:r>
        <w:t>ReachableUeInfo</w:t>
      </w:r>
      <w:bookmarkEnd w:id="5550"/>
      <w:bookmarkEnd w:id="5551"/>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2" w:name="_Toc25156555"/>
      <w:bookmarkStart w:id="5553" w:name="_Toc34124860"/>
      <w:bookmarkStart w:id="5554" w:name="_Toc43207989"/>
      <w:bookmarkStart w:id="5555" w:name="_Toc49857462"/>
      <w:bookmarkStart w:id="5556" w:name="_Toc56677306"/>
      <w:bookmarkStart w:id="5557" w:name="_Toc56691829"/>
      <w:bookmarkStart w:id="5558" w:name="_Toc56699093"/>
      <w:bookmarkStart w:id="5559" w:name="_Toc89035359"/>
      <w:bookmarkStart w:id="5560" w:name="_Toc89065157"/>
      <w:bookmarkStart w:id="5561" w:name="_Toc89180456"/>
      <w:bookmarkStart w:id="5562" w:name="_Toc97072149"/>
      <w:bookmarkStart w:id="5563" w:name="_Toc106632785"/>
      <w:r w:rsidRPr="003B2883">
        <w:rPr>
          <w:lang w:val="en-US"/>
        </w:rPr>
        <w:t>6.3.6.3</w:t>
      </w:r>
      <w:r w:rsidRPr="003B2883">
        <w:rPr>
          <w:lang w:val="en-US"/>
        </w:rPr>
        <w:tab/>
        <w:t>Simple data types and enumerations</w:t>
      </w:r>
      <w:bookmarkEnd w:id="5552"/>
      <w:bookmarkEnd w:id="5553"/>
      <w:bookmarkEnd w:id="5554"/>
      <w:bookmarkEnd w:id="5555"/>
      <w:bookmarkEnd w:id="5556"/>
      <w:bookmarkEnd w:id="5557"/>
      <w:bookmarkEnd w:id="5558"/>
      <w:bookmarkEnd w:id="5559"/>
      <w:bookmarkEnd w:id="5560"/>
      <w:bookmarkEnd w:id="5561"/>
      <w:bookmarkEnd w:id="5562"/>
      <w:bookmarkEnd w:id="5563"/>
    </w:p>
    <w:p w14:paraId="3CCFB07D" w14:textId="77777777" w:rsidR="00602AC0" w:rsidRPr="003B2883" w:rsidRDefault="00602AC0" w:rsidP="00602AC0">
      <w:pPr>
        <w:pStyle w:val="Heading5"/>
      </w:pPr>
      <w:bookmarkStart w:id="5564" w:name="_Toc25156556"/>
      <w:bookmarkStart w:id="5565" w:name="_Toc34124861"/>
      <w:bookmarkStart w:id="5566" w:name="_Toc43207990"/>
      <w:bookmarkStart w:id="5567" w:name="_Toc49857463"/>
      <w:bookmarkStart w:id="5568" w:name="_Toc56677307"/>
      <w:bookmarkStart w:id="5569" w:name="_Toc56691830"/>
      <w:bookmarkStart w:id="5570" w:name="_Toc56699094"/>
      <w:bookmarkStart w:id="5571" w:name="_Toc89035360"/>
      <w:bookmarkStart w:id="5572" w:name="_Toc89065158"/>
      <w:bookmarkStart w:id="5573" w:name="_Toc89180457"/>
      <w:bookmarkStart w:id="5574" w:name="_Toc97072150"/>
      <w:bookmarkStart w:id="5575" w:name="_Toc106632786"/>
      <w:r w:rsidRPr="003B2883">
        <w:t>6.3.6.3.1</w:t>
      </w:r>
      <w:r w:rsidRPr="003B2883">
        <w:tab/>
        <w:t>Introduction</w:t>
      </w:r>
      <w:bookmarkEnd w:id="5564"/>
      <w:bookmarkEnd w:id="5565"/>
      <w:bookmarkEnd w:id="5566"/>
      <w:bookmarkEnd w:id="5567"/>
      <w:bookmarkEnd w:id="5568"/>
      <w:bookmarkEnd w:id="5569"/>
      <w:bookmarkEnd w:id="5570"/>
      <w:bookmarkEnd w:id="5571"/>
      <w:bookmarkEnd w:id="5572"/>
      <w:bookmarkEnd w:id="5573"/>
      <w:bookmarkEnd w:id="5574"/>
      <w:bookmarkEnd w:id="5575"/>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6" w:name="_Toc25156557"/>
      <w:bookmarkStart w:id="5577" w:name="_Toc34124862"/>
      <w:bookmarkStart w:id="5578" w:name="_Toc43207991"/>
      <w:bookmarkStart w:id="5579" w:name="_Toc49857464"/>
      <w:bookmarkStart w:id="5580" w:name="_Toc56677308"/>
      <w:bookmarkStart w:id="5581" w:name="_Toc56691831"/>
      <w:bookmarkStart w:id="5582" w:name="_Toc56699095"/>
      <w:bookmarkStart w:id="5583" w:name="_Toc89035361"/>
      <w:bookmarkStart w:id="5584" w:name="_Toc89065159"/>
      <w:bookmarkStart w:id="5585" w:name="_Toc89180458"/>
      <w:bookmarkStart w:id="5586" w:name="_Toc97072151"/>
      <w:bookmarkStart w:id="5587" w:name="_Toc106632787"/>
      <w:r w:rsidRPr="003B2883">
        <w:t>6.3.6.3.2</w:t>
      </w:r>
      <w:r w:rsidRPr="003B2883">
        <w:tab/>
        <w:t>Simple data types</w:t>
      </w:r>
      <w:bookmarkEnd w:id="5576"/>
      <w:bookmarkEnd w:id="5577"/>
      <w:bookmarkEnd w:id="5578"/>
      <w:bookmarkEnd w:id="5579"/>
      <w:bookmarkEnd w:id="5580"/>
      <w:bookmarkEnd w:id="5581"/>
      <w:bookmarkEnd w:id="5582"/>
      <w:bookmarkEnd w:id="5583"/>
      <w:bookmarkEnd w:id="5584"/>
      <w:bookmarkEnd w:id="5585"/>
      <w:bookmarkEnd w:id="5586"/>
      <w:bookmarkEnd w:id="5587"/>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88" w:name="_Toc89035362"/>
      <w:bookmarkStart w:id="5589" w:name="_Toc89065160"/>
      <w:bookmarkStart w:id="5590" w:name="_Toc89180459"/>
      <w:bookmarkStart w:id="5591" w:name="_Toc97072152"/>
      <w:bookmarkStart w:id="5592" w:name="_Toc106632788"/>
      <w:r>
        <w:t>6.3.6.3.3</w:t>
      </w:r>
      <w:r w:rsidRPr="003B2883">
        <w:tab/>
        <w:t>Enumeration: UeContextInfoClass</w:t>
      </w:r>
      <w:bookmarkEnd w:id="5588"/>
      <w:bookmarkEnd w:id="5589"/>
      <w:bookmarkEnd w:id="5590"/>
      <w:bookmarkEnd w:id="5591"/>
      <w:bookmarkEnd w:id="5592"/>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3" w:name="_Toc25156558"/>
      <w:bookmarkStart w:id="5594" w:name="_Toc34124863"/>
      <w:bookmarkStart w:id="5595" w:name="_Toc43207992"/>
      <w:bookmarkStart w:id="5596" w:name="_Toc49857465"/>
      <w:bookmarkStart w:id="5597" w:name="_Toc56677309"/>
      <w:bookmarkStart w:id="5598" w:name="_Toc56691832"/>
      <w:bookmarkStart w:id="5599" w:name="_Toc56699096"/>
      <w:bookmarkStart w:id="5600" w:name="_Toc89035363"/>
      <w:bookmarkStart w:id="5601" w:name="_Toc89065161"/>
      <w:bookmarkStart w:id="5602" w:name="_Toc89180460"/>
      <w:bookmarkStart w:id="5603" w:name="_Toc97072153"/>
      <w:bookmarkStart w:id="5604" w:name="_Toc106632789"/>
      <w:r w:rsidRPr="003B2883">
        <w:t>6.3.6.4</w:t>
      </w:r>
      <w:r w:rsidRPr="003B2883">
        <w:tab/>
        <w:t>Binary data</w:t>
      </w:r>
      <w:bookmarkEnd w:id="5593"/>
      <w:bookmarkEnd w:id="5594"/>
      <w:bookmarkEnd w:id="5595"/>
      <w:bookmarkEnd w:id="5596"/>
      <w:bookmarkEnd w:id="5597"/>
      <w:bookmarkEnd w:id="5598"/>
      <w:bookmarkEnd w:id="5599"/>
      <w:bookmarkEnd w:id="5600"/>
      <w:bookmarkEnd w:id="5601"/>
      <w:bookmarkEnd w:id="5602"/>
      <w:bookmarkEnd w:id="5603"/>
      <w:bookmarkEnd w:id="5604"/>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5" w:name="_Toc25156559"/>
      <w:bookmarkStart w:id="5606" w:name="_Toc34124864"/>
      <w:bookmarkStart w:id="5607" w:name="_Toc43207993"/>
      <w:bookmarkStart w:id="5608" w:name="_Toc49857466"/>
      <w:bookmarkStart w:id="5609" w:name="_Toc56677310"/>
      <w:bookmarkStart w:id="5610" w:name="_Toc56691833"/>
      <w:bookmarkStart w:id="5611" w:name="_Toc56699097"/>
      <w:bookmarkStart w:id="5612" w:name="_Toc89035364"/>
      <w:bookmarkStart w:id="5613" w:name="_Toc89065162"/>
      <w:bookmarkStart w:id="5614" w:name="_Toc89180461"/>
      <w:bookmarkStart w:id="5615" w:name="_Toc97072154"/>
      <w:bookmarkStart w:id="5616" w:name="_Toc106632790"/>
      <w:r w:rsidRPr="003B2883">
        <w:t>6.3.7</w:t>
      </w:r>
      <w:r w:rsidRPr="003B2883">
        <w:tab/>
        <w:t>Error Handling</w:t>
      </w:r>
      <w:bookmarkEnd w:id="5605"/>
      <w:bookmarkEnd w:id="5606"/>
      <w:bookmarkEnd w:id="5607"/>
      <w:bookmarkEnd w:id="5608"/>
      <w:bookmarkEnd w:id="5609"/>
      <w:bookmarkEnd w:id="5610"/>
      <w:bookmarkEnd w:id="5611"/>
      <w:bookmarkEnd w:id="5612"/>
      <w:bookmarkEnd w:id="5613"/>
      <w:bookmarkEnd w:id="5614"/>
      <w:bookmarkEnd w:id="5615"/>
      <w:bookmarkEnd w:id="5616"/>
    </w:p>
    <w:p w14:paraId="60F6409F" w14:textId="77777777" w:rsidR="00602AC0" w:rsidRPr="003B2883" w:rsidRDefault="00602AC0" w:rsidP="00602AC0">
      <w:pPr>
        <w:pStyle w:val="Heading4"/>
      </w:pPr>
      <w:bookmarkStart w:id="5617" w:name="_Toc25156560"/>
      <w:bookmarkStart w:id="5618" w:name="_Toc34124865"/>
      <w:bookmarkStart w:id="5619" w:name="_Toc43207994"/>
      <w:bookmarkStart w:id="5620" w:name="_Toc49857467"/>
      <w:bookmarkStart w:id="5621" w:name="_Toc56677311"/>
      <w:bookmarkStart w:id="5622" w:name="_Toc56691834"/>
      <w:bookmarkStart w:id="5623" w:name="_Toc56699098"/>
      <w:bookmarkStart w:id="5624" w:name="_Toc89035365"/>
      <w:bookmarkStart w:id="5625" w:name="_Toc89065163"/>
      <w:bookmarkStart w:id="5626" w:name="_Toc89180462"/>
      <w:bookmarkStart w:id="5627" w:name="_Toc97072155"/>
      <w:bookmarkStart w:id="5628" w:name="_Toc106632791"/>
      <w:r w:rsidRPr="003B2883">
        <w:t>6.3.7.1</w:t>
      </w:r>
      <w:r w:rsidRPr="003B2883">
        <w:tab/>
        <w:t>General</w:t>
      </w:r>
      <w:bookmarkEnd w:id="5617"/>
      <w:bookmarkEnd w:id="5618"/>
      <w:bookmarkEnd w:id="5619"/>
      <w:bookmarkEnd w:id="5620"/>
      <w:bookmarkEnd w:id="5621"/>
      <w:bookmarkEnd w:id="5622"/>
      <w:bookmarkEnd w:id="5623"/>
      <w:bookmarkEnd w:id="5624"/>
      <w:bookmarkEnd w:id="5625"/>
      <w:bookmarkEnd w:id="5626"/>
      <w:bookmarkEnd w:id="5627"/>
      <w:bookmarkEnd w:id="5628"/>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29" w:name="_Toc25156561"/>
      <w:bookmarkStart w:id="5630" w:name="_Toc34124866"/>
      <w:bookmarkStart w:id="5631" w:name="_Toc43207995"/>
      <w:bookmarkStart w:id="5632" w:name="_Toc49857468"/>
      <w:bookmarkStart w:id="5633" w:name="_Toc56677312"/>
      <w:bookmarkStart w:id="5634" w:name="_Toc56691835"/>
      <w:bookmarkStart w:id="5635" w:name="_Toc56699099"/>
      <w:bookmarkStart w:id="5636" w:name="_Toc89035366"/>
      <w:bookmarkStart w:id="5637" w:name="_Toc89065164"/>
      <w:bookmarkStart w:id="5638" w:name="_Toc89180463"/>
      <w:bookmarkStart w:id="5639" w:name="_Toc97072156"/>
      <w:bookmarkStart w:id="5640" w:name="_Toc106632792"/>
      <w:r w:rsidRPr="003B2883">
        <w:t>6.3.7.2</w:t>
      </w:r>
      <w:r w:rsidRPr="003B2883">
        <w:tab/>
        <w:t>Protocol Errors</w:t>
      </w:r>
      <w:bookmarkEnd w:id="5629"/>
      <w:bookmarkEnd w:id="5630"/>
      <w:bookmarkEnd w:id="5631"/>
      <w:bookmarkEnd w:id="5632"/>
      <w:bookmarkEnd w:id="5633"/>
      <w:bookmarkEnd w:id="5634"/>
      <w:bookmarkEnd w:id="5635"/>
      <w:bookmarkEnd w:id="5636"/>
      <w:bookmarkEnd w:id="5637"/>
      <w:bookmarkEnd w:id="5638"/>
      <w:bookmarkEnd w:id="5639"/>
      <w:bookmarkEnd w:id="5640"/>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1" w:name="_Toc25156562"/>
      <w:bookmarkStart w:id="5642" w:name="_Toc34124867"/>
      <w:bookmarkStart w:id="5643" w:name="_Toc43207996"/>
      <w:bookmarkStart w:id="5644" w:name="_Toc49857469"/>
      <w:bookmarkStart w:id="5645" w:name="_Toc56677313"/>
      <w:bookmarkStart w:id="5646" w:name="_Toc56691836"/>
      <w:bookmarkStart w:id="5647" w:name="_Toc56699100"/>
      <w:bookmarkStart w:id="5648" w:name="_Toc89035367"/>
      <w:bookmarkStart w:id="5649" w:name="_Toc89065165"/>
      <w:bookmarkStart w:id="5650" w:name="_Toc89180464"/>
      <w:bookmarkStart w:id="5651" w:name="_Toc97072157"/>
      <w:bookmarkStart w:id="5652" w:name="_Toc106632793"/>
      <w:r w:rsidRPr="003B2883">
        <w:t>6.3.7.3</w:t>
      </w:r>
      <w:r w:rsidRPr="003B2883">
        <w:tab/>
        <w:t>Application Errors</w:t>
      </w:r>
      <w:bookmarkEnd w:id="5641"/>
      <w:bookmarkEnd w:id="5642"/>
      <w:bookmarkEnd w:id="5643"/>
      <w:bookmarkEnd w:id="5644"/>
      <w:bookmarkEnd w:id="5645"/>
      <w:bookmarkEnd w:id="5646"/>
      <w:bookmarkEnd w:id="5647"/>
      <w:bookmarkEnd w:id="5648"/>
      <w:bookmarkEnd w:id="5649"/>
      <w:bookmarkEnd w:id="5650"/>
      <w:bookmarkEnd w:id="5651"/>
      <w:bookmarkEnd w:id="5652"/>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3" w:name="_Toc25156563"/>
      <w:bookmarkStart w:id="5654" w:name="_Toc34124868"/>
      <w:bookmarkStart w:id="5655" w:name="_Toc43207997"/>
      <w:bookmarkStart w:id="5656" w:name="_Toc49857470"/>
      <w:bookmarkStart w:id="5657" w:name="_Toc56677314"/>
      <w:bookmarkStart w:id="5658" w:name="_Toc56691837"/>
      <w:bookmarkStart w:id="5659" w:name="_Toc56699101"/>
      <w:bookmarkStart w:id="5660" w:name="_Toc89035368"/>
      <w:bookmarkStart w:id="5661" w:name="_Toc89065166"/>
      <w:bookmarkStart w:id="5662" w:name="_Toc89180465"/>
      <w:bookmarkStart w:id="5663" w:name="_Toc97072158"/>
      <w:bookmarkStart w:id="5664" w:name="_Toc106632794"/>
      <w:r w:rsidRPr="003B2883">
        <w:t>6.3.8</w:t>
      </w:r>
      <w:r w:rsidRPr="003B2883">
        <w:tab/>
        <w:t>Feature Negotiation</w:t>
      </w:r>
      <w:bookmarkEnd w:id="5653"/>
      <w:bookmarkEnd w:id="5654"/>
      <w:bookmarkEnd w:id="5655"/>
      <w:bookmarkEnd w:id="5656"/>
      <w:bookmarkEnd w:id="5657"/>
      <w:bookmarkEnd w:id="5658"/>
      <w:bookmarkEnd w:id="5659"/>
      <w:bookmarkEnd w:id="5660"/>
      <w:bookmarkEnd w:id="5661"/>
      <w:bookmarkEnd w:id="5662"/>
      <w:bookmarkEnd w:id="5663"/>
      <w:bookmarkEnd w:id="5664"/>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28F0F8BE"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5" w:name="_Toc25156564"/>
      <w:bookmarkStart w:id="5666" w:name="_Toc34124869"/>
      <w:bookmarkStart w:id="5667" w:name="_Toc43207998"/>
      <w:bookmarkStart w:id="5668" w:name="_Toc49857471"/>
      <w:bookmarkStart w:id="5669" w:name="_Toc56677315"/>
      <w:bookmarkStart w:id="5670" w:name="_Toc56691838"/>
      <w:bookmarkStart w:id="5671" w:name="_Toc56699102"/>
      <w:bookmarkStart w:id="5672" w:name="_Toc89035369"/>
      <w:bookmarkStart w:id="5673" w:name="_Toc89065167"/>
      <w:bookmarkStart w:id="5674" w:name="_Toc89180466"/>
      <w:bookmarkStart w:id="5675" w:name="_Toc97072159"/>
      <w:bookmarkStart w:id="5676" w:name="_Toc106632795"/>
      <w:r w:rsidRPr="003B2883">
        <w:rPr>
          <w:lang w:val="en-US"/>
        </w:rPr>
        <w:t>6.3.9</w:t>
      </w:r>
      <w:r w:rsidRPr="003B2883">
        <w:rPr>
          <w:lang w:val="en-US"/>
        </w:rPr>
        <w:tab/>
        <w:t>Security</w:t>
      </w:r>
      <w:bookmarkEnd w:id="5665"/>
      <w:bookmarkEnd w:id="5666"/>
      <w:bookmarkEnd w:id="5667"/>
      <w:bookmarkEnd w:id="5668"/>
      <w:bookmarkEnd w:id="5669"/>
      <w:bookmarkEnd w:id="5670"/>
      <w:bookmarkEnd w:id="5671"/>
      <w:bookmarkEnd w:id="5672"/>
      <w:bookmarkEnd w:id="5673"/>
      <w:bookmarkEnd w:id="5674"/>
      <w:bookmarkEnd w:id="5675"/>
      <w:bookmarkEnd w:id="5676"/>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77" w:name="_Toc56677316"/>
      <w:bookmarkStart w:id="5678" w:name="_Toc56691839"/>
      <w:bookmarkStart w:id="5679" w:name="_Toc56699103"/>
      <w:bookmarkStart w:id="5680" w:name="_Toc89035370"/>
      <w:bookmarkStart w:id="5681" w:name="_Toc89065168"/>
      <w:bookmarkStart w:id="5682" w:name="_Toc89180467"/>
      <w:bookmarkStart w:id="5683" w:name="_Toc97072160"/>
      <w:bookmarkStart w:id="5684" w:name="_Toc106632796"/>
      <w:r w:rsidRPr="003B2883">
        <w:t>6.</w:t>
      </w:r>
      <w:r>
        <w:t>3</w:t>
      </w:r>
      <w:r w:rsidRPr="003B2883">
        <w:t>.</w:t>
      </w:r>
      <w:r>
        <w:t>10</w:t>
      </w:r>
      <w:r w:rsidRPr="003B2883">
        <w:tab/>
      </w:r>
      <w:r>
        <w:t>HTTP redirection</w:t>
      </w:r>
      <w:bookmarkEnd w:id="5677"/>
      <w:bookmarkEnd w:id="5678"/>
      <w:bookmarkEnd w:id="5679"/>
      <w:bookmarkEnd w:id="5680"/>
      <w:bookmarkEnd w:id="5681"/>
      <w:bookmarkEnd w:id="5682"/>
      <w:bookmarkEnd w:id="5683"/>
      <w:bookmarkEnd w:id="5684"/>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5" w:name="_Toc25156565"/>
      <w:bookmarkStart w:id="5686" w:name="_Toc34124870"/>
      <w:bookmarkStart w:id="5687" w:name="_Toc43207999"/>
      <w:bookmarkStart w:id="5688" w:name="_Toc49857472"/>
      <w:bookmarkStart w:id="5689" w:name="_Toc56677317"/>
      <w:bookmarkStart w:id="5690" w:name="_Toc56691840"/>
      <w:bookmarkStart w:id="5691" w:name="_Toc56699104"/>
      <w:bookmarkStart w:id="5692" w:name="_Toc89035371"/>
      <w:bookmarkStart w:id="5693" w:name="_Toc89065169"/>
      <w:bookmarkStart w:id="5694" w:name="_Toc89180468"/>
      <w:bookmarkStart w:id="5695" w:name="_Toc97072161"/>
      <w:bookmarkStart w:id="5696" w:name="_Toc106632797"/>
      <w:r w:rsidRPr="003B2883">
        <w:lastRenderedPageBreak/>
        <w:t>6.4</w:t>
      </w:r>
      <w:r w:rsidRPr="003B2883">
        <w:tab/>
        <w:t>Namf_Location Service API</w:t>
      </w:r>
      <w:bookmarkEnd w:id="5685"/>
      <w:bookmarkEnd w:id="5686"/>
      <w:bookmarkEnd w:id="5687"/>
      <w:bookmarkEnd w:id="5688"/>
      <w:bookmarkEnd w:id="5689"/>
      <w:bookmarkEnd w:id="5690"/>
      <w:bookmarkEnd w:id="5691"/>
      <w:bookmarkEnd w:id="5692"/>
      <w:bookmarkEnd w:id="5693"/>
      <w:bookmarkEnd w:id="5694"/>
      <w:bookmarkEnd w:id="5695"/>
      <w:bookmarkEnd w:id="5696"/>
    </w:p>
    <w:p w14:paraId="5D4F4E73" w14:textId="77777777" w:rsidR="00602AC0" w:rsidRPr="003B2883" w:rsidRDefault="00602AC0" w:rsidP="00602AC0">
      <w:pPr>
        <w:pStyle w:val="Heading3"/>
      </w:pPr>
      <w:bookmarkStart w:id="5697" w:name="_Toc25156566"/>
      <w:bookmarkStart w:id="5698" w:name="_Toc34124871"/>
      <w:bookmarkStart w:id="5699" w:name="_Toc43208000"/>
      <w:bookmarkStart w:id="5700" w:name="_Toc49857473"/>
      <w:bookmarkStart w:id="5701" w:name="_Toc56677318"/>
      <w:bookmarkStart w:id="5702" w:name="_Toc56691841"/>
      <w:bookmarkStart w:id="5703" w:name="_Toc56699105"/>
      <w:bookmarkStart w:id="5704" w:name="_Toc89035372"/>
      <w:bookmarkStart w:id="5705" w:name="_Toc89065170"/>
      <w:bookmarkStart w:id="5706" w:name="_Toc89180469"/>
      <w:bookmarkStart w:id="5707" w:name="_Toc97072162"/>
      <w:bookmarkStart w:id="5708" w:name="_Toc106632798"/>
      <w:r w:rsidRPr="003B2883">
        <w:t>6.4.1</w:t>
      </w:r>
      <w:r w:rsidRPr="003B2883">
        <w:tab/>
        <w:t>API URI</w:t>
      </w:r>
      <w:bookmarkEnd w:id="5697"/>
      <w:bookmarkEnd w:id="5698"/>
      <w:bookmarkEnd w:id="5699"/>
      <w:bookmarkEnd w:id="5700"/>
      <w:bookmarkEnd w:id="5701"/>
      <w:bookmarkEnd w:id="5702"/>
      <w:bookmarkEnd w:id="5703"/>
      <w:bookmarkEnd w:id="5704"/>
      <w:bookmarkEnd w:id="5705"/>
      <w:bookmarkEnd w:id="5706"/>
      <w:bookmarkEnd w:id="5707"/>
      <w:bookmarkEnd w:id="570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09" w:name="_Toc25156567"/>
      <w:bookmarkStart w:id="5710" w:name="_Toc34124872"/>
      <w:bookmarkStart w:id="5711" w:name="_Toc43208001"/>
      <w:bookmarkStart w:id="5712" w:name="_Toc49857474"/>
      <w:bookmarkStart w:id="5713" w:name="_Toc56677319"/>
      <w:bookmarkStart w:id="5714" w:name="_Toc56691842"/>
      <w:bookmarkStart w:id="5715" w:name="_Toc56699106"/>
      <w:bookmarkStart w:id="5716" w:name="_Toc89035373"/>
      <w:bookmarkStart w:id="5717" w:name="_Toc89065171"/>
      <w:bookmarkStart w:id="5718" w:name="_Toc89180470"/>
      <w:bookmarkStart w:id="5719" w:name="_Toc97072163"/>
      <w:bookmarkStart w:id="5720" w:name="_Toc106632799"/>
      <w:r w:rsidRPr="003B2883">
        <w:t>6.4.2</w:t>
      </w:r>
      <w:r w:rsidRPr="003B2883">
        <w:tab/>
        <w:t>Usage of HTTP</w:t>
      </w:r>
      <w:bookmarkEnd w:id="5709"/>
      <w:bookmarkEnd w:id="5710"/>
      <w:bookmarkEnd w:id="5711"/>
      <w:bookmarkEnd w:id="5712"/>
      <w:bookmarkEnd w:id="5713"/>
      <w:bookmarkEnd w:id="5714"/>
      <w:bookmarkEnd w:id="5715"/>
      <w:bookmarkEnd w:id="5716"/>
      <w:bookmarkEnd w:id="5717"/>
      <w:bookmarkEnd w:id="5718"/>
      <w:bookmarkEnd w:id="5719"/>
      <w:bookmarkEnd w:id="5720"/>
    </w:p>
    <w:p w14:paraId="59A13C86" w14:textId="77777777" w:rsidR="00602AC0" w:rsidRPr="003B2883" w:rsidRDefault="00602AC0" w:rsidP="00602AC0">
      <w:pPr>
        <w:pStyle w:val="Heading4"/>
      </w:pPr>
      <w:bookmarkStart w:id="5721" w:name="_Toc25156568"/>
      <w:bookmarkStart w:id="5722" w:name="_Toc34124873"/>
      <w:bookmarkStart w:id="5723" w:name="_Toc43208002"/>
      <w:bookmarkStart w:id="5724" w:name="_Toc49857475"/>
      <w:bookmarkStart w:id="5725" w:name="_Toc56677320"/>
      <w:bookmarkStart w:id="5726" w:name="_Toc56691843"/>
      <w:bookmarkStart w:id="5727" w:name="_Toc56699107"/>
      <w:bookmarkStart w:id="5728" w:name="_Toc89035374"/>
      <w:bookmarkStart w:id="5729" w:name="_Toc89065172"/>
      <w:bookmarkStart w:id="5730" w:name="_Toc89180471"/>
      <w:bookmarkStart w:id="5731" w:name="_Toc97072164"/>
      <w:bookmarkStart w:id="5732" w:name="_Toc106632800"/>
      <w:r w:rsidRPr="003B2883">
        <w:t>6.4.2.1</w:t>
      </w:r>
      <w:r w:rsidRPr="003B2883">
        <w:tab/>
        <w:t>General</w:t>
      </w:r>
      <w:bookmarkEnd w:id="5721"/>
      <w:bookmarkEnd w:id="5722"/>
      <w:bookmarkEnd w:id="5723"/>
      <w:bookmarkEnd w:id="5724"/>
      <w:bookmarkEnd w:id="5725"/>
      <w:bookmarkEnd w:id="5726"/>
      <w:bookmarkEnd w:id="5727"/>
      <w:bookmarkEnd w:id="5728"/>
      <w:bookmarkEnd w:id="5729"/>
      <w:bookmarkEnd w:id="5730"/>
      <w:bookmarkEnd w:id="5731"/>
      <w:bookmarkEnd w:id="5732"/>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3" w:name="_Toc25156569"/>
      <w:bookmarkStart w:id="5734" w:name="_Toc34124874"/>
      <w:bookmarkStart w:id="5735" w:name="_Toc43208003"/>
      <w:bookmarkStart w:id="5736" w:name="_Toc49857476"/>
      <w:bookmarkStart w:id="5737" w:name="_Toc56677321"/>
      <w:bookmarkStart w:id="5738" w:name="_Toc56691844"/>
      <w:bookmarkStart w:id="5739" w:name="_Toc56699108"/>
      <w:bookmarkStart w:id="5740" w:name="_Toc89035375"/>
      <w:bookmarkStart w:id="5741" w:name="_Toc89065173"/>
      <w:bookmarkStart w:id="5742" w:name="_Toc89180472"/>
      <w:bookmarkStart w:id="5743" w:name="_Toc97072165"/>
      <w:bookmarkStart w:id="5744" w:name="_Toc106632801"/>
      <w:r w:rsidRPr="003B2883">
        <w:t>6.4.2.2</w:t>
      </w:r>
      <w:r w:rsidRPr="003B2883">
        <w:tab/>
        <w:t>HTTP standard headers</w:t>
      </w:r>
      <w:bookmarkEnd w:id="5733"/>
      <w:bookmarkEnd w:id="5734"/>
      <w:bookmarkEnd w:id="5735"/>
      <w:bookmarkEnd w:id="5736"/>
      <w:bookmarkEnd w:id="5737"/>
      <w:bookmarkEnd w:id="5738"/>
      <w:bookmarkEnd w:id="5739"/>
      <w:bookmarkEnd w:id="5740"/>
      <w:bookmarkEnd w:id="5741"/>
      <w:bookmarkEnd w:id="5742"/>
      <w:bookmarkEnd w:id="5743"/>
      <w:bookmarkEnd w:id="5744"/>
    </w:p>
    <w:p w14:paraId="41864DDE" w14:textId="77777777" w:rsidR="00602AC0" w:rsidRPr="003B2883" w:rsidRDefault="00602AC0" w:rsidP="00602AC0">
      <w:pPr>
        <w:pStyle w:val="Heading5"/>
        <w:rPr>
          <w:lang w:eastAsia="zh-CN"/>
        </w:rPr>
      </w:pPr>
      <w:bookmarkStart w:id="5745" w:name="_Toc25156570"/>
      <w:bookmarkStart w:id="5746" w:name="_Toc34124875"/>
      <w:bookmarkStart w:id="5747" w:name="_Toc43208004"/>
      <w:bookmarkStart w:id="5748" w:name="_Toc49857477"/>
      <w:bookmarkStart w:id="5749" w:name="_Toc56677322"/>
      <w:bookmarkStart w:id="5750" w:name="_Toc56691845"/>
      <w:bookmarkStart w:id="5751" w:name="_Toc56699109"/>
      <w:bookmarkStart w:id="5752" w:name="_Toc89035376"/>
      <w:bookmarkStart w:id="5753" w:name="_Toc89065174"/>
      <w:bookmarkStart w:id="5754" w:name="_Toc89180473"/>
      <w:bookmarkStart w:id="5755" w:name="_Toc97072166"/>
      <w:bookmarkStart w:id="5756" w:name="_Toc106632802"/>
      <w:r w:rsidRPr="003B2883">
        <w:t>6.4.2.2.1</w:t>
      </w:r>
      <w:r w:rsidRPr="003B2883">
        <w:rPr>
          <w:lang w:eastAsia="zh-CN"/>
        </w:rPr>
        <w:tab/>
        <w:t>General</w:t>
      </w:r>
      <w:bookmarkEnd w:id="5745"/>
      <w:bookmarkEnd w:id="5746"/>
      <w:bookmarkEnd w:id="5747"/>
      <w:bookmarkEnd w:id="5748"/>
      <w:bookmarkEnd w:id="5749"/>
      <w:bookmarkEnd w:id="5750"/>
      <w:bookmarkEnd w:id="5751"/>
      <w:bookmarkEnd w:id="5752"/>
      <w:bookmarkEnd w:id="5753"/>
      <w:bookmarkEnd w:id="5754"/>
      <w:bookmarkEnd w:id="5755"/>
      <w:bookmarkEnd w:id="5756"/>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57" w:name="_Toc25156571"/>
      <w:bookmarkStart w:id="5758" w:name="_Toc34124876"/>
      <w:bookmarkStart w:id="5759" w:name="_Toc43208005"/>
      <w:bookmarkStart w:id="5760" w:name="_Toc49857478"/>
      <w:bookmarkStart w:id="5761" w:name="_Toc56677323"/>
      <w:bookmarkStart w:id="5762" w:name="_Toc56691846"/>
      <w:bookmarkStart w:id="5763" w:name="_Toc56699110"/>
      <w:bookmarkStart w:id="5764" w:name="_Toc89035377"/>
      <w:bookmarkStart w:id="5765" w:name="_Toc89065175"/>
      <w:bookmarkStart w:id="5766" w:name="_Toc89180474"/>
      <w:bookmarkStart w:id="5767" w:name="_Toc97072167"/>
      <w:bookmarkStart w:id="5768" w:name="_Toc106632803"/>
      <w:r w:rsidRPr="003B2883">
        <w:t>6.4.2.2.2</w:t>
      </w:r>
      <w:r w:rsidRPr="003B2883">
        <w:tab/>
        <w:t>Content type</w:t>
      </w:r>
      <w:bookmarkEnd w:id="5757"/>
      <w:bookmarkEnd w:id="5758"/>
      <w:bookmarkEnd w:id="5759"/>
      <w:bookmarkEnd w:id="5760"/>
      <w:bookmarkEnd w:id="5761"/>
      <w:bookmarkEnd w:id="5762"/>
      <w:bookmarkEnd w:id="5763"/>
      <w:bookmarkEnd w:id="5764"/>
      <w:bookmarkEnd w:id="5765"/>
      <w:bookmarkEnd w:id="5766"/>
      <w:bookmarkEnd w:id="5767"/>
      <w:bookmarkEnd w:id="5768"/>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69" w:name="_Toc25156572"/>
      <w:bookmarkStart w:id="5770" w:name="_Toc34124877"/>
      <w:bookmarkStart w:id="5771" w:name="_Toc43208006"/>
      <w:bookmarkStart w:id="5772" w:name="_Toc49857479"/>
      <w:bookmarkStart w:id="5773" w:name="_Toc56677324"/>
      <w:bookmarkStart w:id="5774" w:name="_Toc56691847"/>
      <w:bookmarkStart w:id="5775" w:name="_Toc56699111"/>
      <w:bookmarkStart w:id="5776" w:name="_Toc89035378"/>
      <w:bookmarkStart w:id="5777" w:name="_Toc89065176"/>
      <w:bookmarkStart w:id="5778" w:name="_Toc89180475"/>
      <w:bookmarkStart w:id="5779" w:name="_Toc97072168"/>
      <w:bookmarkStart w:id="5780" w:name="_Toc106632804"/>
      <w:r w:rsidRPr="003B2883">
        <w:t>6.4.2.3</w:t>
      </w:r>
      <w:r w:rsidRPr="003B2883">
        <w:tab/>
        <w:t>HTTP custom headers</w:t>
      </w:r>
      <w:bookmarkEnd w:id="5769"/>
      <w:bookmarkEnd w:id="5770"/>
      <w:bookmarkEnd w:id="5771"/>
      <w:bookmarkEnd w:id="5772"/>
      <w:bookmarkEnd w:id="5773"/>
      <w:bookmarkEnd w:id="5774"/>
      <w:bookmarkEnd w:id="5775"/>
      <w:bookmarkEnd w:id="5776"/>
      <w:bookmarkEnd w:id="5777"/>
      <w:bookmarkEnd w:id="5778"/>
      <w:bookmarkEnd w:id="5779"/>
      <w:bookmarkEnd w:id="5780"/>
    </w:p>
    <w:p w14:paraId="038C7DBB" w14:textId="77777777" w:rsidR="00602AC0" w:rsidRPr="003B2883" w:rsidRDefault="00602AC0" w:rsidP="00602AC0">
      <w:pPr>
        <w:pStyle w:val="Heading5"/>
        <w:rPr>
          <w:lang w:eastAsia="zh-CN"/>
        </w:rPr>
      </w:pPr>
      <w:bookmarkStart w:id="5781" w:name="_Toc25156573"/>
      <w:bookmarkStart w:id="5782" w:name="_Toc34124878"/>
      <w:bookmarkStart w:id="5783" w:name="_Toc43208007"/>
      <w:bookmarkStart w:id="5784" w:name="_Toc49857480"/>
      <w:bookmarkStart w:id="5785" w:name="_Toc56677325"/>
      <w:bookmarkStart w:id="5786" w:name="_Toc56691848"/>
      <w:bookmarkStart w:id="5787" w:name="_Toc56699112"/>
      <w:bookmarkStart w:id="5788" w:name="_Toc89035379"/>
      <w:bookmarkStart w:id="5789" w:name="_Toc89065177"/>
      <w:bookmarkStart w:id="5790" w:name="_Toc89180476"/>
      <w:bookmarkStart w:id="5791" w:name="_Toc97072169"/>
      <w:bookmarkStart w:id="5792" w:name="_Toc106632805"/>
      <w:r w:rsidRPr="003B2883">
        <w:t>6.4.2.3.1</w:t>
      </w:r>
      <w:r w:rsidRPr="003B2883">
        <w:rPr>
          <w:lang w:eastAsia="zh-CN"/>
        </w:rPr>
        <w:tab/>
        <w:t>General</w:t>
      </w:r>
      <w:bookmarkEnd w:id="5781"/>
      <w:bookmarkEnd w:id="5782"/>
      <w:bookmarkEnd w:id="5783"/>
      <w:bookmarkEnd w:id="5784"/>
      <w:bookmarkEnd w:id="5785"/>
      <w:bookmarkEnd w:id="5786"/>
      <w:bookmarkEnd w:id="5787"/>
      <w:bookmarkEnd w:id="5788"/>
      <w:bookmarkEnd w:id="5789"/>
      <w:bookmarkEnd w:id="5790"/>
      <w:bookmarkEnd w:id="5791"/>
      <w:bookmarkEnd w:id="5792"/>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3" w:name="_Toc25156574"/>
      <w:bookmarkStart w:id="5794" w:name="_Toc34124879"/>
      <w:bookmarkStart w:id="5795" w:name="_Toc43208008"/>
      <w:bookmarkStart w:id="5796" w:name="_Toc49857481"/>
      <w:bookmarkStart w:id="5797" w:name="_Toc56677326"/>
      <w:bookmarkStart w:id="5798" w:name="_Toc56691849"/>
      <w:bookmarkStart w:id="5799" w:name="_Toc56699113"/>
      <w:bookmarkStart w:id="5800" w:name="_Toc89035380"/>
      <w:bookmarkStart w:id="5801" w:name="_Toc89065178"/>
      <w:bookmarkStart w:id="5802" w:name="_Toc89180477"/>
      <w:bookmarkStart w:id="5803" w:name="_Toc97072170"/>
      <w:bookmarkStart w:id="5804" w:name="_Toc106632806"/>
      <w:r w:rsidRPr="003B2883">
        <w:t>6.4.3</w:t>
      </w:r>
      <w:r w:rsidRPr="003B2883">
        <w:tab/>
        <w:t>Resources</w:t>
      </w:r>
      <w:bookmarkEnd w:id="5793"/>
      <w:bookmarkEnd w:id="5794"/>
      <w:bookmarkEnd w:id="5795"/>
      <w:bookmarkEnd w:id="5796"/>
      <w:bookmarkEnd w:id="5797"/>
      <w:bookmarkEnd w:id="5798"/>
      <w:bookmarkEnd w:id="5799"/>
      <w:bookmarkEnd w:id="5800"/>
      <w:bookmarkEnd w:id="5801"/>
      <w:bookmarkEnd w:id="5802"/>
      <w:bookmarkEnd w:id="5803"/>
      <w:bookmarkEnd w:id="5804"/>
    </w:p>
    <w:p w14:paraId="0BF5748E" w14:textId="77777777" w:rsidR="00602AC0" w:rsidRDefault="00602AC0" w:rsidP="00602AC0">
      <w:pPr>
        <w:pStyle w:val="Heading4"/>
      </w:pPr>
      <w:bookmarkStart w:id="5805" w:name="_Toc25156575"/>
      <w:bookmarkStart w:id="5806" w:name="_Toc34124880"/>
      <w:bookmarkStart w:id="5807" w:name="_Toc43208009"/>
      <w:bookmarkStart w:id="5808" w:name="_Toc49857482"/>
      <w:bookmarkStart w:id="5809" w:name="_Toc56677327"/>
      <w:bookmarkStart w:id="5810" w:name="_Toc56691850"/>
      <w:bookmarkStart w:id="5811" w:name="_Toc56699114"/>
      <w:bookmarkStart w:id="5812" w:name="_Toc89035381"/>
      <w:bookmarkStart w:id="5813" w:name="_Toc89065179"/>
      <w:bookmarkStart w:id="5814" w:name="_Toc89180478"/>
      <w:bookmarkStart w:id="5815" w:name="_Toc97072171"/>
      <w:bookmarkStart w:id="5816" w:name="_Toc106632807"/>
      <w:r w:rsidRPr="003B2883">
        <w:t>6.4.3.1</w:t>
      </w:r>
      <w:r w:rsidRPr="003B2883">
        <w:tab/>
        <w:t>Overview</w:t>
      </w:r>
      <w:bookmarkEnd w:id="5805"/>
      <w:bookmarkEnd w:id="5806"/>
      <w:bookmarkEnd w:id="5807"/>
      <w:bookmarkEnd w:id="5808"/>
      <w:bookmarkEnd w:id="5809"/>
      <w:bookmarkEnd w:id="5810"/>
      <w:bookmarkEnd w:id="5811"/>
      <w:bookmarkEnd w:id="5812"/>
      <w:bookmarkEnd w:id="5813"/>
      <w:bookmarkEnd w:id="5814"/>
      <w:bookmarkEnd w:id="5815"/>
      <w:bookmarkEnd w:id="5816"/>
    </w:p>
    <w:p w14:paraId="62852E0C" w14:textId="77777777" w:rsidR="00602AC0" w:rsidRPr="003B2883" w:rsidRDefault="00602AC0" w:rsidP="00602AC0">
      <w:pPr>
        <w:pStyle w:val="TH"/>
      </w:pPr>
      <w:r>
        <w:object w:dxaOrig="5680" w:dyaOrig="3370" w14:anchorId="19AEDAF9">
          <v:shape id="_x0000_i1071" type="#_x0000_t75" style="width:282.45pt;height:169.5pt" o:ole="">
            <v:imagedata r:id="rId99" o:title=""/>
          </v:shape>
          <o:OLEObject Type="Embed" ProgID="Visio.Drawing.15" ShapeID="_x0000_i1071" DrawAspect="Content" ObjectID="_1717246461" r:id="rId100"/>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17" w:name="_Toc25156576"/>
      <w:bookmarkStart w:id="5818" w:name="_Toc34124881"/>
      <w:bookmarkStart w:id="5819" w:name="_Toc43208010"/>
      <w:bookmarkStart w:id="5820" w:name="_Toc49857483"/>
      <w:bookmarkStart w:id="5821" w:name="_Toc56677328"/>
      <w:bookmarkStart w:id="5822" w:name="_Toc56691851"/>
      <w:bookmarkStart w:id="5823" w:name="_Toc56699115"/>
      <w:bookmarkStart w:id="5824" w:name="_Toc89035382"/>
      <w:bookmarkStart w:id="5825" w:name="_Toc89065180"/>
      <w:bookmarkStart w:id="5826" w:name="_Toc89180479"/>
      <w:bookmarkStart w:id="5827" w:name="_Toc97072172"/>
      <w:bookmarkStart w:id="5828" w:name="_Toc106632808"/>
      <w:r w:rsidRPr="003B2883">
        <w:t>6.4.3.2</w:t>
      </w:r>
      <w:r w:rsidRPr="003B2883">
        <w:tab/>
        <w:t xml:space="preserve">Resource: </w:t>
      </w:r>
      <w:r w:rsidRPr="003B2883">
        <w:rPr>
          <w:lang w:eastAsia="zh-CN"/>
        </w:rPr>
        <w:t>Individual UE Context</w:t>
      </w:r>
      <w:bookmarkEnd w:id="5817"/>
      <w:bookmarkEnd w:id="5818"/>
      <w:bookmarkEnd w:id="5819"/>
      <w:bookmarkEnd w:id="5820"/>
      <w:bookmarkEnd w:id="5821"/>
      <w:bookmarkEnd w:id="5822"/>
      <w:bookmarkEnd w:id="5823"/>
      <w:bookmarkEnd w:id="5824"/>
      <w:bookmarkEnd w:id="5825"/>
      <w:bookmarkEnd w:id="5826"/>
      <w:bookmarkEnd w:id="5827"/>
      <w:bookmarkEnd w:id="5828"/>
    </w:p>
    <w:p w14:paraId="551F7376" w14:textId="77777777" w:rsidR="00602AC0" w:rsidRPr="003B2883" w:rsidRDefault="00602AC0" w:rsidP="00602AC0">
      <w:pPr>
        <w:pStyle w:val="Heading5"/>
      </w:pPr>
      <w:bookmarkStart w:id="5829" w:name="_Toc25156577"/>
      <w:bookmarkStart w:id="5830" w:name="_Toc34124882"/>
      <w:bookmarkStart w:id="5831" w:name="_Toc43208011"/>
      <w:bookmarkStart w:id="5832" w:name="_Toc49857484"/>
      <w:bookmarkStart w:id="5833" w:name="_Toc56677329"/>
      <w:bookmarkStart w:id="5834" w:name="_Toc56691852"/>
      <w:bookmarkStart w:id="5835" w:name="_Toc56699116"/>
      <w:bookmarkStart w:id="5836" w:name="_Toc89035383"/>
      <w:bookmarkStart w:id="5837" w:name="_Toc89065181"/>
      <w:bookmarkStart w:id="5838" w:name="_Toc89180480"/>
      <w:bookmarkStart w:id="5839" w:name="_Toc97072173"/>
      <w:bookmarkStart w:id="5840" w:name="_Toc106632809"/>
      <w:r w:rsidRPr="003B2883">
        <w:t>6.4.3.2.1</w:t>
      </w:r>
      <w:r w:rsidRPr="003B2883">
        <w:tab/>
        <w:t>Description</w:t>
      </w:r>
      <w:bookmarkEnd w:id="5829"/>
      <w:bookmarkEnd w:id="5830"/>
      <w:bookmarkEnd w:id="5831"/>
      <w:bookmarkEnd w:id="5832"/>
      <w:bookmarkEnd w:id="5833"/>
      <w:bookmarkEnd w:id="5834"/>
      <w:bookmarkEnd w:id="5835"/>
      <w:bookmarkEnd w:id="5836"/>
      <w:bookmarkEnd w:id="5837"/>
      <w:bookmarkEnd w:id="5838"/>
      <w:bookmarkEnd w:id="5839"/>
      <w:bookmarkEnd w:id="5840"/>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1" w:name="_Toc25156578"/>
      <w:bookmarkStart w:id="5842" w:name="_Toc34124883"/>
      <w:bookmarkStart w:id="5843" w:name="_Toc43208012"/>
      <w:bookmarkStart w:id="5844" w:name="_Toc49857485"/>
      <w:bookmarkStart w:id="5845" w:name="_Toc56677330"/>
      <w:bookmarkStart w:id="5846" w:name="_Toc56691853"/>
      <w:bookmarkStart w:id="5847" w:name="_Toc56699117"/>
      <w:bookmarkStart w:id="5848" w:name="_Toc89035384"/>
      <w:bookmarkStart w:id="5849" w:name="_Toc89065182"/>
      <w:bookmarkStart w:id="5850" w:name="_Toc89180481"/>
      <w:bookmarkStart w:id="5851" w:name="_Toc97072174"/>
      <w:bookmarkStart w:id="5852" w:name="_Toc106632810"/>
      <w:r w:rsidRPr="003B2883">
        <w:lastRenderedPageBreak/>
        <w:t>6.4.3.2.2</w:t>
      </w:r>
      <w:r w:rsidRPr="003B2883">
        <w:tab/>
        <w:t>Resource Definition</w:t>
      </w:r>
      <w:bookmarkEnd w:id="5841"/>
      <w:bookmarkEnd w:id="5842"/>
      <w:bookmarkEnd w:id="5843"/>
      <w:bookmarkEnd w:id="5844"/>
      <w:bookmarkEnd w:id="5845"/>
      <w:bookmarkEnd w:id="5846"/>
      <w:bookmarkEnd w:id="5847"/>
      <w:bookmarkEnd w:id="5848"/>
      <w:bookmarkEnd w:id="5849"/>
      <w:bookmarkEnd w:id="5850"/>
      <w:bookmarkEnd w:id="5851"/>
      <w:bookmarkEnd w:id="5852"/>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3" w:name="_Toc25156579"/>
      <w:bookmarkStart w:id="5854" w:name="_Toc34124884"/>
      <w:bookmarkStart w:id="5855" w:name="_Toc43208013"/>
      <w:bookmarkStart w:id="5856" w:name="_Toc49857486"/>
      <w:bookmarkStart w:id="5857" w:name="_Toc56677331"/>
      <w:bookmarkStart w:id="5858" w:name="_Toc56691854"/>
      <w:bookmarkStart w:id="5859" w:name="_Toc56699118"/>
      <w:bookmarkStart w:id="5860" w:name="_Toc89035385"/>
      <w:bookmarkStart w:id="5861" w:name="_Toc89065183"/>
      <w:bookmarkStart w:id="5862" w:name="_Toc89180482"/>
      <w:bookmarkStart w:id="5863" w:name="_Toc97072175"/>
      <w:bookmarkStart w:id="5864" w:name="_Toc106632811"/>
      <w:r w:rsidRPr="003B2883">
        <w:t>6.4.3.2.3</w:t>
      </w:r>
      <w:r w:rsidRPr="003B2883">
        <w:tab/>
        <w:t>Resource Standard Methods</w:t>
      </w:r>
      <w:bookmarkEnd w:id="5853"/>
      <w:bookmarkEnd w:id="5854"/>
      <w:bookmarkEnd w:id="5855"/>
      <w:bookmarkEnd w:id="5856"/>
      <w:bookmarkEnd w:id="5857"/>
      <w:bookmarkEnd w:id="5858"/>
      <w:bookmarkEnd w:id="5859"/>
      <w:bookmarkEnd w:id="5860"/>
      <w:bookmarkEnd w:id="5861"/>
      <w:bookmarkEnd w:id="5862"/>
      <w:bookmarkEnd w:id="5863"/>
      <w:bookmarkEnd w:id="5864"/>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5" w:name="_Toc25156580"/>
      <w:bookmarkStart w:id="5866" w:name="_Toc34124885"/>
      <w:bookmarkStart w:id="5867" w:name="_Toc43208014"/>
      <w:bookmarkStart w:id="5868" w:name="_Toc49857487"/>
      <w:bookmarkStart w:id="5869" w:name="_Toc56677332"/>
      <w:bookmarkStart w:id="5870" w:name="_Toc56691855"/>
      <w:bookmarkStart w:id="5871" w:name="_Toc56699119"/>
      <w:bookmarkStart w:id="5872" w:name="_Toc89035386"/>
      <w:bookmarkStart w:id="5873" w:name="_Toc89065184"/>
      <w:bookmarkStart w:id="5874" w:name="_Toc89180483"/>
      <w:bookmarkStart w:id="5875" w:name="_Toc97072176"/>
      <w:bookmarkStart w:id="5876" w:name="_Toc106632812"/>
      <w:r w:rsidRPr="003B2883">
        <w:t>6.4.3.2.4</w:t>
      </w:r>
      <w:r w:rsidRPr="003B2883">
        <w:tab/>
        <w:t>Resource Custom Operations</w:t>
      </w:r>
      <w:bookmarkEnd w:id="5865"/>
      <w:bookmarkEnd w:id="5866"/>
      <w:bookmarkEnd w:id="5867"/>
      <w:bookmarkEnd w:id="5868"/>
      <w:bookmarkEnd w:id="5869"/>
      <w:bookmarkEnd w:id="5870"/>
      <w:bookmarkEnd w:id="5871"/>
      <w:bookmarkEnd w:id="5872"/>
      <w:bookmarkEnd w:id="5873"/>
      <w:bookmarkEnd w:id="5874"/>
      <w:bookmarkEnd w:id="5875"/>
      <w:bookmarkEnd w:id="5876"/>
    </w:p>
    <w:p w14:paraId="05B57F28" w14:textId="77777777" w:rsidR="00602AC0" w:rsidRPr="003B2883" w:rsidRDefault="00602AC0" w:rsidP="00876DA9">
      <w:pPr>
        <w:pStyle w:val="Heading6"/>
      </w:pPr>
      <w:bookmarkStart w:id="5877" w:name="_Toc25156581"/>
      <w:bookmarkStart w:id="5878" w:name="_Toc34124886"/>
      <w:bookmarkStart w:id="5879" w:name="_Toc43208015"/>
      <w:bookmarkStart w:id="5880" w:name="_Toc49857488"/>
      <w:bookmarkStart w:id="5881" w:name="_Toc56677333"/>
      <w:bookmarkStart w:id="5882" w:name="_Toc56691856"/>
      <w:bookmarkStart w:id="5883" w:name="_Toc56699120"/>
      <w:bookmarkStart w:id="5884" w:name="_Toc89035387"/>
      <w:bookmarkStart w:id="5885" w:name="_Toc89065185"/>
      <w:bookmarkStart w:id="5886" w:name="_Toc89180484"/>
      <w:bookmarkStart w:id="5887" w:name="_Toc97072177"/>
      <w:bookmarkStart w:id="5888" w:name="_Toc106632813"/>
      <w:r w:rsidRPr="003B2883">
        <w:t>6.4.3.2.4.1</w:t>
      </w:r>
      <w:r w:rsidRPr="003B2883">
        <w:tab/>
        <w:t>Overview</w:t>
      </w:r>
      <w:bookmarkEnd w:id="5877"/>
      <w:bookmarkEnd w:id="5878"/>
      <w:bookmarkEnd w:id="5879"/>
      <w:bookmarkEnd w:id="5880"/>
      <w:bookmarkEnd w:id="5881"/>
      <w:bookmarkEnd w:id="5882"/>
      <w:bookmarkEnd w:id="5883"/>
      <w:bookmarkEnd w:id="5884"/>
      <w:bookmarkEnd w:id="5885"/>
      <w:bookmarkEnd w:id="5886"/>
      <w:bookmarkEnd w:id="5887"/>
      <w:bookmarkEnd w:id="5888"/>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89" w:name="_Toc25156582"/>
      <w:bookmarkStart w:id="5890" w:name="_Toc34124887"/>
      <w:bookmarkStart w:id="5891" w:name="_Toc43208016"/>
      <w:bookmarkStart w:id="5892" w:name="_Toc49857489"/>
      <w:bookmarkStart w:id="5893" w:name="_Toc56677334"/>
      <w:bookmarkStart w:id="5894" w:name="_Toc56691857"/>
      <w:bookmarkStart w:id="5895" w:name="_Toc56699121"/>
      <w:bookmarkStart w:id="5896" w:name="_Toc89035388"/>
      <w:bookmarkStart w:id="5897" w:name="_Toc89065186"/>
      <w:bookmarkStart w:id="5898" w:name="_Toc89180485"/>
      <w:bookmarkStart w:id="5899" w:name="_Toc97072178"/>
      <w:bookmarkStart w:id="5900" w:name="_Toc106632814"/>
      <w:r w:rsidRPr="003B2883">
        <w:t>6.4.3.2.4.2</w:t>
      </w:r>
      <w:r w:rsidRPr="003B2883">
        <w:tab/>
        <w:t xml:space="preserve">Operation: </w:t>
      </w:r>
      <w:r w:rsidRPr="003B2883">
        <w:rPr>
          <w:lang w:eastAsia="zh-CN"/>
        </w:rPr>
        <w:t>provide-pos-info</w:t>
      </w:r>
      <w:bookmarkEnd w:id="5889"/>
      <w:r>
        <w:rPr>
          <w:lang w:eastAsia="zh-CN"/>
        </w:rPr>
        <w:t xml:space="preserve"> </w:t>
      </w:r>
      <w:r w:rsidRPr="003B2883">
        <w:rPr>
          <w:rFonts w:hint="eastAsia"/>
          <w:lang w:eastAsia="zh-CN"/>
        </w:rPr>
        <w:t>(POST)</w:t>
      </w:r>
      <w:bookmarkEnd w:id="5890"/>
      <w:bookmarkEnd w:id="5891"/>
      <w:bookmarkEnd w:id="5892"/>
      <w:bookmarkEnd w:id="5893"/>
      <w:bookmarkEnd w:id="5894"/>
      <w:bookmarkEnd w:id="5895"/>
      <w:bookmarkEnd w:id="5896"/>
      <w:bookmarkEnd w:id="5897"/>
      <w:bookmarkEnd w:id="5898"/>
      <w:bookmarkEnd w:id="5899"/>
      <w:bookmarkEnd w:id="5900"/>
    </w:p>
    <w:p w14:paraId="0DA99BFB" w14:textId="77777777" w:rsidR="00602AC0" w:rsidRPr="003B2883" w:rsidRDefault="00602AC0" w:rsidP="00876DA9">
      <w:pPr>
        <w:pStyle w:val="Heading7"/>
      </w:pPr>
      <w:bookmarkStart w:id="5901" w:name="_Toc43208017"/>
      <w:bookmarkStart w:id="5902" w:name="_Toc89035389"/>
      <w:bookmarkStart w:id="5903" w:name="_Toc89065187"/>
      <w:bookmarkStart w:id="5904" w:name="_Toc89180486"/>
      <w:bookmarkStart w:id="5905" w:name="_Toc97072179"/>
      <w:bookmarkStart w:id="5906" w:name="_Toc106632815"/>
      <w:r w:rsidRPr="003B2883">
        <w:t>6.4.3.2.4.2.1</w:t>
      </w:r>
      <w:r w:rsidRPr="003B2883">
        <w:tab/>
        <w:t>Description</w:t>
      </w:r>
      <w:bookmarkEnd w:id="5901"/>
      <w:bookmarkEnd w:id="5902"/>
      <w:bookmarkEnd w:id="5903"/>
      <w:bookmarkEnd w:id="5904"/>
      <w:bookmarkEnd w:id="5905"/>
      <w:bookmarkEnd w:id="5906"/>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5907" w:name="_Toc43208018"/>
      <w:bookmarkStart w:id="5908" w:name="_Toc89035390"/>
      <w:bookmarkStart w:id="5909" w:name="_Toc89065188"/>
      <w:bookmarkStart w:id="5910" w:name="_Toc89180487"/>
      <w:bookmarkStart w:id="5911" w:name="_Toc97072180"/>
      <w:bookmarkStart w:id="5912" w:name="_Toc106632816"/>
      <w:r w:rsidRPr="003B2883">
        <w:t>6.4.3.2.4.2.2</w:t>
      </w:r>
      <w:r w:rsidRPr="003B2883">
        <w:tab/>
        <w:t>Operation Definition</w:t>
      </w:r>
      <w:bookmarkEnd w:id="5907"/>
      <w:bookmarkEnd w:id="5908"/>
      <w:bookmarkEnd w:id="5909"/>
      <w:bookmarkEnd w:id="5910"/>
      <w:bookmarkEnd w:id="5911"/>
      <w:bookmarkEnd w:id="5912"/>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3"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3"/>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4" w:name="_PERM_MCCTEMPBM_CRPT03410302___2"/>
            <w:r w:rsidRPr="003B2883">
              <w:t>-</w:t>
            </w:r>
            <w:r w:rsidRPr="003B2883">
              <w:tab/>
              <w:t>POSITIONING_FAILED</w:t>
            </w:r>
          </w:p>
          <w:bookmarkEnd w:id="5914"/>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5"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5"/>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6AD5D7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6" w:name="_Toc25156583"/>
      <w:bookmarkStart w:id="5917" w:name="_Toc34124888"/>
      <w:bookmarkStart w:id="5918" w:name="_Toc43208019"/>
      <w:bookmarkStart w:id="5919" w:name="_Toc49857490"/>
      <w:bookmarkStart w:id="5920" w:name="_Toc56677335"/>
      <w:bookmarkStart w:id="5921" w:name="_Toc56691858"/>
      <w:bookmarkStart w:id="5922" w:name="_Toc56699122"/>
      <w:bookmarkStart w:id="5923" w:name="_Toc89035391"/>
      <w:bookmarkStart w:id="5924" w:name="_Toc89065189"/>
      <w:bookmarkStart w:id="5925" w:name="_Toc89180488"/>
      <w:bookmarkStart w:id="5926" w:name="_Toc97072181"/>
      <w:bookmarkStart w:id="5927" w:name="_Toc106632817"/>
      <w:r w:rsidRPr="003B2883">
        <w:t>6.4.3.2.4.3</w:t>
      </w:r>
      <w:r w:rsidRPr="003B2883">
        <w:tab/>
        <w:t xml:space="preserve">Operation: </w:t>
      </w:r>
      <w:r w:rsidRPr="003B2883">
        <w:rPr>
          <w:lang w:eastAsia="zh-CN"/>
        </w:rPr>
        <w:t>provide-loc-info</w:t>
      </w:r>
      <w:bookmarkEnd w:id="5916"/>
      <w:r>
        <w:rPr>
          <w:lang w:eastAsia="zh-CN"/>
        </w:rPr>
        <w:t xml:space="preserve"> </w:t>
      </w:r>
      <w:r w:rsidRPr="003B2883">
        <w:rPr>
          <w:rFonts w:hint="eastAsia"/>
          <w:lang w:eastAsia="zh-CN"/>
        </w:rPr>
        <w:t>(POST)</w:t>
      </w:r>
      <w:bookmarkEnd w:id="5917"/>
      <w:bookmarkEnd w:id="5918"/>
      <w:bookmarkEnd w:id="5919"/>
      <w:bookmarkEnd w:id="5920"/>
      <w:bookmarkEnd w:id="5921"/>
      <w:bookmarkEnd w:id="5922"/>
      <w:bookmarkEnd w:id="5923"/>
      <w:bookmarkEnd w:id="5924"/>
      <w:bookmarkEnd w:id="5925"/>
      <w:bookmarkEnd w:id="5926"/>
      <w:bookmarkEnd w:id="5927"/>
    </w:p>
    <w:p w14:paraId="64872AF6" w14:textId="77777777" w:rsidR="00602AC0" w:rsidRPr="003B2883" w:rsidRDefault="00602AC0" w:rsidP="00876DA9">
      <w:pPr>
        <w:pStyle w:val="Heading7"/>
      </w:pPr>
      <w:bookmarkStart w:id="5928" w:name="_Toc43208020"/>
      <w:bookmarkStart w:id="5929" w:name="_Toc89035392"/>
      <w:bookmarkStart w:id="5930" w:name="_Toc89065190"/>
      <w:bookmarkStart w:id="5931" w:name="_Toc89180489"/>
      <w:bookmarkStart w:id="5932" w:name="_Toc97072182"/>
      <w:bookmarkStart w:id="5933" w:name="_Toc106632818"/>
      <w:r w:rsidRPr="003B2883">
        <w:t>6.4.3.2.4.3.1</w:t>
      </w:r>
      <w:r w:rsidRPr="003B2883">
        <w:tab/>
        <w:t>Description</w:t>
      </w:r>
      <w:bookmarkEnd w:id="5928"/>
      <w:bookmarkEnd w:id="5929"/>
      <w:bookmarkEnd w:id="5930"/>
      <w:bookmarkEnd w:id="5931"/>
      <w:bookmarkEnd w:id="5932"/>
      <w:bookmarkEnd w:id="5933"/>
    </w:p>
    <w:p w14:paraId="308814A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F8C5F98" w14:textId="77777777" w:rsidR="00602AC0" w:rsidRPr="003B2883" w:rsidRDefault="00602AC0" w:rsidP="00876DA9">
      <w:pPr>
        <w:pStyle w:val="Heading7"/>
      </w:pPr>
      <w:bookmarkStart w:id="5934" w:name="_Toc43208021"/>
      <w:bookmarkStart w:id="5935" w:name="_Toc89035393"/>
      <w:bookmarkStart w:id="5936" w:name="_Toc89065191"/>
      <w:bookmarkStart w:id="5937" w:name="_Toc89180490"/>
      <w:bookmarkStart w:id="5938" w:name="_Toc97072183"/>
      <w:bookmarkStart w:id="5939" w:name="_Toc106632819"/>
      <w:r w:rsidRPr="003B2883">
        <w:t>6.4.3.2.4.3.2</w:t>
      </w:r>
      <w:r w:rsidRPr="003B2883">
        <w:tab/>
        <w:t>Operation Definition</w:t>
      </w:r>
      <w:bookmarkEnd w:id="5934"/>
      <w:bookmarkEnd w:id="5935"/>
      <w:bookmarkEnd w:id="5936"/>
      <w:bookmarkEnd w:id="5937"/>
      <w:bookmarkEnd w:id="5938"/>
      <w:bookmarkEnd w:id="5939"/>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0" w:name="_PERM_MCCTEMPBM_CRPT03410304___7"/>
            <w:r w:rsidRPr="003B2883">
              <w:rPr>
                <w:rFonts w:ascii="Arial" w:hAnsi="Arial"/>
                <w:sz w:val="18"/>
              </w:rPr>
              <w:t>-</w:t>
            </w:r>
            <w:r w:rsidRPr="003B2883">
              <w:rPr>
                <w:rFonts w:ascii="Arial" w:hAnsi="Arial"/>
                <w:sz w:val="18"/>
              </w:rPr>
              <w:tab/>
              <w:t>UNSPECIFIED</w:t>
            </w:r>
          </w:p>
          <w:bookmarkEnd w:id="5940"/>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61ABBDE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1" w:name="_Toc25156584"/>
      <w:bookmarkStart w:id="5942" w:name="_Toc34124889"/>
      <w:bookmarkStart w:id="5943" w:name="_Toc43208022"/>
      <w:bookmarkStart w:id="5944" w:name="_Toc49857491"/>
      <w:bookmarkStart w:id="5945" w:name="_Toc56677336"/>
      <w:bookmarkStart w:id="5946" w:name="_Toc56691859"/>
      <w:bookmarkStart w:id="5947" w:name="_Toc56699123"/>
      <w:bookmarkStart w:id="5948" w:name="_Toc89035394"/>
      <w:bookmarkStart w:id="5949" w:name="_Toc89065192"/>
      <w:bookmarkStart w:id="5950" w:name="_Toc89180491"/>
      <w:bookmarkStart w:id="5951" w:name="_Toc97072184"/>
      <w:bookmarkStart w:id="5952" w:name="_Toc106632820"/>
      <w:r w:rsidRPr="003B2883">
        <w:t>6.4.3.2.4.</w:t>
      </w:r>
      <w:r>
        <w:t>4</w:t>
      </w:r>
      <w:r w:rsidRPr="003B2883">
        <w:tab/>
        <w:t xml:space="preserve">Operation: </w:t>
      </w:r>
      <w:r>
        <w:rPr>
          <w:lang w:eastAsia="zh-CN"/>
        </w:rPr>
        <w:t>cancel</w:t>
      </w:r>
      <w:r w:rsidRPr="003B2883">
        <w:rPr>
          <w:lang w:eastAsia="zh-CN"/>
        </w:rPr>
        <w:t>-</w:t>
      </w:r>
      <w:r>
        <w:rPr>
          <w:lang w:eastAsia="zh-CN"/>
        </w:rPr>
        <w:t>pos-info</w:t>
      </w:r>
      <w:bookmarkEnd w:id="5941"/>
      <w:r>
        <w:rPr>
          <w:lang w:eastAsia="zh-CN"/>
        </w:rPr>
        <w:t xml:space="preserve"> </w:t>
      </w:r>
      <w:r w:rsidRPr="003B2883">
        <w:rPr>
          <w:rFonts w:hint="eastAsia"/>
          <w:lang w:eastAsia="zh-CN"/>
        </w:rPr>
        <w:t>(POST)</w:t>
      </w:r>
      <w:bookmarkEnd w:id="5942"/>
      <w:bookmarkEnd w:id="5943"/>
      <w:bookmarkEnd w:id="5944"/>
      <w:bookmarkEnd w:id="5945"/>
      <w:bookmarkEnd w:id="5946"/>
      <w:bookmarkEnd w:id="5947"/>
      <w:bookmarkEnd w:id="5948"/>
      <w:bookmarkEnd w:id="5949"/>
      <w:bookmarkEnd w:id="5950"/>
      <w:bookmarkEnd w:id="5951"/>
      <w:bookmarkEnd w:id="5952"/>
    </w:p>
    <w:p w14:paraId="569A81BF" w14:textId="77777777" w:rsidR="00602AC0" w:rsidRPr="003B2883" w:rsidRDefault="00602AC0" w:rsidP="00876DA9">
      <w:pPr>
        <w:pStyle w:val="Heading7"/>
      </w:pPr>
      <w:bookmarkStart w:id="5953" w:name="_Toc43208023"/>
      <w:bookmarkStart w:id="5954" w:name="_Toc89035395"/>
      <w:bookmarkStart w:id="5955" w:name="_Toc89065193"/>
      <w:bookmarkStart w:id="5956" w:name="_Toc89180492"/>
      <w:bookmarkStart w:id="5957" w:name="_Toc97072185"/>
      <w:bookmarkStart w:id="5958" w:name="_Toc106632821"/>
      <w:r w:rsidRPr="003B2883">
        <w:t>6.4.3.2.4.</w:t>
      </w:r>
      <w:r>
        <w:t>4</w:t>
      </w:r>
      <w:r w:rsidRPr="003B2883">
        <w:t>.1</w:t>
      </w:r>
      <w:r w:rsidRPr="003B2883">
        <w:tab/>
        <w:t>Description</w:t>
      </w:r>
      <w:bookmarkEnd w:id="5953"/>
      <w:bookmarkEnd w:id="5954"/>
      <w:bookmarkEnd w:id="5955"/>
      <w:bookmarkEnd w:id="5956"/>
      <w:bookmarkEnd w:id="5957"/>
      <w:bookmarkEnd w:id="5958"/>
    </w:p>
    <w:p w14:paraId="00705615"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70A30100" w14:textId="77777777" w:rsidR="00602AC0" w:rsidRPr="003B2883" w:rsidRDefault="00602AC0" w:rsidP="00876DA9">
      <w:pPr>
        <w:pStyle w:val="Heading7"/>
      </w:pPr>
      <w:bookmarkStart w:id="5959" w:name="_Toc43208024"/>
      <w:bookmarkStart w:id="5960" w:name="_Toc89035396"/>
      <w:bookmarkStart w:id="5961" w:name="_Toc89065194"/>
      <w:bookmarkStart w:id="5962" w:name="_Toc89180493"/>
      <w:bookmarkStart w:id="5963" w:name="_Toc97072186"/>
      <w:bookmarkStart w:id="5964" w:name="_Toc106632822"/>
      <w:r w:rsidRPr="003B2883">
        <w:lastRenderedPageBreak/>
        <w:t>6.4.3.2.4.</w:t>
      </w:r>
      <w:r>
        <w:t>4</w:t>
      </w:r>
      <w:r w:rsidRPr="003B2883">
        <w:t>.2</w:t>
      </w:r>
      <w:r w:rsidRPr="003B2883">
        <w:tab/>
        <w:t>Operation Definition</w:t>
      </w:r>
      <w:bookmarkEnd w:id="5959"/>
      <w:bookmarkEnd w:id="5960"/>
      <w:bookmarkEnd w:id="5961"/>
      <w:bookmarkEnd w:id="5962"/>
      <w:bookmarkEnd w:id="5963"/>
      <w:bookmarkEnd w:id="5964"/>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5"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5"/>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6"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6"/>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55F0944"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67" w:name="_Toc25156585"/>
      <w:bookmarkStart w:id="5968" w:name="_Toc34124890"/>
      <w:bookmarkStart w:id="5969" w:name="_Toc43208025"/>
      <w:bookmarkStart w:id="5970" w:name="_Toc49857492"/>
      <w:bookmarkStart w:id="5971" w:name="_Toc56677337"/>
      <w:bookmarkStart w:id="5972" w:name="_Toc56691860"/>
      <w:bookmarkStart w:id="5973" w:name="_Toc56699124"/>
      <w:bookmarkStart w:id="5974" w:name="_Toc89035397"/>
      <w:bookmarkStart w:id="5975" w:name="_Toc89065195"/>
      <w:bookmarkStart w:id="5976" w:name="_Toc89180494"/>
      <w:bookmarkStart w:id="5977" w:name="_Toc97072187"/>
      <w:bookmarkStart w:id="5978" w:name="_Toc106632823"/>
      <w:r w:rsidRPr="003B2883">
        <w:t>6.4.4</w:t>
      </w:r>
      <w:r w:rsidRPr="003B2883">
        <w:tab/>
        <w:t>Custom Operations without associated resources</w:t>
      </w:r>
      <w:bookmarkEnd w:id="5967"/>
      <w:bookmarkEnd w:id="5968"/>
      <w:bookmarkEnd w:id="5969"/>
      <w:bookmarkEnd w:id="5970"/>
      <w:bookmarkEnd w:id="5971"/>
      <w:bookmarkEnd w:id="5972"/>
      <w:bookmarkEnd w:id="5973"/>
      <w:bookmarkEnd w:id="5974"/>
      <w:bookmarkEnd w:id="5975"/>
      <w:bookmarkEnd w:id="5976"/>
      <w:bookmarkEnd w:id="5977"/>
      <w:bookmarkEnd w:id="5978"/>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79" w:name="_Toc25156586"/>
      <w:bookmarkStart w:id="5980" w:name="_Toc34124891"/>
      <w:bookmarkStart w:id="5981" w:name="_Toc43208026"/>
      <w:bookmarkStart w:id="5982" w:name="_Toc49857493"/>
      <w:bookmarkStart w:id="5983" w:name="_Toc56677338"/>
      <w:bookmarkStart w:id="5984" w:name="_Toc56691861"/>
      <w:bookmarkStart w:id="5985" w:name="_Toc56699125"/>
      <w:bookmarkStart w:id="5986" w:name="_Toc89035398"/>
      <w:bookmarkStart w:id="5987" w:name="_Toc89065196"/>
      <w:bookmarkStart w:id="5988" w:name="_Toc89180495"/>
      <w:bookmarkStart w:id="5989" w:name="_Toc97072188"/>
      <w:bookmarkStart w:id="5990" w:name="_Toc106632824"/>
      <w:r w:rsidRPr="003B2883">
        <w:t>6.4.5</w:t>
      </w:r>
      <w:r w:rsidRPr="003B2883">
        <w:tab/>
        <w:t>Notifications</w:t>
      </w:r>
      <w:bookmarkEnd w:id="5979"/>
      <w:bookmarkEnd w:id="5980"/>
      <w:bookmarkEnd w:id="5981"/>
      <w:bookmarkEnd w:id="5982"/>
      <w:bookmarkEnd w:id="5983"/>
      <w:bookmarkEnd w:id="5984"/>
      <w:bookmarkEnd w:id="5985"/>
      <w:bookmarkEnd w:id="5986"/>
      <w:bookmarkEnd w:id="5987"/>
      <w:bookmarkEnd w:id="5988"/>
      <w:bookmarkEnd w:id="5989"/>
      <w:bookmarkEnd w:id="5990"/>
    </w:p>
    <w:p w14:paraId="2A447B3F" w14:textId="77777777" w:rsidR="00602AC0" w:rsidRPr="003B2883" w:rsidRDefault="00602AC0" w:rsidP="00602AC0">
      <w:pPr>
        <w:pStyle w:val="Heading4"/>
      </w:pPr>
      <w:bookmarkStart w:id="5991" w:name="_Toc25156587"/>
      <w:bookmarkStart w:id="5992" w:name="_Toc34124892"/>
      <w:bookmarkStart w:id="5993" w:name="_Toc43208027"/>
      <w:bookmarkStart w:id="5994" w:name="_Toc49857494"/>
      <w:bookmarkStart w:id="5995" w:name="_Toc56677339"/>
      <w:bookmarkStart w:id="5996" w:name="_Toc56691862"/>
      <w:bookmarkStart w:id="5997" w:name="_Toc56699126"/>
      <w:bookmarkStart w:id="5998" w:name="_Toc89035399"/>
      <w:bookmarkStart w:id="5999" w:name="_Toc89065197"/>
      <w:bookmarkStart w:id="6000" w:name="_Toc89180496"/>
      <w:bookmarkStart w:id="6001" w:name="_Toc97072189"/>
      <w:bookmarkStart w:id="6002" w:name="_Toc106632825"/>
      <w:r w:rsidRPr="003B2883">
        <w:t>6.4.5.1</w:t>
      </w:r>
      <w:r w:rsidRPr="003B2883">
        <w:tab/>
        <w:t>General</w:t>
      </w:r>
      <w:bookmarkEnd w:id="5991"/>
      <w:bookmarkEnd w:id="5992"/>
      <w:bookmarkEnd w:id="5993"/>
      <w:bookmarkEnd w:id="5994"/>
      <w:bookmarkEnd w:id="5995"/>
      <w:bookmarkEnd w:id="5996"/>
      <w:bookmarkEnd w:id="5997"/>
      <w:bookmarkEnd w:id="5998"/>
      <w:bookmarkEnd w:id="5999"/>
      <w:bookmarkEnd w:id="6000"/>
      <w:bookmarkEnd w:id="6001"/>
      <w:bookmarkEnd w:id="6002"/>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3" w:name="_Toc25156588"/>
      <w:bookmarkStart w:id="6004" w:name="_Toc34124893"/>
      <w:bookmarkStart w:id="6005" w:name="_Toc43208028"/>
      <w:bookmarkStart w:id="6006" w:name="_Toc49857495"/>
      <w:bookmarkStart w:id="6007" w:name="_Toc56677340"/>
      <w:bookmarkStart w:id="6008" w:name="_Toc56691863"/>
      <w:bookmarkStart w:id="6009" w:name="_Toc56699127"/>
      <w:bookmarkStart w:id="6010" w:name="_Toc89035400"/>
      <w:bookmarkStart w:id="6011" w:name="_Toc89065198"/>
      <w:bookmarkStart w:id="6012" w:name="_Toc89180497"/>
      <w:bookmarkStart w:id="6013" w:name="_Toc97072190"/>
      <w:bookmarkStart w:id="6014" w:name="_Toc106632826"/>
      <w:r w:rsidRPr="003B2883">
        <w:t>6.4.5.2</w:t>
      </w:r>
      <w:r w:rsidRPr="003B2883">
        <w:tab/>
        <w:t>Event Notify</w:t>
      </w:r>
      <w:bookmarkEnd w:id="6003"/>
      <w:bookmarkEnd w:id="6004"/>
      <w:bookmarkEnd w:id="6005"/>
      <w:bookmarkEnd w:id="6006"/>
      <w:bookmarkEnd w:id="6007"/>
      <w:bookmarkEnd w:id="6008"/>
      <w:bookmarkEnd w:id="6009"/>
      <w:bookmarkEnd w:id="6010"/>
      <w:bookmarkEnd w:id="6011"/>
      <w:bookmarkEnd w:id="6012"/>
      <w:bookmarkEnd w:id="6013"/>
      <w:bookmarkEnd w:id="6014"/>
    </w:p>
    <w:p w14:paraId="7CE138A1" w14:textId="77777777" w:rsidR="00602AC0" w:rsidRPr="003B2883" w:rsidRDefault="00602AC0" w:rsidP="00602AC0">
      <w:pPr>
        <w:pStyle w:val="Heading5"/>
      </w:pPr>
      <w:bookmarkStart w:id="6015" w:name="_Toc25156589"/>
      <w:bookmarkStart w:id="6016" w:name="_Toc34124894"/>
      <w:bookmarkStart w:id="6017" w:name="_Toc43208029"/>
      <w:bookmarkStart w:id="6018" w:name="_Toc49857496"/>
      <w:bookmarkStart w:id="6019" w:name="_Toc56677341"/>
      <w:bookmarkStart w:id="6020" w:name="_Toc56691864"/>
      <w:bookmarkStart w:id="6021" w:name="_Toc56699128"/>
      <w:bookmarkStart w:id="6022" w:name="_Toc89035401"/>
      <w:bookmarkStart w:id="6023" w:name="_Toc89065199"/>
      <w:bookmarkStart w:id="6024" w:name="_Toc89180498"/>
      <w:bookmarkStart w:id="6025" w:name="_Toc97072191"/>
      <w:bookmarkStart w:id="6026" w:name="_Toc106632827"/>
      <w:r w:rsidRPr="003B2883">
        <w:t>6.4.5.</w:t>
      </w:r>
      <w:r w:rsidRPr="003B2883">
        <w:rPr>
          <w:lang w:eastAsia="zh-CN"/>
        </w:rPr>
        <w:t>2</w:t>
      </w:r>
      <w:r w:rsidRPr="003B2883">
        <w:t>.1</w:t>
      </w:r>
      <w:r w:rsidRPr="003B2883">
        <w:tab/>
        <w:t>Description</w:t>
      </w:r>
      <w:bookmarkEnd w:id="6015"/>
      <w:bookmarkEnd w:id="6016"/>
      <w:bookmarkEnd w:id="6017"/>
      <w:bookmarkEnd w:id="6018"/>
      <w:bookmarkEnd w:id="6019"/>
      <w:bookmarkEnd w:id="6020"/>
      <w:bookmarkEnd w:id="6021"/>
      <w:bookmarkEnd w:id="6022"/>
      <w:bookmarkEnd w:id="6023"/>
      <w:bookmarkEnd w:id="6024"/>
      <w:bookmarkEnd w:id="6025"/>
      <w:bookmarkEnd w:id="6026"/>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27" w:name="_Toc25156590"/>
      <w:bookmarkStart w:id="6028" w:name="_Toc34124895"/>
      <w:bookmarkStart w:id="6029" w:name="_Toc43208030"/>
      <w:bookmarkStart w:id="6030" w:name="_Toc49857497"/>
      <w:bookmarkStart w:id="6031" w:name="_Toc56677342"/>
      <w:bookmarkStart w:id="6032" w:name="_Toc56691865"/>
      <w:bookmarkStart w:id="6033" w:name="_Toc56699129"/>
      <w:bookmarkStart w:id="6034" w:name="_Toc89035402"/>
      <w:bookmarkStart w:id="6035" w:name="_Toc89065200"/>
      <w:bookmarkStart w:id="6036" w:name="_Toc89180499"/>
      <w:bookmarkStart w:id="6037" w:name="_Toc97072192"/>
      <w:bookmarkStart w:id="6038" w:name="_Toc106632828"/>
      <w:r w:rsidRPr="003B2883">
        <w:t>6.4.5.</w:t>
      </w:r>
      <w:r w:rsidRPr="003B2883">
        <w:rPr>
          <w:lang w:eastAsia="zh-CN"/>
        </w:rPr>
        <w:t>2</w:t>
      </w:r>
      <w:r w:rsidRPr="003B2883">
        <w:t>.2</w:t>
      </w:r>
      <w:r w:rsidRPr="003B2883">
        <w:tab/>
        <w:t>Notification Definition</w:t>
      </w:r>
      <w:bookmarkEnd w:id="6027"/>
      <w:bookmarkEnd w:id="6028"/>
      <w:bookmarkEnd w:id="6029"/>
      <w:bookmarkEnd w:id="6030"/>
      <w:bookmarkEnd w:id="6031"/>
      <w:bookmarkEnd w:id="6032"/>
      <w:bookmarkEnd w:id="6033"/>
      <w:bookmarkEnd w:id="6034"/>
      <w:bookmarkEnd w:id="6035"/>
      <w:bookmarkEnd w:id="6036"/>
      <w:bookmarkEnd w:id="6037"/>
      <w:bookmarkEnd w:id="6038"/>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6039" w:name="_Toc25156591"/>
      <w:bookmarkStart w:id="6040" w:name="_Toc34124896"/>
      <w:bookmarkStart w:id="6041" w:name="_Toc43208031"/>
      <w:bookmarkStart w:id="6042" w:name="_Toc49857498"/>
      <w:bookmarkStart w:id="6043" w:name="_Toc56677343"/>
      <w:bookmarkStart w:id="6044" w:name="_Toc56691866"/>
      <w:bookmarkStart w:id="6045" w:name="_Toc56699130"/>
      <w:bookmarkStart w:id="6046" w:name="_Toc89035403"/>
      <w:bookmarkStart w:id="6047" w:name="_Toc89065201"/>
      <w:bookmarkStart w:id="6048" w:name="_Toc89180500"/>
      <w:bookmarkStart w:id="6049" w:name="_Toc97072193"/>
      <w:bookmarkStart w:id="6050" w:name="_Toc106632829"/>
      <w:r w:rsidRPr="003B2883">
        <w:t>6.4.5.</w:t>
      </w:r>
      <w:r w:rsidRPr="003B2883">
        <w:rPr>
          <w:lang w:eastAsia="zh-CN"/>
        </w:rPr>
        <w:t>2</w:t>
      </w:r>
      <w:r w:rsidRPr="003B2883">
        <w:t>.3</w:t>
      </w:r>
      <w:r w:rsidRPr="003B2883">
        <w:tab/>
        <w:t>Notification Standard Methods</w:t>
      </w:r>
      <w:bookmarkEnd w:id="6039"/>
      <w:bookmarkEnd w:id="6040"/>
      <w:bookmarkEnd w:id="6041"/>
      <w:bookmarkEnd w:id="6042"/>
      <w:bookmarkEnd w:id="6043"/>
      <w:bookmarkEnd w:id="6044"/>
      <w:bookmarkEnd w:id="6045"/>
      <w:bookmarkEnd w:id="6046"/>
      <w:bookmarkEnd w:id="6047"/>
      <w:bookmarkEnd w:id="6048"/>
      <w:bookmarkEnd w:id="6049"/>
      <w:bookmarkEnd w:id="6050"/>
    </w:p>
    <w:p w14:paraId="564A81C1" w14:textId="77777777" w:rsidR="00602AC0" w:rsidRPr="003B2883" w:rsidRDefault="00602AC0" w:rsidP="00876DA9">
      <w:pPr>
        <w:pStyle w:val="Heading6"/>
        <w:rPr>
          <w:lang w:eastAsia="zh-CN"/>
        </w:rPr>
      </w:pPr>
      <w:bookmarkStart w:id="6051" w:name="_Toc25156592"/>
      <w:bookmarkStart w:id="6052" w:name="_Toc34124897"/>
      <w:bookmarkStart w:id="6053" w:name="_Toc43208032"/>
      <w:bookmarkStart w:id="6054" w:name="_Toc49857499"/>
      <w:bookmarkStart w:id="6055" w:name="_Toc56677344"/>
      <w:bookmarkStart w:id="6056" w:name="_Toc56691867"/>
      <w:bookmarkStart w:id="6057" w:name="_Toc56699131"/>
      <w:bookmarkStart w:id="6058" w:name="_Toc89035404"/>
      <w:bookmarkStart w:id="6059" w:name="_Toc89065202"/>
      <w:bookmarkStart w:id="6060" w:name="_Toc89180501"/>
      <w:bookmarkStart w:id="6061" w:name="_Toc97072194"/>
      <w:bookmarkStart w:id="6062" w:name="_Toc106632830"/>
      <w:r w:rsidRPr="003B2883">
        <w:t>6.4.5.</w:t>
      </w:r>
      <w:r w:rsidRPr="003B2883">
        <w:rPr>
          <w:lang w:eastAsia="zh-CN"/>
        </w:rPr>
        <w:t>2</w:t>
      </w:r>
      <w:r w:rsidRPr="003B2883">
        <w:t>.3.1</w:t>
      </w:r>
      <w:r w:rsidRPr="003B2883">
        <w:tab/>
      </w:r>
      <w:r w:rsidRPr="003B2883">
        <w:rPr>
          <w:rFonts w:hint="eastAsia"/>
          <w:lang w:eastAsia="zh-CN"/>
        </w:rPr>
        <w:t>POST</w:t>
      </w:r>
      <w:bookmarkEnd w:id="6051"/>
      <w:bookmarkEnd w:id="6052"/>
      <w:bookmarkEnd w:id="6053"/>
      <w:bookmarkEnd w:id="6054"/>
      <w:bookmarkEnd w:id="6055"/>
      <w:bookmarkEnd w:id="6056"/>
      <w:bookmarkEnd w:id="6057"/>
      <w:bookmarkEnd w:id="6058"/>
      <w:bookmarkEnd w:id="6059"/>
      <w:bookmarkEnd w:id="6060"/>
      <w:bookmarkEnd w:id="6061"/>
      <w:bookmarkEnd w:id="6062"/>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4EBCFE8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3" w:name="_Toc25156593"/>
      <w:bookmarkStart w:id="6064" w:name="_Toc34124898"/>
      <w:bookmarkStart w:id="6065" w:name="_Toc43208033"/>
      <w:bookmarkStart w:id="6066" w:name="_Toc49857500"/>
      <w:bookmarkStart w:id="6067" w:name="_Toc56677345"/>
      <w:bookmarkStart w:id="6068" w:name="_Toc56691868"/>
      <w:bookmarkStart w:id="6069" w:name="_Toc56699132"/>
      <w:bookmarkStart w:id="6070" w:name="_Toc89035405"/>
      <w:bookmarkStart w:id="6071" w:name="_Toc89065203"/>
      <w:bookmarkStart w:id="6072" w:name="_Toc89180502"/>
      <w:bookmarkStart w:id="6073" w:name="_Toc97072195"/>
      <w:bookmarkStart w:id="6074" w:name="_Toc106632831"/>
      <w:r w:rsidRPr="003B2883">
        <w:t>6.4.6</w:t>
      </w:r>
      <w:r w:rsidRPr="003B2883">
        <w:tab/>
        <w:t>Data Model</w:t>
      </w:r>
      <w:bookmarkEnd w:id="6063"/>
      <w:bookmarkEnd w:id="6064"/>
      <w:bookmarkEnd w:id="6065"/>
      <w:bookmarkEnd w:id="6066"/>
      <w:bookmarkEnd w:id="6067"/>
      <w:bookmarkEnd w:id="6068"/>
      <w:bookmarkEnd w:id="6069"/>
      <w:bookmarkEnd w:id="6070"/>
      <w:bookmarkEnd w:id="6071"/>
      <w:bookmarkEnd w:id="6072"/>
      <w:bookmarkEnd w:id="6073"/>
      <w:bookmarkEnd w:id="6074"/>
    </w:p>
    <w:p w14:paraId="0BD8B573" w14:textId="77777777" w:rsidR="00602AC0" w:rsidRPr="003B2883" w:rsidRDefault="00602AC0" w:rsidP="00602AC0">
      <w:pPr>
        <w:pStyle w:val="Heading4"/>
      </w:pPr>
      <w:bookmarkStart w:id="6075" w:name="_Toc25156594"/>
      <w:bookmarkStart w:id="6076" w:name="_Toc34124899"/>
      <w:bookmarkStart w:id="6077" w:name="_Toc43208034"/>
      <w:bookmarkStart w:id="6078" w:name="_Toc49857501"/>
      <w:bookmarkStart w:id="6079" w:name="_Toc56677346"/>
      <w:bookmarkStart w:id="6080" w:name="_Toc56691869"/>
      <w:bookmarkStart w:id="6081" w:name="_Toc56699133"/>
      <w:bookmarkStart w:id="6082" w:name="_Toc89035406"/>
      <w:bookmarkStart w:id="6083" w:name="_Toc89065204"/>
      <w:bookmarkStart w:id="6084" w:name="_Toc89180503"/>
      <w:bookmarkStart w:id="6085" w:name="_Toc97072196"/>
      <w:bookmarkStart w:id="6086" w:name="_Toc106632832"/>
      <w:r w:rsidRPr="003B2883">
        <w:t>6.4.6.1</w:t>
      </w:r>
      <w:r w:rsidRPr="003B2883">
        <w:tab/>
        <w:t>General</w:t>
      </w:r>
      <w:bookmarkEnd w:id="6075"/>
      <w:bookmarkEnd w:id="6076"/>
      <w:bookmarkEnd w:id="6077"/>
      <w:bookmarkEnd w:id="6078"/>
      <w:bookmarkEnd w:id="6079"/>
      <w:bookmarkEnd w:id="6080"/>
      <w:bookmarkEnd w:id="6081"/>
      <w:bookmarkEnd w:id="6082"/>
      <w:bookmarkEnd w:id="6083"/>
      <w:bookmarkEnd w:id="6084"/>
      <w:bookmarkEnd w:id="6085"/>
      <w:bookmarkEnd w:id="6086"/>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87" w:name="_Toc25156595"/>
      <w:bookmarkStart w:id="6088" w:name="_Toc34124900"/>
      <w:bookmarkStart w:id="6089" w:name="_Toc43208035"/>
      <w:bookmarkStart w:id="6090" w:name="_Toc49857502"/>
      <w:bookmarkStart w:id="6091" w:name="_Toc56677347"/>
      <w:bookmarkStart w:id="6092" w:name="_Toc56691870"/>
      <w:bookmarkStart w:id="6093" w:name="_Toc56699134"/>
      <w:bookmarkStart w:id="6094" w:name="_Toc89035407"/>
      <w:bookmarkStart w:id="6095" w:name="_Toc89065205"/>
      <w:bookmarkStart w:id="6096" w:name="_Toc89180504"/>
      <w:bookmarkStart w:id="6097" w:name="_Toc97072197"/>
      <w:bookmarkStart w:id="6098" w:name="_Toc106632833"/>
      <w:r w:rsidRPr="003B2883">
        <w:rPr>
          <w:lang w:val="en-US"/>
        </w:rPr>
        <w:t>6.4.6.2</w:t>
      </w:r>
      <w:r w:rsidRPr="003B2883">
        <w:rPr>
          <w:lang w:val="en-US"/>
        </w:rPr>
        <w:tab/>
        <w:t>Structured data types</w:t>
      </w:r>
      <w:bookmarkEnd w:id="6087"/>
      <w:bookmarkEnd w:id="6088"/>
      <w:bookmarkEnd w:id="6089"/>
      <w:bookmarkEnd w:id="6090"/>
      <w:bookmarkEnd w:id="6091"/>
      <w:bookmarkEnd w:id="6092"/>
      <w:bookmarkEnd w:id="6093"/>
      <w:bookmarkEnd w:id="6094"/>
      <w:bookmarkEnd w:id="6095"/>
      <w:bookmarkEnd w:id="6096"/>
      <w:bookmarkEnd w:id="6097"/>
      <w:bookmarkEnd w:id="6098"/>
    </w:p>
    <w:p w14:paraId="74EA15AA" w14:textId="77777777" w:rsidR="00602AC0" w:rsidRPr="003B2883" w:rsidRDefault="00602AC0" w:rsidP="00602AC0">
      <w:pPr>
        <w:pStyle w:val="Heading5"/>
      </w:pPr>
      <w:bookmarkStart w:id="6099" w:name="_Toc25156596"/>
      <w:bookmarkStart w:id="6100" w:name="_Toc34124901"/>
      <w:bookmarkStart w:id="6101" w:name="_Toc43208036"/>
      <w:bookmarkStart w:id="6102" w:name="_Toc49857503"/>
      <w:bookmarkStart w:id="6103" w:name="_Toc56677348"/>
      <w:bookmarkStart w:id="6104" w:name="_Toc56691871"/>
      <w:bookmarkStart w:id="6105" w:name="_Toc56699135"/>
      <w:bookmarkStart w:id="6106" w:name="_Toc89035408"/>
      <w:bookmarkStart w:id="6107" w:name="_Toc89065206"/>
      <w:bookmarkStart w:id="6108" w:name="_Toc89180505"/>
      <w:bookmarkStart w:id="6109" w:name="_Toc97072198"/>
      <w:bookmarkStart w:id="6110" w:name="_Toc106632834"/>
      <w:r w:rsidRPr="003B2883">
        <w:t>6.4.6.2.1</w:t>
      </w:r>
      <w:r w:rsidRPr="003B2883">
        <w:tab/>
        <w:t>Introduction</w:t>
      </w:r>
      <w:bookmarkEnd w:id="6099"/>
      <w:bookmarkEnd w:id="6100"/>
      <w:bookmarkEnd w:id="6101"/>
      <w:bookmarkEnd w:id="6102"/>
      <w:bookmarkEnd w:id="6103"/>
      <w:bookmarkEnd w:id="6104"/>
      <w:bookmarkEnd w:id="6105"/>
      <w:bookmarkEnd w:id="6106"/>
      <w:bookmarkEnd w:id="6107"/>
      <w:bookmarkEnd w:id="6108"/>
      <w:bookmarkEnd w:id="6109"/>
      <w:bookmarkEnd w:id="6110"/>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1" w:name="_Toc25156597"/>
      <w:bookmarkStart w:id="6112" w:name="_Toc34124902"/>
      <w:bookmarkStart w:id="6113" w:name="_Toc43208037"/>
      <w:bookmarkStart w:id="6114" w:name="_Toc49857504"/>
      <w:bookmarkStart w:id="6115" w:name="_Toc56677349"/>
      <w:bookmarkStart w:id="6116" w:name="_Toc56691872"/>
      <w:bookmarkStart w:id="6117" w:name="_Toc56699136"/>
      <w:bookmarkStart w:id="6118" w:name="_Toc89035409"/>
      <w:bookmarkStart w:id="6119" w:name="_Toc89065207"/>
      <w:bookmarkStart w:id="6120" w:name="_Toc89180506"/>
      <w:bookmarkStart w:id="6121" w:name="_Toc97072199"/>
      <w:bookmarkStart w:id="6122" w:name="_Toc106632835"/>
      <w:r w:rsidRPr="003B2883">
        <w:lastRenderedPageBreak/>
        <w:t>6.4.6.2.2</w:t>
      </w:r>
      <w:r w:rsidRPr="003B2883">
        <w:tab/>
        <w:t xml:space="preserve">Type: </w:t>
      </w:r>
      <w:r w:rsidRPr="003B2883">
        <w:rPr>
          <w:lang w:eastAsia="zh-CN"/>
        </w:rPr>
        <w:t>RequestPosInfo</w:t>
      </w:r>
      <w:bookmarkEnd w:id="6111"/>
      <w:bookmarkEnd w:id="6112"/>
      <w:bookmarkEnd w:id="6113"/>
      <w:bookmarkEnd w:id="6114"/>
      <w:bookmarkEnd w:id="6115"/>
      <w:bookmarkEnd w:id="6116"/>
      <w:bookmarkEnd w:id="6117"/>
      <w:bookmarkEnd w:id="6118"/>
      <w:bookmarkEnd w:id="6119"/>
      <w:bookmarkEnd w:id="6120"/>
      <w:bookmarkEnd w:id="6121"/>
      <w:bookmarkEnd w:id="6122"/>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CE4E16"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CE4E16" w:rsidRDefault="00CE4E16" w:rsidP="00CE4E16">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CE4E16" w:rsidRDefault="00CE4E16" w:rsidP="00CE4E16">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3" w:name="_Toc25156598"/>
      <w:bookmarkStart w:id="6124" w:name="_Toc34124903"/>
      <w:bookmarkStart w:id="6125" w:name="_Toc43208038"/>
      <w:bookmarkStart w:id="6126" w:name="_Toc49857505"/>
      <w:bookmarkStart w:id="6127" w:name="_Toc56677350"/>
      <w:bookmarkStart w:id="6128" w:name="_Toc56691873"/>
      <w:bookmarkStart w:id="6129" w:name="_Toc56699137"/>
      <w:bookmarkStart w:id="6130" w:name="_Toc89035410"/>
      <w:bookmarkStart w:id="6131" w:name="_Toc89065208"/>
      <w:bookmarkStart w:id="6132" w:name="_Toc89180507"/>
      <w:bookmarkStart w:id="6133" w:name="_Toc97072200"/>
      <w:bookmarkStart w:id="6134" w:name="_Toc106632836"/>
      <w:r w:rsidRPr="003B2883">
        <w:lastRenderedPageBreak/>
        <w:t>6.4.6.2.3</w:t>
      </w:r>
      <w:r w:rsidRPr="003B2883">
        <w:tab/>
        <w:t xml:space="preserve">Type: </w:t>
      </w:r>
      <w:r w:rsidRPr="003B2883">
        <w:rPr>
          <w:lang w:eastAsia="zh-CN"/>
        </w:rPr>
        <w:t>ProvidePosInfo</w:t>
      </w:r>
      <w:bookmarkEnd w:id="6123"/>
      <w:bookmarkEnd w:id="6124"/>
      <w:bookmarkEnd w:id="6125"/>
      <w:bookmarkEnd w:id="6126"/>
      <w:bookmarkEnd w:id="6127"/>
      <w:bookmarkEnd w:id="6128"/>
      <w:bookmarkEnd w:id="6129"/>
      <w:bookmarkEnd w:id="6130"/>
      <w:bookmarkEnd w:id="6131"/>
      <w:bookmarkEnd w:id="6132"/>
      <w:bookmarkEnd w:id="6133"/>
      <w:bookmarkEnd w:id="6134"/>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5"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6" w:name="_PERM_MCCTEMPBM_CRPT03410360___7"/>
            <w:bookmarkEnd w:id="6135"/>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6"/>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F329A5"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329A5" w:rsidRDefault="00F329A5" w:rsidP="00F329A5">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329A5" w:rsidRDefault="00F329A5" w:rsidP="00F329A5">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37" w:name="_Toc25156599"/>
      <w:bookmarkStart w:id="6138" w:name="_Toc34124904"/>
      <w:bookmarkStart w:id="6139" w:name="_Toc43208039"/>
      <w:bookmarkStart w:id="6140" w:name="_Toc49857506"/>
      <w:bookmarkStart w:id="6141" w:name="_Toc56677351"/>
      <w:bookmarkStart w:id="6142" w:name="_Toc56691874"/>
      <w:bookmarkStart w:id="6143" w:name="_Toc56699138"/>
      <w:bookmarkStart w:id="6144" w:name="_Toc89035411"/>
      <w:bookmarkStart w:id="6145" w:name="_Toc89065209"/>
      <w:bookmarkStart w:id="6146" w:name="_Toc89180508"/>
      <w:bookmarkStart w:id="6147" w:name="_Toc97072201"/>
      <w:bookmarkStart w:id="6148" w:name="_Toc106632837"/>
      <w:r w:rsidRPr="003B2883">
        <w:lastRenderedPageBreak/>
        <w:t>6.4.6.2.4</w:t>
      </w:r>
      <w:r w:rsidRPr="003B2883">
        <w:tab/>
        <w:t>Type: Notified</w:t>
      </w:r>
      <w:r w:rsidRPr="003B2883">
        <w:rPr>
          <w:lang w:eastAsia="zh-CN"/>
        </w:rPr>
        <w:t>PosInfo</w:t>
      </w:r>
      <w:bookmarkEnd w:id="6137"/>
      <w:bookmarkEnd w:id="6138"/>
      <w:bookmarkEnd w:id="6139"/>
      <w:bookmarkEnd w:id="6140"/>
      <w:bookmarkEnd w:id="6141"/>
      <w:bookmarkEnd w:id="6142"/>
      <w:bookmarkEnd w:id="6143"/>
      <w:bookmarkEnd w:id="6144"/>
      <w:bookmarkEnd w:id="6145"/>
      <w:bookmarkEnd w:id="6146"/>
      <w:bookmarkEnd w:id="6147"/>
      <w:bookmarkEnd w:id="6148"/>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49"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0" w:name="_PERM_MCCTEMPBM_CRPT03410406___5"/>
            <w:bookmarkEnd w:id="6149"/>
            <w:bookmarkEnd w:id="6150"/>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BE45CB" w:rsidRPr="003B2883" w14:paraId="447DE411" w14:textId="42664122" w:rsidTr="00197A74">
        <w:trPr>
          <w:jc w:val="center"/>
        </w:trPr>
        <w:tc>
          <w:tcPr>
            <w:tcW w:w="9599" w:type="dxa"/>
            <w:gridSpan w:val="5"/>
            <w:tcBorders>
              <w:top w:val="single" w:sz="4" w:space="0" w:color="auto"/>
              <w:left w:val="single" w:sz="4" w:space="0" w:color="auto"/>
              <w:bottom w:val="single" w:sz="4" w:space="0" w:color="auto"/>
              <w:right w:val="single" w:sz="4" w:space="0" w:color="auto"/>
            </w:tcBorders>
          </w:tcPr>
          <w:p w14:paraId="2050529C" w14:textId="77777777" w:rsidR="00BE45CB" w:rsidRPr="003B2883" w:rsidRDefault="00BE45CB" w:rsidP="00BE45CB">
            <w:pPr>
              <w:pStyle w:val="TAN"/>
            </w:pPr>
            <w:r w:rsidRPr="003B2883">
              <w:t>NOTE 1:</w:t>
            </w:r>
            <w:r w:rsidRPr="003B2883">
              <w:tab/>
              <w:t>At least one of these IEs shall be present in the message.</w:t>
            </w:r>
          </w:p>
        </w:tc>
        <w:tc>
          <w:tcPr>
            <w:tcW w:w="1662" w:type="dxa"/>
            <w:tcBorders>
              <w:top w:val="single" w:sz="4" w:space="0" w:color="auto"/>
              <w:left w:val="single" w:sz="4" w:space="0" w:color="auto"/>
              <w:bottom w:val="single" w:sz="4" w:space="0" w:color="auto"/>
              <w:right w:val="single" w:sz="4" w:space="0" w:color="auto"/>
            </w:tcBorders>
          </w:tcPr>
          <w:p w14:paraId="67DD9CAD" w14:textId="77777777" w:rsidR="00BE45CB" w:rsidRPr="003B2883" w:rsidRDefault="00BE45CB" w:rsidP="00BE45CB">
            <w:pPr>
              <w:pStyle w:val="TAN"/>
            </w:pP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1" w:name="_Toc25156600"/>
      <w:bookmarkStart w:id="6152" w:name="_Toc34124905"/>
      <w:bookmarkStart w:id="6153" w:name="_Toc43208040"/>
      <w:bookmarkStart w:id="6154" w:name="_Toc49857507"/>
      <w:bookmarkStart w:id="6155" w:name="_Toc56677352"/>
      <w:bookmarkStart w:id="6156" w:name="_Toc56691875"/>
      <w:bookmarkStart w:id="6157" w:name="_Toc56699139"/>
      <w:bookmarkStart w:id="6158" w:name="_Toc89035412"/>
      <w:bookmarkStart w:id="6159" w:name="_Toc89065210"/>
      <w:bookmarkStart w:id="6160" w:name="_Toc89180509"/>
      <w:bookmarkStart w:id="6161" w:name="_Toc97072202"/>
      <w:bookmarkStart w:id="6162" w:name="_Toc106632838"/>
      <w:r w:rsidRPr="003B2883">
        <w:lastRenderedPageBreak/>
        <w:t>6.4.6.2.5</w:t>
      </w:r>
      <w:r w:rsidRPr="003B2883">
        <w:tab/>
        <w:t xml:space="preserve">Type: </w:t>
      </w:r>
      <w:r w:rsidRPr="003B2883">
        <w:rPr>
          <w:lang w:eastAsia="zh-CN"/>
        </w:rPr>
        <w:t>RequestLocInfo</w:t>
      </w:r>
      <w:bookmarkEnd w:id="6151"/>
      <w:bookmarkEnd w:id="6152"/>
      <w:bookmarkEnd w:id="6153"/>
      <w:bookmarkEnd w:id="6154"/>
      <w:bookmarkEnd w:id="6155"/>
      <w:bookmarkEnd w:id="6156"/>
      <w:bookmarkEnd w:id="6157"/>
      <w:bookmarkEnd w:id="6158"/>
      <w:bookmarkEnd w:id="6159"/>
      <w:bookmarkEnd w:id="6160"/>
      <w:bookmarkEnd w:id="6161"/>
      <w:bookmarkEnd w:id="6162"/>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3"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4" w:name="_PERM_MCCTEMPBM_CRPT03410418___2" w:colFirst="4" w:colLast="4"/>
            <w:bookmarkEnd w:id="6163"/>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5" w:name="_PERM_MCCTEMPBM_CRPT03410419___2" w:colFirst="4" w:colLast="4"/>
            <w:bookmarkEnd w:id="6164"/>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6" w:name="_PERM_MCCTEMPBM_CRPT03410420___2" w:colFirst="4" w:colLast="4"/>
            <w:bookmarkEnd w:id="6165"/>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6"/>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67" w:name="_Toc25156601"/>
      <w:bookmarkStart w:id="6168" w:name="_Toc34124906"/>
      <w:bookmarkStart w:id="6169" w:name="_Toc43208041"/>
      <w:bookmarkStart w:id="6170" w:name="_Toc49857508"/>
      <w:bookmarkStart w:id="6171" w:name="_Toc56677353"/>
      <w:bookmarkStart w:id="6172" w:name="_Toc56691876"/>
      <w:bookmarkStart w:id="6173" w:name="_Toc56699140"/>
      <w:bookmarkStart w:id="6174" w:name="_Toc89035413"/>
      <w:bookmarkStart w:id="6175" w:name="_Toc89065211"/>
      <w:bookmarkStart w:id="6176" w:name="_Toc89180510"/>
      <w:bookmarkStart w:id="6177" w:name="_Toc97072203"/>
      <w:bookmarkStart w:id="6178" w:name="_Toc106632839"/>
      <w:r w:rsidRPr="003B2883">
        <w:lastRenderedPageBreak/>
        <w:t>6.4.6.2.6</w:t>
      </w:r>
      <w:r w:rsidRPr="003B2883">
        <w:tab/>
        <w:t xml:space="preserve">Type: </w:t>
      </w:r>
      <w:r w:rsidRPr="003B2883">
        <w:rPr>
          <w:lang w:eastAsia="zh-CN"/>
        </w:rPr>
        <w:t>ProvideLocInfo</w:t>
      </w:r>
      <w:bookmarkEnd w:id="6167"/>
      <w:bookmarkEnd w:id="6168"/>
      <w:bookmarkEnd w:id="6169"/>
      <w:bookmarkEnd w:id="6170"/>
      <w:bookmarkEnd w:id="6171"/>
      <w:bookmarkEnd w:id="6172"/>
      <w:bookmarkEnd w:id="6173"/>
      <w:bookmarkEnd w:id="6174"/>
      <w:bookmarkEnd w:id="6175"/>
      <w:bookmarkEnd w:id="6176"/>
      <w:bookmarkEnd w:id="6177"/>
      <w:bookmarkEnd w:id="6178"/>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79"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0" w:name="_PERM_MCCTEMPBM_CRPT03410423___7"/>
            <w:bookmarkEnd w:id="6179"/>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0"/>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1" w:name="_Toc20150410"/>
      <w:bookmarkStart w:id="6182" w:name="_Toc25156602"/>
      <w:bookmarkStart w:id="6183" w:name="_Toc34124907"/>
      <w:bookmarkStart w:id="6184" w:name="_Toc43208042"/>
      <w:bookmarkStart w:id="6185" w:name="_Toc49857509"/>
      <w:bookmarkStart w:id="6186" w:name="_Toc56677354"/>
      <w:bookmarkStart w:id="6187" w:name="_Toc56691877"/>
      <w:bookmarkStart w:id="6188" w:name="_Toc56699141"/>
      <w:bookmarkStart w:id="6189" w:name="_Toc89035414"/>
      <w:bookmarkStart w:id="6190" w:name="_Toc89065212"/>
      <w:bookmarkStart w:id="6191" w:name="_Toc89180511"/>
      <w:bookmarkStart w:id="6192" w:name="_Toc97072204"/>
      <w:bookmarkStart w:id="6193" w:name="_Toc106632840"/>
      <w:r>
        <w:t>6.4.6.2.7</w:t>
      </w:r>
      <w:r>
        <w:tab/>
        <w:t>Type: Cancel</w:t>
      </w:r>
      <w:bookmarkEnd w:id="6181"/>
      <w:r>
        <w:t>PosInfo</w:t>
      </w:r>
      <w:bookmarkEnd w:id="6182"/>
      <w:bookmarkEnd w:id="6183"/>
      <w:bookmarkEnd w:id="6184"/>
      <w:bookmarkEnd w:id="6185"/>
      <w:bookmarkEnd w:id="6186"/>
      <w:bookmarkEnd w:id="6187"/>
      <w:bookmarkEnd w:id="6188"/>
      <w:bookmarkEnd w:id="6189"/>
      <w:bookmarkEnd w:id="6190"/>
      <w:bookmarkEnd w:id="6191"/>
      <w:bookmarkEnd w:id="6192"/>
      <w:bookmarkEnd w:id="6193"/>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4" w:name="_Toc25156603"/>
      <w:bookmarkStart w:id="6195" w:name="_Toc34124908"/>
      <w:bookmarkStart w:id="6196" w:name="_Toc43208043"/>
      <w:bookmarkStart w:id="6197" w:name="_Toc49857510"/>
      <w:bookmarkStart w:id="6198" w:name="_Toc56677355"/>
      <w:bookmarkStart w:id="6199" w:name="_Toc56691878"/>
      <w:bookmarkStart w:id="6200" w:name="_Toc56699142"/>
      <w:bookmarkStart w:id="6201" w:name="_Toc89035415"/>
      <w:bookmarkStart w:id="6202" w:name="_Toc89065213"/>
      <w:bookmarkStart w:id="6203" w:name="_Toc89180512"/>
      <w:bookmarkStart w:id="6204" w:name="_Toc97072205"/>
      <w:bookmarkStart w:id="6205" w:name="_Toc106632841"/>
      <w:r w:rsidRPr="003B2883">
        <w:rPr>
          <w:lang w:val="en-US"/>
        </w:rPr>
        <w:lastRenderedPageBreak/>
        <w:t>6.4.6.3</w:t>
      </w:r>
      <w:r w:rsidRPr="003B2883">
        <w:rPr>
          <w:lang w:val="en-US"/>
        </w:rPr>
        <w:tab/>
        <w:t>Simple data types and enumerations</w:t>
      </w:r>
      <w:bookmarkEnd w:id="6194"/>
      <w:bookmarkEnd w:id="6195"/>
      <w:bookmarkEnd w:id="6196"/>
      <w:bookmarkEnd w:id="6197"/>
      <w:bookmarkEnd w:id="6198"/>
      <w:bookmarkEnd w:id="6199"/>
      <w:bookmarkEnd w:id="6200"/>
      <w:bookmarkEnd w:id="6201"/>
      <w:bookmarkEnd w:id="6202"/>
      <w:bookmarkEnd w:id="6203"/>
      <w:bookmarkEnd w:id="6204"/>
      <w:bookmarkEnd w:id="6205"/>
    </w:p>
    <w:p w14:paraId="4614180A" w14:textId="77777777" w:rsidR="00602AC0" w:rsidRPr="003B2883" w:rsidRDefault="00602AC0" w:rsidP="00602AC0">
      <w:pPr>
        <w:pStyle w:val="Heading5"/>
      </w:pPr>
      <w:bookmarkStart w:id="6206" w:name="_Toc25156604"/>
      <w:bookmarkStart w:id="6207" w:name="_Toc34124909"/>
      <w:bookmarkStart w:id="6208" w:name="_Toc43208044"/>
      <w:bookmarkStart w:id="6209" w:name="_Toc49857511"/>
      <w:bookmarkStart w:id="6210" w:name="_Toc56677356"/>
      <w:bookmarkStart w:id="6211" w:name="_Toc56691879"/>
      <w:bookmarkStart w:id="6212" w:name="_Toc56699143"/>
      <w:bookmarkStart w:id="6213" w:name="_Toc89035416"/>
      <w:bookmarkStart w:id="6214" w:name="_Toc89065214"/>
      <w:bookmarkStart w:id="6215" w:name="_Toc89180513"/>
      <w:bookmarkStart w:id="6216" w:name="_Toc97072206"/>
      <w:bookmarkStart w:id="6217" w:name="_Toc106632842"/>
      <w:r w:rsidRPr="003B2883">
        <w:t>6.4.6.3.1</w:t>
      </w:r>
      <w:r w:rsidRPr="003B2883">
        <w:tab/>
        <w:t>Introduction</w:t>
      </w:r>
      <w:bookmarkEnd w:id="6206"/>
      <w:bookmarkEnd w:id="6207"/>
      <w:bookmarkEnd w:id="6208"/>
      <w:bookmarkEnd w:id="6209"/>
      <w:bookmarkEnd w:id="6210"/>
      <w:bookmarkEnd w:id="6211"/>
      <w:bookmarkEnd w:id="6212"/>
      <w:bookmarkEnd w:id="6213"/>
      <w:bookmarkEnd w:id="6214"/>
      <w:bookmarkEnd w:id="6215"/>
      <w:bookmarkEnd w:id="6216"/>
      <w:bookmarkEnd w:id="6217"/>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18" w:name="_Toc25156605"/>
      <w:bookmarkStart w:id="6219" w:name="_Toc34124910"/>
      <w:bookmarkStart w:id="6220" w:name="_Toc43208045"/>
      <w:bookmarkStart w:id="6221" w:name="_Toc49857512"/>
      <w:bookmarkStart w:id="6222" w:name="_Toc56677357"/>
      <w:bookmarkStart w:id="6223" w:name="_Toc56691880"/>
      <w:bookmarkStart w:id="6224" w:name="_Toc56699144"/>
      <w:bookmarkStart w:id="6225" w:name="_Toc89035417"/>
      <w:bookmarkStart w:id="6226" w:name="_Toc89065215"/>
      <w:bookmarkStart w:id="6227" w:name="_Toc89180514"/>
      <w:bookmarkStart w:id="6228" w:name="_Toc97072207"/>
      <w:bookmarkStart w:id="6229" w:name="_Toc106632843"/>
      <w:r w:rsidRPr="003B2883">
        <w:t>6.4.6.3.2</w:t>
      </w:r>
      <w:r w:rsidRPr="003B2883">
        <w:tab/>
        <w:t>Simple data types</w:t>
      </w:r>
      <w:bookmarkEnd w:id="6218"/>
      <w:bookmarkEnd w:id="6219"/>
      <w:bookmarkEnd w:id="6220"/>
      <w:bookmarkEnd w:id="6221"/>
      <w:bookmarkEnd w:id="6222"/>
      <w:bookmarkEnd w:id="6223"/>
      <w:bookmarkEnd w:id="6224"/>
      <w:bookmarkEnd w:id="6225"/>
      <w:bookmarkEnd w:id="6226"/>
      <w:bookmarkEnd w:id="6227"/>
      <w:bookmarkEnd w:id="6228"/>
      <w:bookmarkEnd w:id="6229"/>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0" w:name="_Toc25156606"/>
      <w:bookmarkStart w:id="6231" w:name="_Toc34124911"/>
      <w:bookmarkStart w:id="6232" w:name="_Toc43208046"/>
      <w:bookmarkStart w:id="6233" w:name="_Toc49857513"/>
      <w:bookmarkStart w:id="6234" w:name="_Toc56677358"/>
      <w:bookmarkStart w:id="6235" w:name="_Toc56691881"/>
      <w:bookmarkStart w:id="6236" w:name="_Toc56699145"/>
      <w:bookmarkStart w:id="6237" w:name="_Toc89035418"/>
      <w:bookmarkStart w:id="6238" w:name="_Toc89065216"/>
      <w:bookmarkStart w:id="6239" w:name="_Toc89180515"/>
      <w:bookmarkStart w:id="6240" w:name="_Toc97072208"/>
      <w:bookmarkStart w:id="6241" w:name="_Toc106632844"/>
      <w:r w:rsidRPr="003B2883">
        <w:t>6.4.6.3.3</w:t>
      </w:r>
      <w:r w:rsidRPr="003B2883">
        <w:tab/>
        <w:t>Enumeration: LocationType</w:t>
      </w:r>
      <w:bookmarkEnd w:id="6230"/>
      <w:bookmarkEnd w:id="6231"/>
      <w:bookmarkEnd w:id="6232"/>
      <w:bookmarkEnd w:id="6233"/>
      <w:bookmarkEnd w:id="6234"/>
      <w:bookmarkEnd w:id="6235"/>
      <w:bookmarkEnd w:id="6236"/>
      <w:bookmarkEnd w:id="6237"/>
      <w:bookmarkEnd w:id="6238"/>
      <w:bookmarkEnd w:id="6239"/>
      <w:bookmarkEnd w:id="6240"/>
      <w:bookmarkEnd w:id="6241"/>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2" w:name="_Toc25156607"/>
      <w:bookmarkStart w:id="6243" w:name="_Toc34124912"/>
      <w:bookmarkStart w:id="6244" w:name="_Toc43208047"/>
      <w:bookmarkStart w:id="6245" w:name="_Toc49857514"/>
      <w:bookmarkStart w:id="6246" w:name="_Toc56677359"/>
      <w:bookmarkStart w:id="6247" w:name="_Toc56691882"/>
      <w:bookmarkStart w:id="6248" w:name="_Toc56699146"/>
      <w:bookmarkStart w:id="6249" w:name="_Toc89035419"/>
      <w:bookmarkStart w:id="6250" w:name="_Toc89065217"/>
      <w:bookmarkStart w:id="6251" w:name="_Toc89180516"/>
      <w:bookmarkStart w:id="6252" w:name="_Toc97072209"/>
      <w:bookmarkStart w:id="6253" w:name="_Toc106632845"/>
      <w:r w:rsidRPr="003B2883">
        <w:t>6.4.6.3.4</w:t>
      </w:r>
      <w:r w:rsidRPr="003B2883">
        <w:tab/>
        <w:t>Enumeration: LocationEvent</w:t>
      </w:r>
      <w:bookmarkEnd w:id="6242"/>
      <w:bookmarkEnd w:id="6243"/>
      <w:bookmarkEnd w:id="6244"/>
      <w:bookmarkEnd w:id="6245"/>
      <w:bookmarkEnd w:id="6246"/>
      <w:bookmarkEnd w:id="6247"/>
      <w:bookmarkEnd w:id="6248"/>
      <w:bookmarkEnd w:id="6249"/>
      <w:bookmarkEnd w:id="6250"/>
      <w:bookmarkEnd w:id="6251"/>
      <w:bookmarkEnd w:id="6252"/>
      <w:bookmarkEnd w:id="6253"/>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4" w:name="_Toc43208048"/>
      <w:bookmarkStart w:id="6255" w:name="_Toc49857515"/>
      <w:bookmarkStart w:id="6256" w:name="_Toc56677360"/>
      <w:bookmarkStart w:id="6257" w:name="_Toc56691883"/>
      <w:bookmarkStart w:id="6258" w:name="_Toc56699147"/>
      <w:bookmarkStart w:id="6259" w:name="_Toc89035420"/>
      <w:bookmarkStart w:id="6260" w:name="_Toc89065218"/>
      <w:bookmarkStart w:id="6261" w:name="_Toc89180517"/>
      <w:bookmarkStart w:id="6262" w:name="_Toc97072210"/>
      <w:bookmarkStart w:id="6263" w:name="_Toc106632846"/>
      <w:r>
        <w:t>6.4.6.3.</w:t>
      </w:r>
      <w:r>
        <w:rPr>
          <w:lang w:eastAsia="zh-CN"/>
        </w:rPr>
        <w:t>5</w:t>
      </w:r>
      <w:r>
        <w:tab/>
        <w:t xml:space="preserve">Enumeration: </w:t>
      </w:r>
      <w:r>
        <w:rPr>
          <w:rFonts w:hint="eastAsia"/>
          <w:lang w:eastAsia="zh-CN"/>
        </w:rPr>
        <w:t>LocationPrivacyVerResult</w:t>
      </w:r>
      <w:bookmarkEnd w:id="6254"/>
      <w:bookmarkEnd w:id="6255"/>
      <w:bookmarkEnd w:id="6256"/>
      <w:bookmarkEnd w:id="6257"/>
      <w:bookmarkEnd w:id="6258"/>
      <w:bookmarkEnd w:id="6259"/>
      <w:bookmarkEnd w:id="6260"/>
      <w:bookmarkEnd w:id="6261"/>
      <w:bookmarkEnd w:id="6262"/>
      <w:bookmarkEnd w:id="6263"/>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4" w:name="_Toc25156608"/>
      <w:bookmarkStart w:id="6265" w:name="_Toc34124913"/>
      <w:bookmarkStart w:id="6266" w:name="_Toc43208049"/>
      <w:bookmarkStart w:id="6267" w:name="_Toc49857516"/>
      <w:bookmarkStart w:id="6268" w:name="_Toc56677361"/>
      <w:bookmarkStart w:id="6269" w:name="_Toc56691884"/>
      <w:bookmarkStart w:id="6270" w:name="_Toc56699148"/>
      <w:bookmarkStart w:id="6271" w:name="_Toc89035421"/>
      <w:bookmarkStart w:id="6272" w:name="_Toc89065219"/>
      <w:bookmarkStart w:id="6273" w:name="_Toc89180518"/>
      <w:bookmarkStart w:id="6274" w:name="_Toc97072211"/>
      <w:bookmarkStart w:id="6275" w:name="_Toc106632847"/>
      <w:r w:rsidRPr="003B2883">
        <w:t>6.4.7</w:t>
      </w:r>
      <w:r w:rsidRPr="003B2883">
        <w:tab/>
        <w:t>Error Handling</w:t>
      </w:r>
      <w:bookmarkEnd w:id="6264"/>
      <w:bookmarkEnd w:id="6265"/>
      <w:bookmarkEnd w:id="6266"/>
      <w:bookmarkEnd w:id="6267"/>
      <w:bookmarkEnd w:id="6268"/>
      <w:bookmarkEnd w:id="6269"/>
      <w:bookmarkEnd w:id="6270"/>
      <w:bookmarkEnd w:id="6271"/>
      <w:bookmarkEnd w:id="6272"/>
      <w:bookmarkEnd w:id="6273"/>
      <w:bookmarkEnd w:id="6274"/>
      <w:bookmarkEnd w:id="6275"/>
    </w:p>
    <w:p w14:paraId="02D80ACA" w14:textId="77777777" w:rsidR="00602AC0" w:rsidRPr="003B2883" w:rsidRDefault="00602AC0" w:rsidP="00602AC0">
      <w:pPr>
        <w:pStyle w:val="Heading4"/>
      </w:pPr>
      <w:bookmarkStart w:id="6276" w:name="_Toc25156609"/>
      <w:bookmarkStart w:id="6277" w:name="_Toc34124914"/>
      <w:bookmarkStart w:id="6278" w:name="_Toc43208050"/>
      <w:bookmarkStart w:id="6279" w:name="_Toc49857517"/>
      <w:bookmarkStart w:id="6280" w:name="_Toc56677362"/>
      <w:bookmarkStart w:id="6281" w:name="_Toc56691885"/>
      <w:bookmarkStart w:id="6282" w:name="_Toc56699149"/>
      <w:bookmarkStart w:id="6283" w:name="_Toc89035422"/>
      <w:bookmarkStart w:id="6284" w:name="_Toc89065220"/>
      <w:bookmarkStart w:id="6285" w:name="_Toc89180519"/>
      <w:bookmarkStart w:id="6286" w:name="_Toc97072212"/>
      <w:bookmarkStart w:id="6287" w:name="_Toc106632848"/>
      <w:r w:rsidRPr="003B2883">
        <w:t>6.4.7.1</w:t>
      </w:r>
      <w:r w:rsidRPr="003B2883">
        <w:tab/>
        <w:t>General</w:t>
      </w:r>
      <w:bookmarkEnd w:id="6276"/>
      <w:bookmarkEnd w:id="6277"/>
      <w:bookmarkEnd w:id="6278"/>
      <w:bookmarkEnd w:id="6279"/>
      <w:bookmarkEnd w:id="6280"/>
      <w:bookmarkEnd w:id="6281"/>
      <w:bookmarkEnd w:id="6282"/>
      <w:bookmarkEnd w:id="6283"/>
      <w:bookmarkEnd w:id="6284"/>
      <w:bookmarkEnd w:id="6285"/>
      <w:bookmarkEnd w:id="6286"/>
      <w:bookmarkEnd w:id="6287"/>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88" w:name="_Toc25156610"/>
      <w:bookmarkStart w:id="6289" w:name="_Toc34124915"/>
      <w:bookmarkStart w:id="6290" w:name="_Toc43208051"/>
      <w:bookmarkStart w:id="6291" w:name="_Toc49857518"/>
      <w:bookmarkStart w:id="6292" w:name="_Toc56677363"/>
      <w:bookmarkStart w:id="6293" w:name="_Toc56691886"/>
      <w:bookmarkStart w:id="6294" w:name="_Toc56699150"/>
      <w:bookmarkStart w:id="6295" w:name="_Toc89035423"/>
      <w:bookmarkStart w:id="6296" w:name="_Toc89065221"/>
      <w:bookmarkStart w:id="6297" w:name="_Toc89180520"/>
      <w:bookmarkStart w:id="6298" w:name="_Toc97072213"/>
      <w:bookmarkStart w:id="6299" w:name="_Toc106632849"/>
      <w:r w:rsidRPr="003B2883">
        <w:t>6.4.7.2</w:t>
      </w:r>
      <w:r w:rsidRPr="003B2883">
        <w:tab/>
        <w:t>Protocol Errors</w:t>
      </w:r>
      <w:bookmarkEnd w:id="6288"/>
      <w:bookmarkEnd w:id="6289"/>
      <w:bookmarkEnd w:id="6290"/>
      <w:bookmarkEnd w:id="6291"/>
      <w:bookmarkEnd w:id="6292"/>
      <w:bookmarkEnd w:id="6293"/>
      <w:bookmarkEnd w:id="6294"/>
      <w:bookmarkEnd w:id="6295"/>
      <w:bookmarkEnd w:id="6296"/>
      <w:bookmarkEnd w:id="6297"/>
      <w:bookmarkEnd w:id="6298"/>
      <w:bookmarkEnd w:id="6299"/>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0" w:name="_Toc25156611"/>
      <w:bookmarkStart w:id="6301" w:name="_Toc34124916"/>
      <w:bookmarkStart w:id="6302" w:name="_Toc43208052"/>
      <w:bookmarkStart w:id="6303" w:name="_Toc49857519"/>
      <w:bookmarkStart w:id="6304" w:name="_Toc56677364"/>
      <w:bookmarkStart w:id="6305" w:name="_Toc56691887"/>
      <w:bookmarkStart w:id="6306" w:name="_Toc56699151"/>
      <w:bookmarkStart w:id="6307" w:name="_Toc89035424"/>
      <w:bookmarkStart w:id="6308" w:name="_Toc89065222"/>
      <w:bookmarkStart w:id="6309" w:name="_Toc89180521"/>
      <w:bookmarkStart w:id="6310" w:name="_Toc97072214"/>
      <w:bookmarkStart w:id="6311" w:name="_Toc106632850"/>
      <w:r w:rsidRPr="003B2883">
        <w:t>6.4.7.3</w:t>
      </w:r>
      <w:r w:rsidRPr="003B2883">
        <w:tab/>
        <w:t>Application Errors</w:t>
      </w:r>
      <w:bookmarkEnd w:id="6300"/>
      <w:bookmarkEnd w:id="6301"/>
      <w:bookmarkEnd w:id="6302"/>
      <w:bookmarkEnd w:id="6303"/>
      <w:bookmarkEnd w:id="6304"/>
      <w:bookmarkEnd w:id="6305"/>
      <w:bookmarkEnd w:id="6306"/>
      <w:bookmarkEnd w:id="6307"/>
      <w:bookmarkEnd w:id="6308"/>
      <w:bookmarkEnd w:id="6309"/>
      <w:bookmarkEnd w:id="6310"/>
      <w:bookmarkEnd w:id="6311"/>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2" w:name="_Toc25156612"/>
      <w:bookmarkStart w:id="6313" w:name="_Toc34124917"/>
      <w:bookmarkStart w:id="6314" w:name="_Toc43208053"/>
      <w:bookmarkStart w:id="6315" w:name="_Toc49857520"/>
      <w:bookmarkStart w:id="6316" w:name="_Toc56677365"/>
      <w:bookmarkStart w:id="6317" w:name="_Toc56691888"/>
      <w:bookmarkStart w:id="6318" w:name="_Toc56699152"/>
      <w:bookmarkStart w:id="6319" w:name="_Toc89035425"/>
      <w:bookmarkStart w:id="6320" w:name="_Toc89065223"/>
      <w:bookmarkStart w:id="6321" w:name="_Toc89180522"/>
      <w:bookmarkStart w:id="6322" w:name="_Toc97072215"/>
      <w:bookmarkStart w:id="6323" w:name="_Toc106632851"/>
      <w:r w:rsidRPr="003B2883">
        <w:t>6.4.8</w:t>
      </w:r>
      <w:r w:rsidRPr="003B2883">
        <w:tab/>
        <w:t>Feature Negotiation</w:t>
      </w:r>
      <w:bookmarkEnd w:id="6312"/>
      <w:bookmarkEnd w:id="6313"/>
      <w:bookmarkEnd w:id="6314"/>
      <w:bookmarkEnd w:id="6315"/>
      <w:bookmarkEnd w:id="6316"/>
      <w:bookmarkEnd w:id="6317"/>
      <w:bookmarkEnd w:id="6318"/>
      <w:bookmarkEnd w:id="6319"/>
      <w:bookmarkEnd w:id="6320"/>
      <w:bookmarkEnd w:id="6321"/>
      <w:bookmarkEnd w:id="6322"/>
      <w:bookmarkEnd w:id="6323"/>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lastRenderedPageBreak/>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4" w:name="_Toc25156613"/>
      <w:bookmarkStart w:id="6325" w:name="_Toc34124918"/>
      <w:bookmarkStart w:id="6326" w:name="_Toc43208054"/>
      <w:bookmarkStart w:id="6327" w:name="_Toc49857521"/>
      <w:bookmarkStart w:id="6328" w:name="_Toc56677366"/>
      <w:bookmarkStart w:id="6329" w:name="_Toc56691889"/>
      <w:bookmarkStart w:id="6330" w:name="_Toc56699153"/>
      <w:bookmarkStart w:id="6331" w:name="_Toc89035426"/>
      <w:bookmarkStart w:id="6332" w:name="_Toc89065224"/>
      <w:bookmarkStart w:id="6333" w:name="_Toc89180523"/>
      <w:bookmarkStart w:id="6334" w:name="_Toc97072216"/>
      <w:bookmarkStart w:id="6335" w:name="_Toc106632852"/>
      <w:r w:rsidRPr="003B2883">
        <w:rPr>
          <w:lang w:val="en-US"/>
        </w:rPr>
        <w:t>6.4.9</w:t>
      </w:r>
      <w:r w:rsidRPr="003B2883">
        <w:rPr>
          <w:lang w:val="en-US"/>
        </w:rPr>
        <w:tab/>
        <w:t>Security</w:t>
      </w:r>
      <w:bookmarkEnd w:id="6324"/>
      <w:bookmarkEnd w:id="6325"/>
      <w:bookmarkEnd w:id="6326"/>
      <w:bookmarkEnd w:id="6327"/>
      <w:bookmarkEnd w:id="6328"/>
      <w:bookmarkEnd w:id="6329"/>
      <w:bookmarkEnd w:id="6330"/>
      <w:bookmarkEnd w:id="6331"/>
      <w:bookmarkEnd w:id="6332"/>
      <w:bookmarkEnd w:id="6333"/>
      <w:bookmarkEnd w:id="6334"/>
      <w:bookmarkEnd w:id="6335"/>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6" w:name="_Toc56677367"/>
      <w:bookmarkStart w:id="6337" w:name="_Toc56691890"/>
      <w:bookmarkStart w:id="6338" w:name="_Toc56699154"/>
      <w:bookmarkStart w:id="6339" w:name="_Toc89035427"/>
      <w:bookmarkStart w:id="6340" w:name="_Toc89065225"/>
      <w:bookmarkStart w:id="6341" w:name="_Toc89180524"/>
      <w:bookmarkStart w:id="6342" w:name="_Toc97072217"/>
      <w:bookmarkStart w:id="6343" w:name="_Toc106632853"/>
      <w:r w:rsidRPr="003B2883">
        <w:t>6.</w:t>
      </w:r>
      <w:r>
        <w:t>4</w:t>
      </w:r>
      <w:r w:rsidRPr="003B2883">
        <w:t>.</w:t>
      </w:r>
      <w:r>
        <w:t>10</w:t>
      </w:r>
      <w:r w:rsidRPr="003B2883">
        <w:tab/>
      </w:r>
      <w:r>
        <w:t>HTTP redirection</w:t>
      </w:r>
      <w:bookmarkEnd w:id="6336"/>
      <w:bookmarkEnd w:id="6337"/>
      <w:bookmarkEnd w:id="6338"/>
      <w:bookmarkEnd w:id="6339"/>
      <w:bookmarkEnd w:id="6340"/>
      <w:bookmarkEnd w:id="6341"/>
      <w:bookmarkEnd w:id="6342"/>
      <w:bookmarkEnd w:id="6343"/>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4" w:name="_Toc81298220"/>
      <w:bookmarkStart w:id="6345" w:name="_Toc89035428"/>
      <w:bookmarkStart w:id="6346" w:name="_Toc89065226"/>
      <w:bookmarkStart w:id="6347" w:name="_Toc89180525"/>
      <w:bookmarkStart w:id="6348" w:name="_Toc97072218"/>
      <w:bookmarkStart w:id="6349" w:name="_Toc106632854"/>
      <w:r w:rsidRPr="003B2883">
        <w:t>6.</w:t>
      </w:r>
      <w:r w:rsidR="007C1C7A">
        <w:t>5</w:t>
      </w:r>
      <w:r w:rsidRPr="003B2883">
        <w:tab/>
        <w:t>Namf_</w:t>
      </w:r>
      <w:r>
        <w:t>MBSBroadcast</w:t>
      </w:r>
      <w:r w:rsidRPr="003B2883">
        <w:t xml:space="preserve"> Service API</w:t>
      </w:r>
      <w:bookmarkEnd w:id="6344"/>
      <w:bookmarkEnd w:id="6345"/>
      <w:bookmarkEnd w:id="6346"/>
      <w:bookmarkEnd w:id="6347"/>
      <w:bookmarkEnd w:id="6348"/>
      <w:bookmarkEnd w:id="6349"/>
    </w:p>
    <w:p w14:paraId="4A162D01" w14:textId="16919869" w:rsidR="004C698F" w:rsidRPr="003B2883" w:rsidRDefault="004C698F" w:rsidP="004C698F">
      <w:pPr>
        <w:pStyle w:val="Heading3"/>
      </w:pPr>
      <w:bookmarkStart w:id="6350" w:name="_Toc81298221"/>
      <w:bookmarkStart w:id="6351" w:name="_Toc89035429"/>
      <w:bookmarkStart w:id="6352" w:name="_Toc89065227"/>
      <w:bookmarkStart w:id="6353" w:name="_Toc89180526"/>
      <w:bookmarkStart w:id="6354" w:name="_Toc97072219"/>
      <w:bookmarkStart w:id="6355" w:name="_Toc106632855"/>
      <w:r>
        <w:t>6.</w:t>
      </w:r>
      <w:r w:rsidR="007C1C7A">
        <w:t>5</w:t>
      </w:r>
      <w:r w:rsidRPr="003B2883">
        <w:t>.1</w:t>
      </w:r>
      <w:r w:rsidRPr="003B2883">
        <w:tab/>
        <w:t>API URI</w:t>
      </w:r>
      <w:bookmarkEnd w:id="6350"/>
      <w:bookmarkEnd w:id="6351"/>
      <w:bookmarkEnd w:id="6352"/>
      <w:bookmarkEnd w:id="6353"/>
      <w:bookmarkEnd w:id="6354"/>
      <w:bookmarkEnd w:id="6355"/>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lastRenderedPageBreak/>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6" w:name="_Toc81298222"/>
      <w:bookmarkStart w:id="6357" w:name="_Toc89035430"/>
      <w:bookmarkStart w:id="6358" w:name="_Toc89065228"/>
      <w:bookmarkStart w:id="6359" w:name="_Toc89180527"/>
      <w:bookmarkStart w:id="6360" w:name="_Toc97072220"/>
      <w:bookmarkStart w:id="6361" w:name="_Toc106632856"/>
      <w:r>
        <w:t>6.</w:t>
      </w:r>
      <w:r w:rsidR="007C1C7A">
        <w:t>5</w:t>
      </w:r>
      <w:r w:rsidRPr="003B2883">
        <w:t>.2</w:t>
      </w:r>
      <w:r w:rsidRPr="003B2883">
        <w:tab/>
        <w:t>Usage of HTTP</w:t>
      </w:r>
      <w:bookmarkEnd w:id="6356"/>
      <w:bookmarkEnd w:id="6357"/>
      <w:bookmarkEnd w:id="6358"/>
      <w:bookmarkEnd w:id="6359"/>
      <w:bookmarkEnd w:id="6360"/>
      <w:bookmarkEnd w:id="6361"/>
    </w:p>
    <w:p w14:paraId="43D4BEE1" w14:textId="1973EBB9" w:rsidR="004C698F" w:rsidRPr="003B2883" w:rsidRDefault="004C698F" w:rsidP="004C698F">
      <w:pPr>
        <w:pStyle w:val="Heading4"/>
      </w:pPr>
      <w:bookmarkStart w:id="6362" w:name="_Toc81298223"/>
      <w:bookmarkStart w:id="6363" w:name="_Toc89035431"/>
      <w:bookmarkStart w:id="6364" w:name="_Toc89065229"/>
      <w:bookmarkStart w:id="6365" w:name="_Toc89180528"/>
      <w:bookmarkStart w:id="6366" w:name="_Toc97072221"/>
      <w:bookmarkStart w:id="6367" w:name="_Toc106632857"/>
      <w:r>
        <w:t>6.</w:t>
      </w:r>
      <w:r w:rsidR="007C1C7A">
        <w:t>5</w:t>
      </w:r>
      <w:r w:rsidRPr="003B2883">
        <w:t>.2.1</w:t>
      </w:r>
      <w:r w:rsidRPr="003B2883">
        <w:tab/>
        <w:t>General</w:t>
      </w:r>
      <w:bookmarkEnd w:id="6362"/>
      <w:bookmarkEnd w:id="6363"/>
      <w:bookmarkEnd w:id="6364"/>
      <w:bookmarkEnd w:id="6365"/>
      <w:bookmarkEnd w:id="6366"/>
      <w:bookmarkEnd w:id="6367"/>
    </w:p>
    <w:p w14:paraId="53ABA73D" w14:textId="77777777" w:rsidR="004C698F" w:rsidRPr="003B2883" w:rsidRDefault="004C698F" w:rsidP="004C698F">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68" w:name="_Toc81298224"/>
      <w:bookmarkStart w:id="6369" w:name="_Toc89035432"/>
      <w:bookmarkStart w:id="6370" w:name="_Toc89065230"/>
      <w:bookmarkStart w:id="6371" w:name="_Toc89180529"/>
      <w:bookmarkStart w:id="6372" w:name="_Toc97072222"/>
      <w:bookmarkStart w:id="6373" w:name="_Toc106632858"/>
      <w:r>
        <w:t>6.</w:t>
      </w:r>
      <w:r w:rsidR="007C1C7A">
        <w:t>5</w:t>
      </w:r>
      <w:r w:rsidRPr="003B2883">
        <w:t>.2.2</w:t>
      </w:r>
      <w:r w:rsidRPr="003B2883">
        <w:tab/>
        <w:t>HTTP standard headers</w:t>
      </w:r>
      <w:bookmarkEnd w:id="6368"/>
      <w:bookmarkEnd w:id="6369"/>
      <w:bookmarkEnd w:id="6370"/>
      <w:bookmarkEnd w:id="6371"/>
      <w:bookmarkEnd w:id="6372"/>
      <w:bookmarkEnd w:id="6373"/>
    </w:p>
    <w:p w14:paraId="7F3D2E62" w14:textId="4A7235A3" w:rsidR="004C698F" w:rsidRPr="003B2883" w:rsidRDefault="004C698F" w:rsidP="004C698F">
      <w:pPr>
        <w:pStyle w:val="Heading5"/>
        <w:rPr>
          <w:lang w:eastAsia="zh-CN"/>
        </w:rPr>
      </w:pPr>
      <w:bookmarkStart w:id="6374" w:name="_Toc81298225"/>
      <w:bookmarkStart w:id="6375" w:name="_Toc89035433"/>
      <w:bookmarkStart w:id="6376" w:name="_Toc89065231"/>
      <w:bookmarkStart w:id="6377" w:name="_Toc89180530"/>
      <w:bookmarkStart w:id="6378" w:name="_Toc97072223"/>
      <w:bookmarkStart w:id="6379" w:name="_Toc106632859"/>
      <w:r>
        <w:t>6.</w:t>
      </w:r>
      <w:r w:rsidR="007C1C7A">
        <w:t>5</w:t>
      </w:r>
      <w:r w:rsidRPr="003B2883">
        <w:t>.2.2.1</w:t>
      </w:r>
      <w:r w:rsidRPr="003B2883">
        <w:rPr>
          <w:lang w:eastAsia="zh-CN"/>
        </w:rPr>
        <w:tab/>
        <w:t>General</w:t>
      </w:r>
      <w:bookmarkEnd w:id="6374"/>
      <w:bookmarkEnd w:id="6375"/>
      <w:bookmarkEnd w:id="6376"/>
      <w:bookmarkEnd w:id="6377"/>
      <w:bookmarkEnd w:id="6378"/>
      <w:bookmarkEnd w:id="6379"/>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0" w:name="_Toc81298226"/>
      <w:bookmarkStart w:id="6381" w:name="_Toc89035434"/>
      <w:bookmarkStart w:id="6382" w:name="_Toc89065232"/>
      <w:bookmarkStart w:id="6383" w:name="_Toc89180531"/>
      <w:bookmarkStart w:id="6384" w:name="_Toc97072224"/>
      <w:bookmarkStart w:id="6385" w:name="_Toc106632860"/>
      <w:r>
        <w:t>6.</w:t>
      </w:r>
      <w:r w:rsidR="007C1C7A">
        <w:t>5</w:t>
      </w:r>
      <w:r w:rsidRPr="003B2883">
        <w:t>.2.2.2</w:t>
      </w:r>
      <w:r w:rsidRPr="003B2883">
        <w:tab/>
        <w:t>Content type</w:t>
      </w:r>
      <w:bookmarkEnd w:id="6380"/>
      <w:bookmarkEnd w:id="6381"/>
      <w:bookmarkEnd w:id="6382"/>
      <w:bookmarkEnd w:id="6383"/>
      <w:bookmarkEnd w:id="6384"/>
      <w:bookmarkEnd w:id="6385"/>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77777777" w:rsidR="004C698F" w:rsidRDefault="004C698F" w:rsidP="006278EC">
            <w:pPr>
              <w:pStyle w:val="TAL"/>
            </w:pPr>
            <w:r>
              <w:t>Binary encoded payload,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D1896A2" w:rsidR="004C698F" w:rsidRDefault="004C698F" w:rsidP="004C698F">
      <w:r>
        <w:t>See clause 6.</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6" w:name="_Toc81298227"/>
      <w:bookmarkStart w:id="6387" w:name="_Toc89035435"/>
      <w:bookmarkStart w:id="6388" w:name="_Toc89065233"/>
      <w:bookmarkStart w:id="6389" w:name="_Toc89180532"/>
      <w:bookmarkStart w:id="6390" w:name="_Toc97072225"/>
      <w:bookmarkStart w:id="6391" w:name="_Toc106632861"/>
      <w:r>
        <w:t>6.</w:t>
      </w:r>
      <w:r w:rsidR="007C1C7A">
        <w:t>5</w:t>
      </w:r>
      <w:r w:rsidRPr="003B2883">
        <w:t>.2.3</w:t>
      </w:r>
      <w:r w:rsidRPr="003B2883">
        <w:tab/>
        <w:t>HTTP custom headers</w:t>
      </w:r>
      <w:bookmarkEnd w:id="6386"/>
      <w:bookmarkEnd w:id="6387"/>
      <w:bookmarkEnd w:id="6388"/>
      <w:bookmarkEnd w:id="6389"/>
      <w:bookmarkEnd w:id="6390"/>
      <w:bookmarkEnd w:id="6391"/>
    </w:p>
    <w:p w14:paraId="2C3E1432" w14:textId="7A74C776" w:rsidR="004C698F" w:rsidRPr="003B2883" w:rsidRDefault="004C698F" w:rsidP="004C698F">
      <w:pPr>
        <w:pStyle w:val="Heading5"/>
        <w:rPr>
          <w:lang w:eastAsia="zh-CN"/>
        </w:rPr>
      </w:pPr>
      <w:bookmarkStart w:id="6392" w:name="_Toc81298228"/>
      <w:bookmarkStart w:id="6393" w:name="_Toc89035436"/>
      <w:bookmarkStart w:id="6394" w:name="_Toc89065234"/>
      <w:bookmarkStart w:id="6395" w:name="_Toc89180533"/>
      <w:bookmarkStart w:id="6396" w:name="_Toc97072226"/>
      <w:bookmarkStart w:id="6397" w:name="_Toc106632862"/>
      <w:r>
        <w:t>6.</w:t>
      </w:r>
      <w:r w:rsidR="007C1C7A">
        <w:t>5</w:t>
      </w:r>
      <w:r w:rsidRPr="003B2883">
        <w:t>.2.3.1</w:t>
      </w:r>
      <w:r w:rsidRPr="003B2883">
        <w:rPr>
          <w:lang w:eastAsia="zh-CN"/>
        </w:rPr>
        <w:tab/>
        <w:t>General</w:t>
      </w:r>
      <w:bookmarkEnd w:id="6392"/>
      <w:bookmarkEnd w:id="6393"/>
      <w:bookmarkEnd w:id="6394"/>
      <w:bookmarkEnd w:id="6395"/>
      <w:bookmarkEnd w:id="6396"/>
      <w:bookmarkEnd w:id="6397"/>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398" w:name="_Toc89035437"/>
      <w:bookmarkStart w:id="6399" w:name="_Toc89065235"/>
      <w:bookmarkStart w:id="6400" w:name="_Toc89180534"/>
      <w:bookmarkStart w:id="6401" w:name="_Toc97072227"/>
      <w:bookmarkStart w:id="6402" w:name="_Toc106632863"/>
      <w:r w:rsidRPr="003B2883">
        <w:t>6.</w:t>
      </w:r>
      <w:r>
        <w:t>5</w:t>
      </w:r>
      <w:r w:rsidRPr="003B2883">
        <w:t>.2.4</w:t>
      </w:r>
      <w:r w:rsidRPr="003B2883">
        <w:tab/>
        <w:t>HTTP multipart messages</w:t>
      </w:r>
      <w:bookmarkEnd w:id="6398"/>
      <w:bookmarkEnd w:id="6399"/>
      <w:bookmarkEnd w:id="6400"/>
      <w:bookmarkEnd w:id="6401"/>
      <w:bookmarkEnd w:id="6402"/>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3" w:name="_Toc89035438"/>
      <w:bookmarkStart w:id="6404" w:name="_Toc89065236"/>
      <w:bookmarkStart w:id="6405" w:name="_Toc89180535"/>
      <w:bookmarkStart w:id="6406" w:name="_Toc97072228"/>
      <w:bookmarkStart w:id="6407" w:name="_Toc106632864"/>
      <w:r>
        <w:lastRenderedPageBreak/>
        <w:t>6.5</w:t>
      </w:r>
      <w:r w:rsidRPr="003B2883">
        <w:t>.3</w:t>
      </w:r>
      <w:r w:rsidRPr="003B2883">
        <w:tab/>
        <w:t>Resources</w:t>
      </w:r>
      <w:bookmarkEnd w:id="6403"/>
      <w:bookmarkEnd w:id="6404"/>
      <w:bookmarkEnd w:id="6405"/>
      <w:bookmarkEnd w:id="6406"/>
      <w:bookmarkEnd w:id="6407"/>
    </w:p>
    <w:p w14:paraId="5ECF573F" w14:textId="3D485F31" w:rsidR="007C1C7A" w:rsidRPr="003B2883" w:rsidRDefault="007C1C7A" w:rsidP="007C1C7A">
      <w:pPr>
        <w:pStyle w:val="Heading4"/>
      </w:pPr>
      <w:bookmarkStart w:id="6408" w:name="_Toc81298230"/>
      <w:bookmarkStart w:id="6409" w:name="_Toc89035439"/>
      <w:bookmarkStart w:id="6410" w:name="_Toc89065237"/>
      <w:bookmarkStart w:id="6411" w:name="_Toc89180536"/>
      <w:bookmarkStart w:id="6412" w:name="_Toc97072229"/>
      <w:bookmarkStart w:id="6413" w:name="_Toc106632865"/>
      <w:r>
        <w:t>6.5</w:t>
      </w:r>
      <w:r w:rsidRPr="003B2883">
        <w:t>.3.1</w:t>
      </w:r>
      <w:r w:rsidRPr="003B2883">
        <w:tab/>
        <w:t>Overview</w:t>
      </w:r>
      <w:bookmarkEnd w:id="6408"/>
      <w:bookmarkEnd w:id="6409"/>
      <w:bookmarkEnd w:id="6410"/>
      <w:bookmarkEnd w:id="6411"/>
      <w:bookmarkEnd w:id="6412"/>
      <w:bookmarkEnd w:id="6413"/>
    </w:p>
    <w:p w14:paraId="5352F0F7" w14:textId="77777777" w:rsidR="007C1C7A" w:rsidRPr="003B2883" w:rsidRDefault="007C1C7A" w:rsidP="007C1C7A">
      <w:pPr>
        <w:pStyle w:val="TH"/>
      </w:pPr>
      <w:r w:rsidRPr="00BB3A6E">
        <w:object w:dxaOrig="6591" w:dyaOrig="4051" w14:anchorId="665AC4C4">
          <v:shape id="_x0000_i1072" type="#_x0000_t75" style="width:242.05pt;height:147.9pt" o:ole="">
            <v:imagedata r:id="rId101" o:title=""/>
          </v:shape>
          <o:OLEObject Type="Embed" ProgID="Visio.Drawing.11" ShapeID="_x0000_i1072" DrawAspect="Content" ObjectID="_1717246462" r:id="rId102"/>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414" w:name="_Toc89035440"/>
      <w:bookmarkStart w:id="6415" w:name="_Toc89065238"/>
      <w:bookmarkStart w:id="6416" w:name="_Toc89180537"/>
      <w:bookmarkStart w:id="6417" w:name="_Toc97072230"/>
      <w:bookmarkStart w:id="6418" w:name="_Toc106632866"/>
      <w:r w:rsidRPr="003332F9">
        <w:t>6.</w:t>
      </w:r>
      <w:r>
        <w:t>5</w:t>
      </w:r>
      <w:r w:rsidRPr="003332F9">
        <w:t>.3.2</w:t>
      </w:r>
      <w:r w:rsidRPr="003332F9">
        <w:tab/>
        <w:t xml:space="preserve">Resource: </w:t>
      </w:r>
      <w:r>
        <w:t>Broadcast MBS session contexts</w:t>
      </w:r>
      <w:r w:rsidRPr="003332F9">
        <w:t xml:space="preserve"> collection</w:t>
      </w:r>
      <w:bookmarkEnd w:id="6414"/>
      <w:bookmarkEnd w:id="6415"/>
      <w:bookmarkEnd w:id="6416"/>
      <w:bookmarkEnd w:id="6417"/>
      <w:bookmarkEnd w:id="6418"/>
    </w:p>
    <w:p w14:paraId="07850F11" w14:textId="38DA2AA8" w:rsidR="000B67BD" w:rsidRPr="003332F9" w:rsidRDefault="000B67BD" w:rsidP="000B67BD">
      <w:pPr>
        <w:pStyle w:val="Heading5"/>
      </w:pPr>
      <w:bookmarkStart w:id="6419" w:name="_Toc89035441"/>
      <w:bookmarkStart w:id="6420" w:name="_Toc89065239"/>
      <w:bookmarkStart w:id="6421" w:name="_Toc89180538"/>
      <w:bookmarkStart w:id="6422" w:name="_Toc97072231"/>
      <w:bookmarkStart w:id="6423" w:name="_Toc106632867"/>
      <w:r w:rsidRPr="003332F9">
        <w:t>6.</w:t>
      </w:r>
      <w:r>
        <w:t>5</w:t>
      </w:r>
      <w:r w:rsidRPr="003332F9">
        <w:t>.3.2.1</w:t>
      </w:r>
      <w:r w:rsidRPr="003332F9">
        <w:tab/>
        <w:t>Description</w:t>
      </w:r>
      <w:bookmarkEnd w:id="6419"/>
      <w:bookmarkEnd w:id="6420"/>
      <w:bookmarkEnd w:id="6421"/>
      <w:bookmarkEnd w:id="6422"/>
      <w:bookmarkEnd w:id="6423"/>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4" w:name="_Toc89035442"/>
      <w:bookmarkStart w:id="6425" w:name="_Toc89065240"/>
      <w:bookmarkStart w:id="6426" w:name="_Toc89180539"/>
      <w:bookmarkStart w:id="6427" w:name="_Toc97072232"/>
      <w:bookmarkStart w:id="6428" w:name="_Toc106632868"/>
      <w:r>
        <w:t>6.5.3</w:t>
      </w:r>
      <w:r w:rsidRPr="003B2883">
        <w:t>.2.2</w:t>
      </w:r>
      <w:r w:rsidRPr="003B2883">
        <w:tab/>
        <w:t>Resource Definition</w:t>
      </w:r>
      <w:bookmarkEnd w:id="6424"/>
      <w:bookmarkEnd w:id="6425"/>
      <w:bookmarkEnd w:id="6426"/>
      <w:bookmarkEnd w:id="6427"/>
      <w:bookmarkEnd w:id="6428"/>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29" w:name="_Toc89035443"/>
      <w:bookmarkStart w:id="6430" w:name="_Toc89065241"/>
      <w:bookmarkStart w:id="6431" w:name="_Toc89180540"/>
      <w:bookmarkStart w:id="6432" w:name="_Toc97072233"/>
      <w:bookmarkStart w:id="6433" w:name="_Toc106632869"/>
      <w:r>
        <w:lastRenderedPageBreak/>
        <w:t>6.5.3</w:t>
      </w:r>
      <w:r w:rsidRPr="003B2883">
        <w:t>.2.3</w:t>
      </w:r>
      <w:r w:rsidRPr="003B2883">
        <w:tab/>
        <w:t>Resource Standard Methods</w:t>
      </w:r>
      <w:bookmarkEnd w:id="6429"/>
      <w:bookmarkEnd w:id="6430"/>
      <w:bookmarkEnd w:id="6431"/>
      <w:bookmarkEnd w:id="6432"/>
      <w:bookmarkEnd w:id="6433"/>
    </w:p>
    <w:p w14:paraId="02A273D9" w14:textId="45E61B90" w:rsidR="000B67BD" w:rsidRPr="003B2883" w:rsidRDefault="000B67BD" w:rsidP="00876DA9">
      <w:pPr>
        <w:pStyle w:val="Heading6"/>
      </w:pPr>
      <w:bookmarkStart w:id="6434" w:name="_Toc89035444"/>
      <w:bookmarkStart w:id="6435" w:name="_Toc89065242"/>
      <w:bookmarkStart w:id="6436" w:name="_Toc89180541"/>
      <w:bookmarkStart w:id="6437" w:name="_Toc97072234"/>
      <w:bookmarkStart w:id="6438" w:name="_Toc106632870"/>
      <w:r>
        <w:t>6.5.3</w:t>
      </w:r>
      <w:r w:rsidRPr="003B2883">
        <w:t>.2.3.1</w:t>
      </w:r>
      <w:r w:rsidRPr="003B2883">
        <w:tab/>
        <w:t>POST</w:t>
      </w:r>
      <w:bookmarkEnd w:id="6434"/>
      <w:bookmarkEnd w:id="6435"/>
      <w:bookmarkEnd w:id="6436"/>
      <w:bookmarkEnd w:id="6437"/>
      <w:bookmarkEnd w:id="6438"/>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7777777"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Default="000B67BD"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Default="000B67BD"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39" w:name="_Toc89035445"/>
      <w:bookmarkStart w:id="6440" w:name="_Toc89065243"/>
      <w:bookmarkStart w:id="6441" w:name="_Toc89180542"/>
      <w:bookmarkStart w:id="6442" w:name="_Toc97072235"/>
      <w:bookmarkStart w:id="6443" w:name="_Toc106632871"/>
      <w:r>
        <w:t>6.5.3</w:t>
      </w:r>
      <w:r w:rsidRPr="003B2883">
        <w:t>.2.4</w:t>
      </w:r>
      <w:r w:rsidRPr="003B2883">
        <w:tab/>
        <w:t>Resource Custom Operations</w:t>
      </w:r>
      <w:bookmarkEnd w:id="6439"/>
      <w:bookmarkEnd w:id="6440"/>
      <w:bookmarkEnd w:id="6441"/>
      <w:bookmarkEnd w:id="6442"/>
      <w:bookmarkEnd w:id="6443"/>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4" w:name="_Toc89035446"/>
      <w:bookmarkStart w:id="6445" w:name="_Toc89065244"/>
      <w:bookmarkStart w:id="6446" w:name="_Toc89180543"/>
      <w:bookmarkStart w:id="6447" w:name="_Toc97072236"/>
      <w:bookmarkStart w:id="6448" w:name="_Toc106632872"/>
      <w:r>
        <w:t>6.</w:t>
      </w:r>
      <w:r w:rsidR="008116C0">
        <w:t>5</w:t>
      </w:r>
      <w:r>
        <w:t>.3.3</w:t>
      </w:r>
      <w:r w:rsidRPr="003332F9">
        <w:tab/>
        <w:t xml:space="preserve">Resource: </w:t>
      </w:r>
      <w:r>
        <w:t>Individual broadcast MBS session context</w:t>
      </w:r>
      <w:bookmarkEnd w:id="6444"/>
      <w:bookmarkEnd w:id="6445"/>
      <w:bookmarkEnd w:id="6446"/>
      <w:bookmarkEnd w:id="6447"/>
      <w:bookmarkEnd w:id="6448"/>
    </w:p>
    <w:p w14:paraId="1C43CC18" w14:textId="67301CA8" w:rsidR="003E0809" w:rsidRPr="003332F9" w:rsidRDefault="003E0809" w:rsidP="003E0809">
      <w:pPr>
        <w:pStyle w:val="Heading5"/>
      </w:pPr>
      <w:bookmarkStart w:id="6449" w:name="_Toc89035447"/>
      <w:bookmarkStart w:id="6450" w:name="_Toc89065245"/>
      <w:bookmarkStart w:id="6451" w:name="_Toc89180544"/>
      <w:bookmarkStart w:id="6452" w:name="_Toc97072237"/>
      <w:bookmarkStart w:id="6453" w:name="_Toc106632873"/>
      <w:r>
        <w:t>6.</w:t>
      </w:r>
      <w:r w:rsidR="008116C0">
        <w:t>5</w:t>
      </w:r>
      <w:r>
        <w:t>.3.3</w:t>
      </w:r>
      <w:r w:rsidRPr="003332F9">
        <w:t>.1</w:t>
      </w:r>
      <w:r w:rsidRPr="003332F9">
        <w:tab/>
        <w:t>Description</w:t>
      </w:r>
      <w:bookmarkEnd w:id="6449"/>
      <w:bookmarkEnd w:id="6450"/>
      <w:bookmarkEnd w:id="6451"/>
      <w:bookmarkEnd w:id="6452"/>
      <w:bookmarkEnd w:id="6453"/>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4" w:name="_Toc89035448"/>
      <w:bookmarkStart w:id="6455" w:name="_Toc89065246"/>
      <w:bookmarkStart w:id="6456" w:name="_Toc89180545"/>
      <w:bookmarkStart w:id="6457" w:name="_Toc97072238"/>
      <w:bookmarkStart w:id="6458" w:name="_Toc106632874"/>
      <w:r>
        <w:t>6.</w:t>
      </w:r>
      <w:r w:rsidR="008116C0">
        <w:t>5</w:t>
      </w:r>
      <w:r>
        <w:t>.3.3</w:t>
      </w:r>
      <w:r w:rsidRPr="003B2883">
        <w:t>.2</w:t>
      </w:r>
      <w:r w:rsidRPr="003B2883">
        <w:tab/>
        <w:t>Resource Definition</w:t>
      </w:r>
      <w:bookmarkEnd w:id="6454"/>
      <w:bookmarkEnd w:id="6455"/>
      <w:bookmarkEnd w:id="6456"/>
      <w:bookmarkEnd w:id="6457"/>
      <w:bookmarkEnd w:id="6458"/>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59" w:name="_Toc89035449"/>
      <w:bookmarkStart w:id="6460" w:name="_Toc89065247"/>
      <w:bookmarkStart w:id="6461" w:name="_Toc89180546"/>
      <w:bookmarkStart w:id="6462" w:name="_Toc97072239"/>
      <w:bookmarkStart w:id="6463" w:name="_Toc106632875"/>
      <w:r>
        <w:t>6.</w:t>
      </w:r>
      <w:r w:rsidR="008116C0">
        <w:t>5</w:t>
      </w:r>
      <w:r>
        <w:t>.3.3</w:t>
      </w:r>
      <w:r w:rsidRPr="003B2883">
        <w:t>.3</w:t>
      </w:r>
      <w:r w:rsidRPr="003B2883">
        <w:tab/>
        <w:t>Resource Standard Methods</w:t>
      </w:r>
      <w:bookmarkEnd w:id="6459"/>
      <w:bookmarkEnd w:id="6460"/>
      <w:bookmarkEnd w:id="6461"/>
      <w:bookmarkEnd w:id="6462"/>
      <w:bookmarkEnd w:id="6463"/>
    </w:p>
    <w:p w14:paraId="2AD4073F" w14:textId="1EB12DE1" w:rsidR="003E0809" w:rsidRPr="003B2883" w:rsidRDefault="003E0809" w:rsidP="00876DA9">
      <w:pPr>
        <w:pStyle w:val="Heading6"/>
      </w:pPr>
      <w:bookmarkStart w:id="6464" w:name="_Toc89035450"/>
      <w:bookmarkStart w:id="6465" w:name="_Toc89065248"/>
      <w:bookmarkStart w:id="6466" w:name="_Toc89180547"/>
      <w:bookmarkStart w:id="6467" w:name="_Toc97072240"/>
      <w:bookmarkStart w:id="6468" w:name="_Toc106632876"/>
      <w:r>
        <w:t>6.</w:t>
      </w:r>
      <w:r w:rsidR="008116C0">
        <w:t>5</w:t>
      </w:r>
      <w:r>
        <w:t>.3.3</w:t>
      </w:r>
      <w:r w:rsidRPr="003B2883">
        <w:t>.3.1</w:t>
      </w:r>
      <w:r w:rsidRPr="003B2883">
        <w:tab/>
      </w:r>
      <w:r>
        <w:t>DELETE</w:t>
      </w:r>
      <w:bookmarkEnd w:id="6464"/>
      <w:bookmarkEnd w:id="6465"/>
      <w:bookmarkEnd w:id="6466"/>
      <w:bookmarkEnd w:id="6467"/>
      <w:bookmarkEnd w:id="6468"/>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77777777"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Default="003E0809"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Default="003E0809"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69" w:name="_Toc89035451"/>
      <w:bookmarkStart w:id="6470" w:name="_Toc89065249"/>
      <w:bookmarkStart w:id="6471" w:name="_Toc89180548"/>
      <w:bookmarkStart w:id="6472" w:name="_Toc97072241"/>
      <w:bookmarkStart w:id="6473" w:name="_Toc106632877"/>
      <w:r>
        <w:t>6.</w:t>
      </w:r>
      <w:r w:rsidR="008116C0">
        <w:t>5</w:t>
      </w:r>
      <w:r>
        <w:t>.3.3</w:t>
      </w:r>
      <w:r w:rsidRPr="003B2883">
        <w:t>.4</w:t>
      </w:r>
      <w:r w:rsidRPr="003B2883">
        <w:tab/>
        <w:t>Resource Custom Operations</w:t>
      </w:r>
      <w:bookmarkEnd w:id="6469"/>
      <w:bookmarkEnd w:id="6470"/>
      <w:bookmarkEnd w:id="6471"/>
      <w:bookmarkEnd w:id="6472"/>
      <w:bookmarkEnd w:id="6473"/>
    </w:p>
    <w:p w14:paraId="654BE3A2" w14:textId="0DB5DA1F" w:rsidR="003E0809" w:rsidRPr="003B2883" w:rsidRDefault="003E0809" w:rsidP="007E1202">
      <w:pPr>
        <w:pStyle w:val="H6"/>
      </w:pPr>
      <w:bookmarkStart w:id="6474" w:name="_Toc89035452"/>
      <w:bookmarkStart w:id="6475" w:name="_Toc89065250"/>
      <w:bookmarkStart w:id="6476" w:name="_Toc89180549"/>
      <w:bookmarkStart w:id="6477" w:name="_Toc97072242"/>
      <w:r>
        <w:t>6.</w:t>
      </w:r>
      <w:r w:rsidR="008116C0">
        <w:t>5</w:t>
      </w:r>
      <w:r>
        <w:t>.3.2.4</w:t>
      </w:r>
      <w:r w:rsidRPr="003B2883">
        <w:t>.1</w:t>
      </w:r>
      <w:r w:rsidRPr="003B2883">
        <w:tab/>
        <w:t>Overview</w:t>
      </w:r>
      <w:bookmarkEnd w:id="6474"/>
      <w:bookmarkEnd w:id="6475"/>
      <w:bookmarkEnd w:id="6476"/>
      <w:bookmarkEnd w:id="6477"/>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78" w:name="_Toc89035453"/>
      <w:bookmarkStart w:id="6479" w:name="_Toc89065251"/>
      <w:bookmarkStart w:id="6480" w:name="_Toc89180550"/>
      <w:bookmarkStart w:id="6481" w:name="_Toc97072243"/>
      <w:bookmarkStart w:id="6482" w:name="_Toc106632878"/>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78"/>
      <w:bookmarkEnd w:id="6479"/>
      <w:bookmarkEnd w:id="6480"/>
      <w:bookmarkEnd w:id="6481"/>
      <w:bookmarkEnd w:id="6482"/>
    </w:p>
    <w:p w14:paraId="35066B98" w14:textId="50E8B84A" w:rsidR="003E0809" w:rsidRPr="003B2883" w:rsidRDefault="003E0809" w:rsidP="00876DA9">
      <w:pPr>
        <w:pStyle w:val="Heading7"/>
      </w:pPr>
      <w:bookmarkStart w:id="6483" w:name="_Toc89035454"/>
      <w:bookmarkStart w:id="6484" w:name="_Toc89065252"/>
      <w:bookmarkStart w:id="6485" w:name="_Toc89180551"/>
      <w:bookmarkStart w:id="6486" w:name="_Toc97072244"/>
      <w:bookmarkStart w:id="6487" w:name="_Toc106632879"/>
      <w:r>
        <w:t>6.</w:t>
      </w:r>
      <w:r w:rsidR="008116C0">
        <w:t>5</w:t>
      </w:r>
      <w:r>
        <w:t>.3.2.4</w:t>
      </w:r>
      <w:r w:rsidRPr="003B2883">
        <w:t>.2.1</w:t>
      </w:r>
      <w:r w:rsidRPr="003B2883">
        <w:tab/>
        <w:t>Description</w:t>
      </w:r>
      <w:bookmarkEnd w:id="6483"/>
      <w:bookmarkEnd w:id="6484"/>
      <w:bookmarkEnd w:id="6485"/>
      <w:bookmarkEnd w:id="6486"/>
      <w:bookmarkEnd w:id="6487"/>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88" w:name="_Toc89035455"/>
      <w:bookmarkStart w:id="6489" w:name="_Toc89065253"/>
      <w:bookmarkStart w:id="6490" w:name="_Toc89180552"/>
      <w:bookmarkStart w:id="6491" w:name="_Toc97072245"/>
      <w:bookmarkStart w:id="6492" w:name="_Toc106632880"/>
      <w:r>
        <w:lastRenderedPageBreak/>
        <w:t>6.</w:t>
      </w:r>
      <w:r w:rsidR="008116C0">
        <w:t>5</w:t>
      </w:r>
      <w:r>
        <w:t>.3.2.4</w:t>
      </w:r>
      <w:r w:rsidRPr="003B2883">
        <w:t>.2.2</w:t>
      </w:r>
      <w:r w:rsidRPr="003B2883">
        <w:tab/>
        <w:t>Operation Definition</w:t>
      </w:r>
      <w:bookmarkEnd w:id="6488"/>
      <w:bookmarkEnd w:id="6489"/>
      <w:bookmarkEnd w:id="6490"/>
      <w:bookmarkEnd w:id="6491"/>
      <w:bookmarkEnd w:id="6492"/>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7777777"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Default="003E0809"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Default="003E0809" w:rsidP="006278E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3" w:name="_Toc89035456"/>
      <w:bookmarkStart w:id="6494" w:name="_Toc89065254"/>
      <w:bookmarkStart w:id="6495" w:name="_Toc89180553"/>
      <w:bookmarkStart w:id="6496" w:name="_Toc97072246"/>
      <w:bookmarkStart w:id="6497" w:name="_Toc106632881"/>
      <w:r w:rsidRPr="003B2883">
        <w:t>6.</w:t>
      </w:r>
      <w:r>
        <w:t>5</w:t>
      </w:r>
      <w:r w:rsidRPr="003B2883">
        <w:t>.4</w:t>
      </w:r>
      <w:r w:rsidRPr="003B2883">
        <w:tab/>
        <w:t>Custom Operations without associated resources</w:t>
      </w:r>
      <w:bookmarkEnd w:id="6493"/>
      <w:bookmarkEnd w:id="6494"/>
      <w:bookmarkEnd w:id="6495"/>
      <w:bookmarkEnd w:id="6496"/>
      <w:bookmarkEnd w:id="6497"/>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498" w:name="_Toc89035457"/>
      <w:bookmarkStart w:id="6499" w:name="_Toc89065255"/>
      <w:bookmarkStart w:id="6500" w:name="_Toc89180554"/>
      <w:bookmarkStart w:id="6501" w:name="_Toc97072247"/>
      <w:bookmarkStart w:id="6502" w:name="_Toc106632882"/>
      <w:r w:rsidRPr="003B2883">
        <w:lastRenderedPageBreak/>
        <w:t>6.</w:t>
      </w:r>
      <w:r>
        <w:t>5</w:t>
      </w:r>
      <w:r w:rsidRPr="003B2883">
        <w:t>.5</w:t>
      </w:r>
      <w:r w:rsidRPr="003B2883">
        <w:tab/>
        <w:t>Notifications</w:t>
      </w:r>
      <w:bookmarkEnd w:id="6498"/>
      <w:bookmarkEnd w:id="6499"/>
      <w:bookmarkEnd w:id="6500"/>
      <w:bookmarkEnd w:id="6501"/>
      <w:bookmarkEnd w:id="6502"/>
    </w:p>
    <w:p w14:paraId="3D7DFAD0" w14:textId="14D82CDF" w:rsidR="00856FE9" w:rsidRDefault="00856FE9" w:rsidP="00856FE9">
      <w:pPr>
        <w:pStyle w:val="Heading4"/>
      </w:pPr>
      <w:bookmarkStart w:id="6503" w:name="_Toc89035458"/>
      <w:bookmarkStart w:id="6504" w:name="_Toc89065256"/>
      <w:bookmarkStart w:id="6505" w:name="_Toc89180555"/>
      <w:bookmarkStart w:id="6506" w:name="_Toc97072248"/>
      <w:bookmarkStart w:id="6507" w:name="_Toc106632883"/>
      <w:r w:rsidRPr="003B2883">
        <w:t>6.</w:t>
      </w:r>
      <w:r>
        <w:t>5</w:t>
      </w:r>
      <w:r w:rsidRPr="003B2883">
        <w:t>.5.1</w:t>
      </w:r>
      <w:r w:rsidRPr="003B2883">
        <w:tab/>
      </w:r>
      <w:r>
        <w:t>General</w:t>
      </w:r>
      <w:bookmarkEnd w:id="6503"/>
      <w:bookmarkEnd w:id="6504"/>
      <w:bookmarkEnd w:id="6505"/>
      <w:bookmarkEnd w:id="6506"/>
      <w:bookmarkEnd w:id="6507"/>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08" w:name="_Toc89035459"/>
      <w:bookmarkStart w:id="6509" w:name="_Toc89065257"/>
      <w:bookmarkStart w:id="6510" w:name="_Toc89180556"/>
      <w:bookmarkStart w:id="6511" w:name="_Toc97072249"/>
      <w:bookmarkStart w:id="6512" w:name="_Toc106632884"/>
      <w:r w:rsidRPr="003B2883">
        <w:t>6.</w:t>
      </w:r>
      <w:r>
        <w:t>5</w:t>
      </w:r>
      <w:r w:rsidRPr="003B2883">
        <w:t>.5.2</w:t>
      </w:r>
      <w:r w:rsidRPr="003B2883">
        <w:tab/>
      </w:r>
      <w:r>
        <w:t>Broadcast MBS Session Context Status Notification</w:t>
      </w:r>
      <w:bookmarkEnd w:id="6508"/>
      <w:bookmarkEnd w:id="6509"/>
      <w:bookmarkEnd w:id="6510"/>
      <w:bookmarkEnd w:id="6511"/>
      <w:bookmarkEnd w:id="6512"/>
    </w:p>
    <w:p w14:paraId="1AFD8769" w14:textId="7043AF43" w:rsidR="00856FE9" w:rsidRPr="00986E88" w:rsidRDefault="00856FE9" w:rsidP="00856FE9">
      <w:pPr>
        <w:pStyle w:val="Heading5"/>
        <w:rPr>
          <w:noProof/>
        </w:rPr>
      </w:pPr>
      <w:bookmarkStart w:id="6513" w:name="_Toc532994455"/>
      <w:bookmarkStart w:id="6514" w:name="_Toc35971422"/>
      <w:bookmarkStart w:id="6515" w:name="_Toc67903539"/>
      <w:bookmarkStart w:id="6516" w:name="_Toc89035460"/>
      <w:bookmarkStart w:id="6517" w:name="_Toc89065258"/>
      <w:bookmarkStart w:id="6518" w:name="_Toc89180557"/>
      <w:bookmarkStart w:id="6519" w:name="_Toc97072250"/>
      <w:bookmarkStart w:id="6520" w:name="_Toc106632885"/>
      <w:r>
        <w:t>6.5.5.2</w:t>
      </w:r>
      <w:r w:rsidRPr="00986E88">
        <w:rPr>
          <w:noProof/>
        </w:rPr>
        <w:t>.1</w:t>
      </w:r>
      <w:r w:rsidRPr="00986E88">
        <w:rPr>
          <w:noProof/>
        </w:rPr>
        <w:tab/>
        <w:t>Description</w:t>
      </w:r>
      <w:bookmarkEnd w:id="6513"/>
      <w:bookmarkEnd w:id="6514"/>
      <w:bookmarkEnd w:id="6515"/>
      <w:bookmarkEnd w:id="6516"/>
      <w:bookmarkEnd w:id="6517"/>
      <w:bookmarkEnd w:id="6518"/>
      <w:bookmarkEnd w:id="6519"/>
      <w:bookmarkEnd w:id="6520"/>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1" w:name="_Toc532994456"/>
      <w:bookmarkStart w:id="6522" w:name="_Toc35971423"/>
      <w:bookmarkStart w:id="6523" w:name="_Toc67903540"/>
      <w:bookmarkStart w:id="6524" w:name="_Toc89035461"/>
      <w:bookmarkStart w:id="6525" w:name="_Toc89065259"/>
      <w:bookmarkStart w:id="6526" w:name="_Toc89180558"/>
    </w:p>
    <w:p w14:paraId="441472C7" w14:textId="7E50EEE9" w:rsidR="00856FE9" w:rsidRPr="00986E88" w:rsidRDefault="00856FE9" w:rsidP="00856FE9">
      <w:pPr>
        <w:pStyle w:val="Heading5"/>
        <w:rPr>
          <w:noProof/>
        </w:rPr>
      </w:pPr>
      <w:bookmarkStart w:id="6527" w:name="_Toc97072251"/>
      <w:bookmarkStart w:id="6528" w:name="_Toc106632886"/>
      <w:r>
        <w:t>6.5.5.2</w:t>
      </w:r>
      <w:r w:rsidRPr="00986E88">
        <w:rPr>
          <w:noProof/>
        </w:rPr>
        <w:t>.2</w:t>
      </w:r>
      <w:r w:rsidRPr="00986E88">
        <w:rPr>
          <w:noProof/>
        </w:rPr>
        <w:tab/>
        <w:t>Target URI</w:t>
      </w:r>
      <w:bookmarkEnd w:id="6521"/>
      <w:bookmarkEnd w:id="6522"/>
      <w:bookmarkEnd w:id="6523"/>
      <w:bookmarkEnd w:id="6524"/>
      <w:bookmarkEnd w:id="6525"/>
      <w:bookmarkEnd w:id="6526"/>
      <w:bookmarkEnd w:id="6527"/>
      <w:bookmarkEnd w:id="6528"/>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29" w:name="_Toc89035462"/>
      <w:bookmarkStart w:id="6530" w:name="_Toc89065260"/>
      <w:bookmarkStart w:id="6531" w:name="_Toc89180559"/>
      <w:bookmarkStart w:id="6532" w:name="_Toc97072252"/>
      <w:bookmarkStart w:id="6533" w:name="_Toc106632887"/>
      <w:r w:rsidRPr="003B2883">
        <w:t>6.</w:t>
      </w:r>
      <w:r>
        <w:t>5</w:t>
      </w:r>
      <w:r w:rsidRPr="003B2883">
        <w:t>.5.2.3</w:t>
      </w:r>
      <w:r w:rsidRPr="003B2883">
        <w:tab/>
        <w:t>Notification Standard Methods</w:t>
      </w:r>
      <w:bookmarkEnd w:id="6529"/>
      <w:bookmarkEnd w:id="6530"/>
      <w:bookmarkEnd w:id="6531"/>
      <w:bookmarkEnd w:id="6532"/>
      <w:bookmarkEnd w:id="6533"/>
    </w:p>
    <w:p w14:paraId="43877C6F" w14:textId="1FDC750D" w:rsidR="00856FE9" w:rsidRPr="003B2883" w:rsidRDefault="00856FE9" w:rsidP="00876DA9">
      <w:pPr>
        <w:pStyle w:val="Heading6"/>
      </w:pPr>
      <w:bookmarkStart w:id="6534" w:name="_Toc89035463"/>
      <w:bookmarkStart w:id="6535" w:name="_Toc89065261"/>
      <w:bookmarkStart w:id="6536" w:name="_Toc89180560"/>
      <w:bookmarkStart w:id="6537" w:name="_Toc97072253"/>
      <w:bookmarkStart w:id="6538" w:name="_Toc106632888"/>
      <w:r w:rsidRPr="003B2883">
        <w:t>6.</w:t>
      </w:r>
      <w:r>
        <w:t>5</w:t>
      </w:r>
      <w:r w:rsidRPr="003B2883">
        <w:t>.5.2.3.1</w:t>
      </w:r>
      <w:r w:rsidRPr="003B2883">
        <w:tab/>
        <w:t>POST</w:t>
      </w:r>
      <w:bookmarkEnd w:id="6534"/>
      <w:bookmarkEnd w:id="6535"/>
      <w:bookmarkEnd w:id="6536"/>
      <w:bookmarkEnd w:id="6537"/>
      <w:bookmarkEnd w:id="6538"/>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77777777"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Default="00856FE9" w:rsidP="00B36090">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Default="00856FE9" w:rsidP="00B36090">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39" w:name="_Toc89035464"/>
      <w:bookmarkStart w:id="6540" w:name="_Toc89065262"/>
      <w:bookmarkStart w:id="6541" w:name="_Toc89180561"/>
      <w:bookmarkStart w:id="6542" w:name="_Toc97072254"/>
      <w:bookmarkStart w:id="6543" w:name="_Toc106632889"/>
      <w:r w:rsidRPr="003B2883">
        <w:t>6.</w:t>
      </w:r>
      <w:r w:rsidR="00AC6664">
        <w:t>5</w:t>
      </w:r>
      <w:r w:rsidRPr="003B2883">
        <w:t>.6</w:t>
      </w:r>
      <w:r w:rsidRPr="003B2883">
        <w:tab/>
        <w:t>Data Model</w:t>
      </w:r>
      <w:bookmarkEnd w:id="6539"/>
      <w:bookmarkEnd w:id="6540"/>
      <w:bookmarkEnd w:id="6541"/>
      <w:bookmarkEnd w:id="6542"/>
      <w:bookmarkEnd w:id="6543"/>
    </w:p>
    <w:p w14:paraId="1313235B" w14:textId="2DB9EC81" w:rsidR="006278EC" w:rsidRPr="003B2883" w:rsidRDefault="006278EC" w:rsidP="006278EC">
      <w:pPr>
        <w:pStyle w:val="Heading4"/>
      </w:pPr>
      <w:bookmarkStart w:id="6544" w:name="_Toc89035465"/>
      <w:bookmarkStart w:id="6545" w:name="_Toc89065263"/>
      <w:bookmarkStart w:id="6546" w:name="_Toc89180562"/>
      <w:bookmarkStart w:id="6547" w:name="_Toc97072255"/>
      <w:bookmarkStart w:id="6548" w:name="_Toc106632890"/>
      <w:r w:rsidRPr="003B2883">
        <w:t>6.</w:t>
      </w:r>
      <w:r w:rsidR="00AC6664">
        <w:t>5</w:t>
      </w:r>
      <w:r w:rsidRPr="003B2883">
        <w:t>.6.1</w:t>
      </w:r>
      <w:r w:rsidRPr="003B2883">
        <w:tab/>
        <w:t>General</w:t>
      </w:r>
      <w:bookmarkEnd w:id="6544"/>
      <w:bookmarkEnd w:id="6545"/>
      <w:bookmarkEnd w:id="6546"/>
      <w:bookmarkEnd w:id="6547"/>
      <w:bookmarkEnd w:id="6548"/>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49" w:name="_Toc89035466"/>
      <w:bookmarkStart w:id="6550" w:name="_Toc89065264"/>
      <w:bookmarkStart w:id="6551" w:name="_Toc89180563"/>
      <w:bookmarkStart w:id="6552" w:name="_Toc97072256"/>
      <w:bookmarkStart w:id="6553" w:name="_Toc106632891"/>
      <w:r>
        <w:rPr>
          <w:lang w:val="en-US"/>
        </w:rPr>
        <w:t>6.</w:t>
      </w:r>
      <w:r w:rsidR="00AC6664">
        <w:rPr>
          <w:lang w:val="en-US"/>
        </w:rPr>
        <w:t>5</w:t>
      </w:r>
      <w:r>
        <w:rPr>
          <w:lang w:val="en-US"/>
        </w:rPr>
        <w:t>.6</w:t>
      </w:r>
      <w:r w:rsidRPr="003B2883">
        <w:rPr>
          <w:lang w:val="en-US"/>
        </w:rPr>
        <w:t>.2</w:t>
      </w:r>
      <w:r w:rsidRPr="003B2883">
        <w:rPr>
          <w:lang w:val="en-US"/>
        </w:rPr>
        <w:tab/>
        <w:t>Structured data types</w:t>
      </w:r>
      <w:bookmarkEnd w:id="6549"/>
      <w:bookmarkEnd w:id="6550"/>
      <w:bookmarkEnd w:id="6551"/>
      <w:bookmarkEnd w:id="6552"/>
      <w:bookmarkEnd w:id="6553"/>
    </w:p>
    <w:p w14:paraId="19FC6B4B" w14:textId="4E80868C" w:rsidR="006278EC" w:rsidRPr="003B2883" w:rsidRDefault="006278EC" w:rsidP="006278EC">
      <w:pPr>
        <w:pStyle w:val="Heading5"/>
      </w:pPr>
      <w:bookmarkStart w:id="6554" w:name="_Toc89035467"/>
      <w:bookmarkStart w:id="6555" w:name="_Toc89065265"/>
      <w:bookmarkStart w:id="6556" w:name="_Toc89180564"/>
      <w:bookmarkStart w:id="6557" w:name="_Toc97072257"/>
      <w:bookmarkStart w:id="6558" w:name="_Toc106632892"/>
      <w:r>
        <w:t>6.</w:t>
      </w:r>
      <w:r w:rsidR="00AC6664">
        <w:t>5</w:t>
      </w:r>
      <w:r>
        <w:t>.6</w:t>
      </w:r>
      <w:r w:rsidRPr="003B2883">
        <w:t>.2.1</w:t>
      </w:r>
      <w:r w:rsidRPr="003B2883">
        <w:tab/>
        <w:t>Introduction</w:t>
      </w:r>
      <w:bookmarkEnd w:id="6554"/>
      <w:bookmarkEnd w:id="6555"/>
      <w:bookmarkEnd w:id="6556"/>
      <w:bookmarkEnd w:id="6557"/>
      <w:bookmarkEnd w:id="655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59" w:name="_Toc89035468"/>
      <w:bookmarkStart w:id="6560" w:name="_Toc89065266"/>
      <w:bookmarkStart w:id="6561" w:name="_Toc89180565"/>
      <w:bookmarkStart w:id="6562" w:name="_Toc97072258"/>
      <w:bookmarkStart w:id="6563" w:name="_Toc106632893"/>
      <w:r>
        <w:lastRenderedPageBreak/>
        <w:t>6.</w:t>
      </w:r>
      <w:r w:rsidR="00AC6664">
        <w:t>5</w:t>
      </w:r>
      <w:r>
        <w:t>.6</w:t>
      </w:r>
      <w:r w:rsidRPr="003B2883">
        <w:t>.2.</w:t>
      </w:r>
      <w:r w:rsidR="00AC6664">
        <w:t>2</w:t>
      </w:r>
      <w:r w:rsidRPr="003B2883">
        <w:tab/>
        <w:t xml:space="preserve">Type: </w:t>
      </w:r>
      <w:r>
        <w:rPr>
          <w:lang w:eastAsia="zh-CN"/>
        </w:rPr>
        <w:t>ContextCreateReqData</w:t>
      </w:r>
      <w:bookmarkEnd w:id="6559"/>
      <w:bookmarkEnd w:id="6560"/>
      <w:bookmarkEnd w:id="6561"/>
      <w:bookmarkEnd w:id="6562"/>
      <w:bookmarkEnd w:id="6563"/>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4" w:name="_Toc89035469"/>
      <w:bookmarkStart w:id="6565" w:name="_Toc89065267"/>
      <w:bookmarkStart w:id="6566" w:name="_Toc89180566"/>
      <w:bookmarkStart w:id="6567" w:name="_Toc97072259"/>
      <w:bookmarkStart w:id="6568" w:name="_Toc106632894"/>
      <w:r>
        <w:t>6.</w:t>
      </w:r>
      <w:r w:rsidR="00AC6664">
        <w:t>5</w:t>
      </w:r>
      <w:r>
        <w:t>.6</w:t>
      </w:r>
      <w:r w:rsidRPr="003B2883">
        <w:t>.2.</w:t>
      </w:r>
      <w:r w:rsidR="00AC6664">
        <w:t>3</w:t>
      </w:r>
      <w:r w:rsidRPr="003B2883">
        <w:tab/>
        <w:t xml:space="preserve">Type: </w:t>
      </w:r>
      <w:r>
        <w:rPr>
          <w:lang w:eastAsia="zh-CN"/>
        </w:rPr>
        <w:t>ContextCreateRspData</w:t>
      </w:r>
      <w:bookmarkEnd w:id="6564"/>
      <w:bookmarkEnd w:id="6565"/>
      <w:bookmarkEnd w:id="6566"/>
      <w:bookmarkEnd w:id="6567"/>
      <w:bookmarkEnd w:id="6568"/>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1CAC6E6C"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p>
        </w:tc>
      </w:tr>
    </w:tbl>
    <w:p w14:paraId="08AE1E69" w14:textId="77777777" w:rsidR="006278EC" w:rsidRDefault="006278EC" w:rsidP="00D67CF5"/>
    <w:p w14:paraId="1AD156D2" w14:textId="45E202DA" w:rsidR="006278EC" w:rsidRPr="003B2883" w:rsidRDefault="006278EC" w:rsidP="006278EC">
      <w:pPr>
        <w:pStyle w:val="Heading5"/>
      </w:pPr>
      <w:bookmarkStart w:id="6569" w:name="_Toc89035470"/>
      <w:bookmarkStart w:id="6570" w:name="_Toc89065268"/>
      <w:bookmarkStart w:id="6571" w:name="_Toc89180567"/>
      <w:bookmarkStart w:id="6572" w:name="_Toc97072260"/>
      <w:bookmarkStart w:id="6573" w:name="_Toc106632895"/>
      <w:r>
        <w:lastRenderedPageBreak/>
        <w:t>6.</w:t>
      </w:r>
      <w:r w:rsidR="00AC6664">
        <w:t>5</w:t>
      </w:r>
      <w:r>
        <w:t>.6</w:t>
      </w:r>
      <w:r w:rsidRPr="003B2883">
        <w:t>.2.</w:t>
      </w:r>
      <w:r w:rsidR="00AC6664">
        <w:t>4</w:t>
      </w:r>
      <w:r w:rsidRPr="003B2883">
        <w:tab/>
        <w:t xml:space="preserve">Type: </w:t>
      </w:r>
      <w:r>
        <w:rPr>
          <w:lang w:eastAsia="zh-CN"/>
        </w:rPr>
        <w:t>ContextStatusNotification</w:t>
      </w:r>
      <w:bookmarkEnd w:id="6569"/>
      <w:bookmarkEnd w:id="6570"/>
      <w:bookmarkEnd w:id="6571"/>
      <w:bookmarkEnd w:id="6572"/>
      <w:bookmarkEnd w:id="6573"/>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4D53CF0D" w14:textId="77777777" w:rsidR="006278EC" w:rsidRDefault="006278EC" w:rsidP="006278EC">
            <w:pPr>
              <w:pStyle w:val="TAL"/>
              <w:rPr>
                <w:rFonts w:cs="Arial"/>
                <w:szCs w:val="18"/>
                <w:lang w:eastAsia="zh-CN"/>
              </w:rPr>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5F4C11A8" w:rsidR="00097512" w:rsidRDefault="00097512" w:rsidP="00097512">
            <w:pPr>
              <w:pStyle w:val="TAL"/>
            </w:pPr>
            <w:r>
              <w:t>This IE may be present to report a list of operation events related to the Broadcast MB Session.</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4" w:name="_Toc89035471"/>
      <w:bookmarkStart w:id="6575" w:name="_Toc89065269"/>
      <w:bookmarkStart w:id="6576" w:name="_Toc89180568"/>
      <w:bookmarkStart w:id="6577" w:name="_Toc97072261"/>
      <w:bookmarkStart w:id="6578" w:name="_Toc106632896"/>
      <w:r>
        <w:lastRenderedPageBreak/>
        <w:t>6.5.6</w:t>
      </w:r>
      <w:r w:rsidRPr="003B2883">
        <w:t>.2.</w:t>
      </w:r>
      <w:r>
        <w:t>5</w:t>
      </w:r>
      <w:r w:rsidRPr="003B2883">
        <w:tab/>
        <w:t xml:space="preserve">Type: </w:t>
      </w:r>
      <w:r>
        <w:rPr>
          <w:lang w:eastAsia="zh-CN"/>
        </w:rPr>
        <w:t>ContextUpdateReqData</w:t>
      </w:r>
      <w:bookmarkEnd w:id="6574"/>
      <w:bookmarkEnd w:id="6575"/>
      <w:bookmarkEnd w:id="6576"/>
      <w:bookmarkEnd w:id="6577"/>
      <w:bookmarkEnd w:id="6578"/>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79" w:name="_Toc89035472"/>
      <w:bookmarkStart w:id="6580" w:name="_Toc89065270"/>
      <w:bookmarkStart w:id="6581" w:name="_Toc89180569"/>
      <w:bookmarkStart w:id="6582" w:name="_Toc97072262"/>
      <w:bookmarkStart w:id="6583" w:name="_Toc106632897"/>
      <w:r>
        <w:t>6.5.6</w:t>
      </w:r>
      <w:r w:rsidRPr="003B2883">
        <w:t>.2.</w:t>
      </w:r>
      <w:r>
        <w:t>6</w:t>
      </w:r>
      <w:r w:rsidRPr="003B2883">
        <w:tab/>
        <w:t xml:space="preserve">Type: </w:t>
      </w:r>
      <w:r>
        <w:rPr>
          <w:lang w:eastAsia="zh-CN"/>
        </w:rPr>
        <w:t>ContextUpdateRspData</w:t>
      </w:r>
      <w:bookmarkEnd w:id="6579"/>
      <w:bookmarkEnd w:id="6580"/>
      <w:bookmarkEnd w:id="6581"/>
      <w:bookmarkEnd w:id="6582"/>
      <w:bookmarkEnd w:id="6583"/>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12D53D3F"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4" w:name="_Toc97072263"/>
      <w:bookmarkStart w:id="6585" w:name="_Toc106632898"/>
      <w:r>
        <w:lastRenderedPageBreak/>
        <w:t>6.5.6</w:t>
      </w:r>
      <w:r w:rsidRPr="003B2883">
        <w:t>.2.</w:t>
      </w:r>
      <w:r>
        <w:t>7</w:t>
      </w:r>
      <w:r w:rsidRPr="003B2883">
        <w:tab/>
        <w:t xml:space="preserve">Type: </w:t>
      </w:r>
      <w:r>
        <w:rPr>
          <w:lang w:eastAsia="zh-CN"/>
        </w:rPr>
        <w:t>N2</w:t>
      </w:r>
      <w:r>
        <w:t>Mbs</w:t>
      </w:r>
      <w:r>
        <w:rPr>
          <w:lang w:eastAsia="zh-CN"/>
        </w:rPr>
        <w:t>SmInfo</w:t>
      </w:r>
      <w:bookmarkEnd w:id="6584"/>
      <w:bookmarkEnd w:id="6585"/>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77777777"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w:t>
            </w:r>
            <w:r>
              <w:rPr>
                <w:rFonts w:cs="Arial"/>
                <w:szCs w:val="18"/>
                <w:lang w:eastAsia="zh-CN"/>
              </w:rPr>
              <w:t>6.5.6.3.x</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E4A6A5" w14:textId="0AC72774" w:rsidR="00AF739B" w:rsidRPr="003B2883"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tc>
      </w:tr>
    </w:tbl>
    <w:p w14:paraId="422E70CB" w14:textId="179F1290" w:rsidR="00251B8E" w:rsidRDefault="00251B8E" w:rsidP="001F790D"/>
    <w:p w14:paraId="1E1B74B3" w14:textId="3B6F788D" w:rsidR="00097512" w:rsidRDefault="00097512" w:rsidP="00097512">
      <w:pPr>
        <w:pStyle w:val="Heading5"/>
      </w:pPr>
      <w:bookmarkStart w:id="6586" w:name="_Toc106632899"/>
      <w:r>
        <w:t>6.5.6.2.8</w:t>
      </w:r>
      <w:r>
        <w:tab/>
        <w:t>Type: Operation</w:t>
      </w:r>
      <w:r>
        <w:rPr>
          <w:lang w:eastAsia="zh-CN"/>
        </w:rPr>
        <w:t>Event</w:t>
      </w:r>
      <w:bookmarkEnd w:id="6586"/>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87" w:name="_Toc106632900"/>
      <w:r>
        <w:t>6.5.6.2.9</w:t>
      </w:r>
      <w:r>
        <w:tab/>
        <w:t xml:space="preserve">Type: </w:t>
      </w:r>
      <w:r>
        <w:rPr>
          <w:lang w:eastAsia="zh-CN"/>
        </w:rPr>
        <w:t>NgranFailureEvent</w:t>
      </w:r>
      <w:bookmarkEnd w:id="6587"/>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88" w:name="_Toc89035473"/>
      <w:bookmarkStart w:id="6589" w:name="_Toc89065271"/>
      <w:bookmarkStart w:id="6590" w:name="_Toc89180570"/>
      <w:bookmarkStart w:id="6591" w:name="_Toc97072265"/>
      <w:bookmarkStart w:id="6592" w:name="_Toc106632901"/>
      <w:r w:rsidRPr="003B2883">
        <w:rPr>
          <w:lang w:val="en-US"/>
        </w:rPr>
        <w:t>6.</w:t>
      </w:r>
      <w:r w:rsidR="00AC6664">
        <w:rPr>
          <w:lang w:val="en-US"/>
        </w:rPr>
        <w:t>5</w:t>
      </w:r>
      <w:r w:rsidRPr="003B2883">
        <w:rPr>
          <w:lang w:val="en-US"/>
        </w:rPr>
        <w:t>.6.3</w:t>
      </w:r>
      <w:r w:rsidRPr="003B2883">
        <w:rPr>
          <w:lang w:val="en-US"/>
        </w:rPr>
        <w:tab/>
        <w:t>Simple data types and enumerations</w:t>
      </w:r>
      <w:bookmarkEnd w:id="6588"/>
      <w:bookmarkEnd w:id="6589"/>
      <w:bookmarkEnd w:id="6590"/>
      <w:bookmarkEnd w:id="6591"/>
      <w:bookmarkEnd w:id="6592"/>
    </w:p>
    <w:p w14:paraId="79C1269F" w14:textId="3F3C551E" w:rsidR="006278EC" w:rsidRPr="003B2883" w:rsidRDefault="006278EC" w:rsidP="006278EC">
      <w:pPr>
        <w:pStyle w:val="Heading5"/>
      </w:pPr>
      <w:bookmarkStart w:id="6593" w:name="_Toc89035474"/>
      <w:bookmarkStart w:id="6594" w:name="_Toc89065272"/>
      <w:bookmarkStart w:id="6595" w:name="_Toc89180571"/>
      <w:bookmarkStart w:id="6596" w:name="_Toc97072266"/>
      <w:bookmarkStart w:id="6597" w:name="_Toc106632902"/>
      <w:r w:rsidRPr="003B2883">
        <w:t>6.</w:t>
      </w:r>
      <w:r w:rsidR="00AC6664">
        <w:t>5</w:t>
      </w:r>
      <w:r w:rsidRPr="003B2883">
        <w:t>.6.3.1</w:t>
      </w:r>
      <w:r w:rsidRPr="003B2883">
        <w:tab/>
        <w:t>Introduction</w:t>
      </w:r>
      <w:bookmarkEnd w:id="6593"/>
      <w:bookmarkEnd w:id="6594"/>
      <w:bookmarkEnd w:id="6595"/>
      <w:bookmarkEnd w:id="6596"/>
      <w:bookmarkEnd w:id="6597"/>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598" w:name="_Toc89035475"/>
      <w:bookmarkStart w:id="6599" w:name="_Toc89065273"/>
      <w:bookmarkStart w:id="6600" w:name="_Toc89180572"/>
      <w:bookmarkStart w:id="6601" w:name="_Toc97072267"/>
      <w:bookmarkStart w:id="6602" w:name="_Toc106632903"/>
      <w:r w:rsidRPr="003B2883">
        <w:t>6.</w:t>
      </w:r>
      <w:r w:rsidR="00AC6664">
        <w:t>5</w:t>
      </w:r>
      <w:r w:rsidRPr="003B2883">
        <w:t>.6.3.2</w:t>
      </w:r>
      <w:r w:rsidRPr="003B2883">
        <w:tab/>
        <w:t>Simple data types</w:t>
      </w:r>
      <w:bookmarkEnd w:id="6598"/>
      <w:bookmarkEnd w:id="6599"/>
      <w:bookmarkEnd w:id="6600"/>
      <w:bookmarkEnd w:id="6601"/>
      <w:bookmarkEnd w:id="6602"/>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3" w:name="_Toc89035476"/>
      <w:bookmarkStart w:id="6604" w:name="_Toc89065274"/>
      <w:bookmarkStart w:id="6605" w:name="_Toc89180573"/>
      <w:bookmarkStart w:id="6606" w:name="_Toc97072268"/>
      <w:bookmarkStart w:id="6607" w:name="_Toc106632904"/>
      <w:r>
        <w:lastRenderedPageBreak/>
        <w:t>6.</w:t>
      </w:r>
      <w:r w:rsidR="00AC6664">
        <w:t>5</w:t>
      </w:r>
      <w:r>
        <w:t>.6.3.</w:t>
      </w:r>
      <w:r w:rsidR="00AC6664">
        <w:t>3</w:t>
      </w:r>
      <w:r w:rsidRPr="00BC662F">
        <w:tab/>
        <w:t xml:space="preserve">Enumeration: </w:t>
      </w:r>
      <w:r>
        <w:t>OperationStatus</w:t>
      </w:r>
      <w:bookmarkEnd w:id="6603"/>
      <w:bookmarkEnd w:id="6604"/>
      <w:bookmarkEnd w:id="6605"/>
      <w:bookmarkEnd w:id="6606"/>
      <w:bookmarkEnd w:id="6607"/>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08" w:name="_Toc97072264"/>
      <w:bookmarkStart w:id="6609" w:name="_Toc106632905"/>
      <w:r>
        <w:t>6.5.6.3.4</w:t>
      </w:r>
      <w:r>
        <w:tab/>
        <w:t>Enumeration: NgapIeType</w:t>
      </w:r>
      <w:bookmarkEnd w:id="6608"/>
      <w:bookmarkEnd w:id="6609"/>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77777777" w:rsidR="0087346F" w:rsidRDefault="0087346F" w:rsidP="00BF1D4C">
            <w:pPr>
              <w:pStyle w:val="TAL"/>
            </w:pPr>
            <w:r w:rsidRPr="0069139C">
              <w:rPr>
                <w:lang w:val="fr-FR"/>
              </w:rPr>
              <w:t>MBS Session Information Setup 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77777777" w:rsidR="0087346F" w:rsidRDefault="0087346F" w:rsidP="00BF1D4C">
            <w:pPr>
              <w:pStyle w:val="TAL"/>
            </w:pPr>
            <w:r>
              <w:rPr>
                <w:lang w:val="fr-FR"/>
              </w:rPr>
              <w:t>MBS Session Information 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77777777" w:rsidR="0087346F" w:rsidRDefault="0087346F" w:rsidP="00BF1D4C">
            <w:pPr>
              <w:pStyle w:val="TAL"/>
            </w:pPr>
            <w:r>
              <w:rPr>
                <w:lang w:val="fr-FR"/>
              </w:rPr>
              <w:t>MBS Session Information 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5B9BB792" w14:textId="77777777" w:rsidR="0087346F" w:rsidRDefault="0087346F" w:rsidP="0087346F">
      <w:pPr>
        <w:pStyle w:val="EditorsNote"/>
        <w:rPr>
          <w:lang w:val="en-US"/>
        </w:rPr>
      </w:pPr>
      <w:r>
        <w:rPr>
          <w:lang w:val="en-US"/>
        </w:rPr>
        <w:t>Editor's Note: The contents of the above table will be aligned with the final contents of TS 38.413.</w:t>
      </w:r>
    </w:p>
    <w:p w14:paraId="3861F481" w14:textId="00819FCC" w:rsidR="00097512" w:rsidRDefault="00097512" w:rsidP="00097512">
      <w:pPr>
        <w:pStyle w:val="Heading5"/>
      </w:pPr>
      <w:bookmarkStart w:id="6610" w:name="_Toc106632906"/>
      <w:r>
        <w:t>6.5.6.3.5</w:t>
      </w:r>
      <w:r>
        <w:tab/>
        <w:t xml:space="preserve">Enumeration: </w:t>
      </w:r>
      <w:r>
        <w:rPr>
          <w:lang w:eastAsia="zh-CN"/>
        </w:rPr>
        <w:t>OpEventType</w:t>
      </w:r>
      <w:bookmarkEnd w:id="6610"/>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1" w:name="_Toc106632907"/>
      <w:r>
        <w:t>6.5.6.3.6</w:t>
      </w:r>
      <w:r>
        <w:tab/>
        <w:t>Enumeration: NgranFailureIndication</w:t>
      </w:r>
      <w:bookmarkEnd w:id="6611"/>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lastRenderedPageBreak/>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2" w:name="_Toc89035477"/>
      <w:bookmarkStart w:id="6613" w:name="_Toc89065275"/>
      <w:bookmarkStart w:id="6614" w:name="_Toc89180574"/>
      <w:bookmarkStart w:id="6615" w:name="_Toc97072269"/>
      <w:bookmarkStart w:id="6616" w:name="_Toc106632908"/>
      <w:r>
        <w:t>6.</w:t>
      </w:r>
      <w:r w:rsidR="00AC6664">
        <w:t>5</w:t>
      </w:r>
      <w:r>
        <w:t>.6</w:t>
      </w:r>
      <w:r w:rsidRPr="003B2883">
        <w:t>.4</w:t>
      </w:r>
      <w:r w:rsidRPr="003B2883">
        <w:tab/>
        <w:t>Binary data</w:t>
      </w:r>
      <w:bookmarkEnd w:id="6612"/>
      <w:bookmarkEnd w:id="6613"/>
      <w:bookmarkEnd w:id="6614"/>
      <w:bookmarkEnd w:id="6615"/>
      <w:bookmarkEnd w:id="6616"/>
    </w:p>
    <w:p w14:paraId="52FC9CDE" w14:textId="3CA126C1" w:rsidR="00335145" w:rsidRPr="003B2883" w:rsidRDefault="00335145" w:rsidP="00335145">
      <w:pPr>
        <w:pStyle w:val="Heading5"/>
        <w:rPr>
          <w:lang w:val="en-US"/>
        </w:rPr>
      </w:pPr>
      <w:bookmarkStart w:id="6617" w:name="_Toc89035478"/>
      <w:bookmarkStart w:id="6618" w:name="_Toc89065276"/>
      <w:bookmarkStart w:id="6619" w:name="_Toc89180575"/>
      <w:bookmarkStart w:id="6620" w:name="_Toc97072270"/>
      <w:bookmarkStart w:id="6621" w:name="_Toc106632909"/>
      <w:r>
        <w:rPr>
          <w:lang w:val="en-US"/>
        </w:rPr>
        <w:t>6.</w:t>
      </w:r>
      <w:r w:rsidR="00AC6664">
        <w:rPr>
          <w:lang w:val="en-US"/>
        </w:rPr>
        <w:t>5</w:t>
      </w:r>
      <w:r>
        <w:rPr>
          <w:lang w:val="en-US"/>
        </w:rPr>
        <w:t>.6</w:t>
      </w:r>
      <w:r w:rsidRPr="003B2883">
        <w:rPr>
          <w:lang w:val="en-US"/>
        </w:rPr>
        <w:t>.4.1</w:t>
      </w:r>
      <w:r w:rsidRPr="003B2883">
        <w:rPr>
          <w:lang w:val="en-US"/>
        </w:rPr>
        <w:tab/>
        <w:t>Introduction</w:t>
      </w:r>
      <w:bookmarkEnd w:id="6617"/>
      <w:bookmarkEnd w:id="6618"/>
      <w:bookmarkEnd w:id="6619"/>
      <w:bookmarkEnd w:id="6620"/>
      <w:bookmarkEnd w:id="6621"/>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2" w:name="_Toc89035479"/>
      <w:bookmarkStart w:id="6623" w:name="_Toc89065277"/>
      <w:bookmarkStart w:id="6624" w:name="_Toc89180576"/>
      <w:bookmarkStart w:id="6625" w:name="_Toc97072271"/>
      <w:bookmarkStart w:id="6626" w:name="_Toc106632910"/>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2"/>
      <w:bookmarkEnd w:id="6623"/>
      <w:bookmarkEnd w:id="6624"/>
      <w:bookmarkEnd w:id="6625"/>
      <w:bookmarkEnd w:id="6626"/>
    </w:p>
    <w:p w14:paraId="38B83E1D" w14:textId="5D7138CB" w:rsidR="00335145" w:rsidRPr="003B2883" w:rsidRDefault="00335145" w:rsidP="00876DA9">
      <w:pPr>
        <w:pStyle w:val="Heading6"/>
      </w:pPr>
      <w:bookmarkStart w:id="6627" w:name="_Toc89035480"/>
      <w:bookmarkStart w:id="6628" w:name="_Toc89065278"/>
      <w:bookmarkStart w:id="6629" w:name="_Toc89180577"/>
      <w:bookmarkStart w:id="6630" w:name="_Toc97072272"/>
      <w:bookmarkStart w:id="6631" w:name="_Toc106632911"/>
      <w:r>
        <w:t>6.</w:t>
      </w:r>
      <w:r w:rsidR="00AC6664">
        <w:t>5</w:t>
      </w:r>
      <w:r>
        <w:t>.6</w:t>
      </w:r>
      <w:r w:rsidRPr="003B2883">
        <w:t>.4.</w:t>
      </w:r>
      <w:r w:rsidR="000A34B2">
        <w:t>2</w:t>
      </w:r>
      <w:r w:rsidRPr="003B2883">
        <w:t>.1</w:t>
      </w:r>
      <w:r w:rsidRPr="003B2883">
        <w:tab/>
        <w:t>Introduction</w:t>
      </w:r>
      <w:bookmarkEnd w:id="6627"/>
      <w:bookmarkEnd w:id="6628"/>
      <w:bookmarkEnd w:id="6629"/>
      <w:bookmarkEnd w:id="6630"/>
      <w:bookmarkEnd w:id="663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2" w:name="_Toc89035481"/>
      <w:bookmarkStart w:id="6633" w:name="_Toc89065279"/>
      <w:bookmarkStart w:id="6634" w:name="_Toc89180578"/>
      <w:bookmarkStart w:id="6635" w:name="_Toc97072273"/>
      <w:bookmarkStart w:id="6636" w:name="_Toc106632912"/>
      <w:r>
        <w:t>6.</w:t>
      </w:r>
      <w:r w:rsidR="00AC6664">
        <w:t>5</w:t>
      </w:r>
      <w:r>
        <w:t>.6</w:t>
      </w:r>
      <w:r w:rsidRPr="003B2883">
        <w:t>.4.</w:t>
      </w:r>
      <w:r w:rsidR="000A34B2">
        <w:t>2</w:t>
      </w:r>
      <w:r w:rsidRPr="003B2883">
        <w:t>.2</w:t>
      </w:r>
      <w:r w:rsidRPr="003B2883">
        <w:tab/>
        <w:t>NGAP IEs</w:t>
      </w:r>
      <w:bookmarkEnd w:id="6632"/>
      <w:bookmarkEnd w:id="6633"/>
      <w:bookmarkEnd w:id="6634"/>
      <w:bookmarkEnd w:id="6635"/>
      <w:bookmarkEnd w:id="6636"/>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69C82C41" w:rsidR="00251B8E" w:rsidRPr="003B2883" w:rsidRDefault="00251B8E" w:rsidP="00251B8E">
            <w:pPr>
              <w:pStyle w:val="TAC"/>
            </w:pPr>
            <w:r w:rsidRPr="00EF71B7">
              <w:t>MBS Session Information 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1218DE8D" w14:textId="6DBD3906" w:rsidR="00251B8E" w:rsidRPr="003B2883" w:rsidRDefault="00251B8E" w:rsidP="00251B8E">
            <w:pPr>
              <w:pStyle w:val="TAL"/>
              <w:rPr>
                <w:lang w:val="en-US"/>
              </w:rPr>
            </w:pPr>
            <w:r>
              <w:rPr>
                <w:lang w:val="fr-FR"/>
              </w:rPr>
              <w:t>BROADCAST SESSION SETUP REQUEST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0F418BCD" w:rsidR="00251B8E" w:rsidRPr="003B2883" w:rsidRDefault="00251B8E" w:rsidP="00251B8E">
            <w:pPr>
              <w:pStyle w:val="TAC"/>
            </w:pPr>
            <w:r>
              <w:rPr>
                <w:lang w:val="fr-FR"/>
              </w:rPr>
              <w:t>MBS Session Information 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6845EB3B" w:rsidR="00251B8E" w:rsidRPr="003B2883" w:rsidRDefault="00251B8E" w:rsidP="00251B8E">
            <w:pPr>
              <w:pStyle w:val="TAC"/>
            </w:pPr>
            <w:r>
              <w:rPr>
                <w:lang w:val="fr-FR"/>
              </w:rPr>
              <w:t>MBS Session Information 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45B92DFB" w:rsidR="00202989" w:rsidRDefault="00202989" w:rsidP="00202989">
            <w:pPr>
              <w:pStyle w:val="TAC"/>
              <w:rPr>
                <w:lang w:val="fr-FR"/>
              </w:rPr>
            </w:pPr>
            <w:r>
              <w:rPr>
                <w:lang w:val="fr-FR"/>
              </w:rPr>
              <w:t>9.3.5.z</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5709E0CA"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Pr="00ED495F">
              <w:rPr>
                <w:noProof/>
              </w:rPr>
              <w:t>x</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77777777" w:rsidR="00335145" w:rsidRPr="003B2883" w:rsidRDefault="00335145" w:rsidP="00335145"/>
    <w:p w14:paraId="7D108CB7" w14:textId="6A360E83" w:rsidR="00B45E44" w:rsidRDefault="00B45E44" w:rsidP="00B45E44">
      <w:pPr>
        <w:pStyle w:val="Heading2"/>
      </w:pPr>
      <w:bookmarkStart w:id="6637" w:name="_Toc89035482"/>
      <w:bookmarkStart w:id="6638" w:name="_Toc89065280"/>
      <w:bookmarkStart w:id="6639" w:name="_Toc89180579"/>
      <w:bookmarkStart w:id="6640" w:name="_Toc97072274"/>
      <w:bookmarkStart w:id="6641" w:name="_Toc106632913"/>
      <w:r>
        <w:lastRenderedPageBreak/>
        <w:t>6.6</w:t>
      </w:r>
      <w:r>
        <w:tab/>
        <w:t>Namf_MBSCommunication Service API</w:t>
      </w:r>
      <w:bookmarkEnd w:id="6637"/>
      <w:bookmarkEnd w:id="6638"/>
      <w:bookmarkEnd w:id="6639"/>
      <w:bookmarkEnd w:id="6640"/>
      <w:bookmarkEnd w:id="6641"/>
    </w:p>
    <w:p w14:paraId="7EF35365" w14:textId="3A8BDECD" w:rsidR="00B45E44" w:rsidRDefault="00B45E44" w:rsidP="00B45E44">
      <w:pPr>
        <w:pStyle w:val="Heading3"/>
      </w:pPr>
      <w:bookmarkStart w:id="6642" w:name="_Toc89035483"/>
      <w:bookmarkStart w:id="6643" w:name="_Toc89065281"/>
      <w:bookmarkStart w:id="6644" w:name="_Toc89180580"/>
      <w:bookmarkStart w:id="6645" w:name="_Toc97072275"/>
      <w:bookmarkStart w:id="6646" w:name="_Toc106632914"/>
      <w:r>
        <w:t>6.6.1</w:t>
      </w:r>
      <w:r>
        <w:tab/>
        <w:t>API URI</w:t>
      </w:r>
      <w:bookmarkEnd w:id="6642"/>
      <w:bookmarkEnd w:id="6643"/>
      <w:bookmarkEnd w:id="6644"/>
      <w:bookmarkEnd w:id="6645"/>
      <w:bookmarkEnd w:id="664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47" w:name="_Toc89035484"/>
      <w:bookmarkStart w:id="6648" w:name="_Toc89065282"/>
      <w:bookmarkStart w:id="6649" w:name="_Toc89180581"/>
      <w:bookmarkStart w:id="6650" w:name="_Toc97072276"/>
      <w:bookmarkStart w:id="6651" w:name="_Toc106632915"/>
      <w:r>
        <w:t>6.6.2</w:t>
      </w:r>
      <w:r>
        <w:tab/>
        <w:t>Usage of HTTP</w:t>
      </w:r>
      <w:bookmarkEnd w:id="6647"/>
      <w:bookmarkEnd w:id="6648"/>
      <w:bookmarkEnd w:id="6649"/>
      <w:bookmarkEnd w:id="6650"/>
      <w:bookmarkEnd w:id="6651"/>
    </w:p>
    <w:p w14:paraId="5CB6CDFF" w14:textId="5FCA0314" w:rsidR="00B45E44" w:rsidRDefault="00B45E44" w:rsidP="00B45E44">
      <w:pPr>
        <w:pStyle w:val="Heading4"/>
      </w:pPr>
      <w:bookmarkStart w:id="6652" w:name="_Toc89035485"/>
      <w:bookmarkStart w:id="6653" w:name="_Toc89065283"/>
      <w:bookmarkStart w:id="6654" w:name="_Toc89180582"/>
      <w:bookmarkStart w:id="6655" w:name="_Toc97072277"/>
      <w:bookmarkStart w:id="6656" w:name="_Toc106632916"/>
      <w:r>
        <w:t>6.6.2.1</w:t>
      </w:r>
      <w:r>
        <w:tab/>
        <w:t>General</w:t>
      </w:r>
      <w:bookmarkEnd w:id="6652"/>
      <w:bookmarkEnd w:id="6653"/>
      <w:bookmarkEnd w:id="6654"/>
      <w:bookmarkEnd w:id="6655"/>
      <w:bookmarkEnd w:id="6656"/>
    </w:p>
    <w:p w14:paraId="6C099FCD" w14:textId="77777777" w:rsidR="00B45E44" w:rsidRDefault="00B45E44" w:rsidP="00B45E44">
      <w:r>
        <w:t>HTTP/2, as defined in IETF RFC 7540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57" w:name="_Toc89035486"/>
      <w:bookmarkStart w:id="6658" w:name="_Toc89065284"/>
      <w:bookmarkStart w:id="6659" w:name="_Toc89180583"/>
      <w:bookmarkStart w:id="6660" w:name="_Toc97072278"/>
      <w:bookmarkStart w:id="6661" w:name="_Toc106632917"/>
      <w:r>
        <w:t>6.6.2.2</w:t>
      </w:r>
      <w:r>
        <w:tab/>
        <w:t>HTTP standard headers</w:t>
      </w:r>
      <w:bookmarkEnd w:id="6657"/>
      <w:bookmarkEnd w:id="6658"/>
      <w:bookmarkEnd w:id="6659"/>
      <w:bookmarkEnd w:id="6660"/>
      <w:bookmarkEnd w:id="6661"/>
    </w:p>
    <w:p w14:paraId="553447E9" w14:textId="183E7F75" w:rsidR="00B45E44" w:rsidRDefault="00B45E44" w:rsidP="00B45E44">
      <w:pPr>
        <w:pStyle w:val="Heading5"/>
        <w:rPr>
          <w:lang w:eastAsia="zh-CN"/>
        </w:rPr>
      </w:pPr>
      <w:bookmarkStart w:id="6662" w:name="_Toc89035487"/>
      <w:bookmarkStart w:id="6663" w:name="_Toc89065285"/>
      <w:bookmarkStart w:id="6664" w:name="_Toc89180584"/>
      <w:bookmarkStart w:id="6665" w:name="_Toc97072279"/>
      <w:bookmarkStart w:id="6666" w:name="_Toc106632918"/>
      <w:r>
        <w:t>6.6.2.2.1</w:t>
      </w:r>
      <w:r>
        <w:rPr>
          <w:lang w:eastAsia="zh-CN"/>
        </w:rPr>
        <w:tab/>
        <w:t>General</w:t>
      </w:r>
      <w:bookmarkEnd w:id="6662"/>
      <w:bookmarkEnd w:id="6663"/>
      <w:bookmarkEnd w:id="6664"/>
      <w:bookmarkEnd w:id="6665"/>
      <w:bookmarkEnd w:id="6666"/>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67" w:name="_Toc89035488"/>
      <w:bookmarkStart w:id="6668" w:name="_Toc89065286"/>
      <w:bookmarkStart w:id="6669" w:name="_Toc89180585"/>
      <w:bookmarkStart w:id="6670" w:name="_Toc97072280"/>
      <w:bookmarkStart w:id="6671" w:name="_Toc106632919"/>
      <w:r>
        <w:t>6.6.2.2.2</w:t>
      </w:r>
      <w:r>
        <w:tab/>
        <w:t>Content type</w:t>
      </w:r>
      <w:bookmarkEnd w:id="6667"/>
      <w:bookmarkEnd w:id="6668"/>
      <w:bookmarkEnd w:id="6669"/>
      <w:bookmarkEnd w:id="6670"/>
      <w:bookmarkEnd w:id="6671"/>
    </w:p>
    <w:p w14:paraId="22637A32" w14:textId="0F3898F0" w:rsidR="00B45E44" w:rsidRDefault="00B45E44" w:rsidP="00B45E44">
      <w:r>
        <w:t>The following content types shall be supported:</w:t>
      </w:r>
    </w:p>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lastRenderedPageBreak/>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7777777" w:rsidR="00B45E44" w:rsidRPr="00D67CF5" w:rsidRDefault="00B45E44" w:rsidP="00941AA6">
            <w:pPr>
              <w:pStyle w:val="TAL"/>
              <w:rPr>
                <w:lang w:val="en-US"/>
              </w:rPr>
            </w:pPr>
            <w:r w:rsidRPr="00D67CF5">
              <w:rPr>
                <w:lang w:val="en-US"/>
              </w:rPr>
              <w:t>Binary encoded payload,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050F404D" w:rsidR="00B45E44" w:rsidRDefault="00B45E44" w:rsidP="00B45E44">
      <w:r>
        <w:t>See clause 6.6.2.4 for the binary payloads supported in the binary body part of multipart messages.</w:t>
      </w:r>
    </w:p>
    <w:p w14:paraId="4C69687B" w14:textId="1BA1ADEC" w:rsidR="00B45E44" w:rsidRDefault="00B45E44" w:rsidP="00B45E44">
      <w:pPr>
        <w:pStyle w:val="Heading4"/>
      </w:pPr>
      <w:bookmarkStart w:id="6672" w:name="_Toc89035489"/>
      <w:bookmarkStart w:id="6673" w:name="_Toc89065287"/>
      <w:bookmarkStart w:id="6674" w:name="_Toc89180586"/>
      <w:bookmarkStart w:id="6675" w:name="_Toc97072281"/>
      <w:bookmarkStart w:id="6676" w:name="_Toc106632920"/>
      <w:r>
        <w:t>6.6.2.3</w:t>
      </w:r>
      <w:r>
        <w:tab/>
        <w:t>HTTP custom headers</w:t>
      </w:r>
      <w:bookmarkEnd w:id="6672"/>
      <w:bookmarkEnd w:id="6673"/>
      <w:bookmarkEnd w:id="6674"/>
      <w:bookmarkEnd w:id="6675"/>
      <w:bookmarkEnd w:id="6676"/>
    </w:p>
    <w:p w14:paraId="02DA1F5D" w14:textId="70ED860A" w:rsidR="00B45E44" w:rsidRDefault="00B45E44" w:rsidP="00B45E44">
      <w:pPr>
        <w:pStyle w:val="Heading5"/>
        <w:rPr>
          <w:lang w:eastAsia="zh-CN"/>
        </w:rPr>
      </w:pPr>
      <w:bookmarkStart w:id="6677" w:name="_Toc89035490"/>
      <w:bookmarkStart w:id="6678" w:name="_Toc89065288"/>
      <w:bookmarkStart w:id="6679" w:name="_Toc89180587"/>
      <w:bookmarkStart w:id="6680" w:name="_Toc97072282"/>
      <w:bookmarkStart w:id="6681" w:name="_Toc106632921"/>
      <w:r>
        <w:t>6.6.2.3.1</w:t>
      </w:r>
      <w:r>
        <w:rPr>
          <w:lang w:eastAsia="zh-CN"/>
        </w:rPr>
        <w:tab/>
        <w:t>General</w:t>
      </w:r>
      <w:bookmarkEnd w:id="6677"/>
      <w:bookmarkEnd w:id="6678"/>
      <w:bookmarkEnd w:id="6679"/>
      <w:bookmarkEnd w:id="6680"/>
      <w:bookmarkEnd w:id="6681"/>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6682" w:name="_Toc81297913"/>
      <w:bookmarkStart w:id="6683" w:name="_Toc89035491"/>
      <w:bookmarkStart w:id="6684" w:name="_Toc89065289"/>
      <w:bookmarkStart w:id="6685" w:name="_Toc89180588"/>
      <w:bookmarkStart w:id="6686" w:name="_Toc97072283"/>
      <w:bookmarkStart w:id="6687" w:name="_Toc106632922"/>
      <w:r w:rsidRPr="003B2883">
        <w:t>6.</w:t>
      </w:r>
      <w:r>
        <w:t>6</w:t>
      </w:r>
      <w:r w:rsidRPr="003B2883">
        <w:t>.2.4</w:t>
      </w:r>
      <w:r w:rsidRPr="003B2883">
        <w:tab/>
        <w:t>HTTP multipart messages</w:t>
      </w:r>
      <w:bookmarkEnd w:id="6682"/>
      <w:bookmarkEnd w:id="6683"/>
      <w:bookmarkEnd w:id="6684"/>
      <w:bookmarkEnd w:id="6685"/>
      <w:bookmarkEnd w:id="6686"/>
      <w:bookmarkEnd w:id="6687"/>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88" w:name="_Toc89035492"/>
      <w:bookmarkStart w:id="6689" w:name="_Toc89065290"/>
      <w:bookmarkStart w:id="6690" w:name="_Toc89180589"/>
      <w:bookmarkStart w:id="6691" w:name="_Toc97072284"/>
      <w:bookmarkStart w:id="6692" w:name="_Toc106632923"/>
      <w:r>
        <w:t>6.6.3</w:t>
      </w:r>
      <w:r>
        <w:tab/>
        <w:t>Resources</w:t>
      </w:r>
      <w:bookmarkEnd w:id="6688"/>
      <w:bookmarkEnd w:id="6689"/>
      <w:bookmarkEnd w:id="6690"/>
      <w:bookmarkEnd w:id="6691"/>
      <w:bookmarkEnd w:id="6692"/>
    </w:p>
    <w:p w14:paraId="2FC5DDA6" w14:textId="23C7BD77" w:rsidR="00B45E44" w:rsidRPr="000A7435" w:rsidRDefault="00B45E44" w:rsidP="00B45E44">
      <w:pPr>
        <w:pStyle w:val="Heading4"/>
      </w:pPr>
      <w:bookmarkStart w:id="6693" w:name="_Toc81558610"/>
      <w:bookmarkStart w:id="6694" w:name="_Toc89035493"/>
      <w:bookmarkStart w:id="6695" w:name="_Toc89065291"/>
      <w:bookmarkStart w:id="6696" w:name="_Toc89180590"/>
      <w:bookmarkStart w:id="6697" w:name="_Toc97072285"/>
      <w:bookmarkStart w:id="6698" w:name="_Toc106632924"/>
      <w:r>
        <w:t>6.6.3.1</w:t>
      </w:r>
      <w:r>
        <w:tab/>
        <w:t>Overview</w:t>
      </w:r>
      <w:bookmarkEnd w:id="6693"/>
      <w:bookmarkEnd w:id="6694"/>
      <w:bookmarkEnd w:id="6695"/>
      <w:bookmarkEnd w:id="6696"/>
      <w:bookmarkEnd w:id="6697"/>
      <w:bookmarkEnd w:id="669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3" type="#_x0000_t75" style="width:256.45pt;height:145.1pt" o:ole="">
            <v:imagedata r:id="rId103" o:title="" cropbottom="38654f" cropright="2455f"/>
          </v:shape>
          <o:OLEObject Type="Embed" ProgID="Visio.Drawing.11" ShapeID="_x0000_i1073" DrawAspect="Content" ObjectID="_1717246463" r:id="rId104"/>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699" w:name="_Toc81297969"/>
      <w:bookmarkStart w:id="6700" w:name="_Toc89035494"/>
      <w:bookmarkStart w:id="6701" w:name="_Toc89065292"/>
      <w:bookmarkStart w:id="6702" w:name="_Toc89180591"/>
      <w:bookmarkStart w:id="6703" w:name="_Toc97072286"/>
      <w:bookmarkStart w:id="6704" w:name="_Toc106632925"/>
      <w:r w:rsidRPr="003B2883">
        <w:t>6.</w:t>
      </w:r>
      <w:r>
        <w:t>6</w:t>
      </w:r>
      <w:r w:rsidRPr="003B2883">
        <w:t>.</w:t>
      </w:r>
      <w:r>
        <w:t>3</w:t>
      </w:r>
      <w:r w:rsidRPr="003B2883">
        <w:t>.</w:t>
      </w:r>
      <w:r>
        <w:t>1</w:t>
      </w:r>
      <w:r w:rsidRPr="003B2883">
        <w:tab/>
      </w:r>
      <w:bookmarkEnd w:id="6699"/>
      <w:r>
        <w:t>Resource: N2 Message Handler (</w:t>
      </w:r>
      <w:r>
        <w:rPr>
          <w:rFonts w:eastAsia="DengXian"/>
        </w:rPr>
        <w:t>Custom Operation)</w:t>
      </w:r>
      <w:bookmarkEnd w:id="6700"/>
      <w:bookmarkEnd w:id="6701"/>
      <w:bookmarkEnd w:id="6702"/>
      <w:bookmarkEnd w:id="6703"/>
      <w:bookmarkEnd w:id="6704"/>
    </w:p>
    <w:p w14:paraId="7C500E72" w14:textId="6EA57BA1" w:rsidR="00B45E44" w:rsidRPr="003B2883" w:rsidRDefault="00B45E44" w:rsidP="00B45E44">
      <w:pPr>
        <w:pStyle w:val="Heading5"/>
      </w:pPr>
      <w:bookmarkStart w:id="6705" w:name="_Toc81297970"/>
      <w:bookmarkStart w:id="6706" w:name="_Toc89035495"/>
      <w:bookmarkStart w:id="6707" w:name="_Toc89065293"/>
      <w:bookmarkStart w:id="6708" w:name="_Toc89180592"/>
      <w:bookmarkStart w:id="6709" w:name="_Toc97072287"/>
      <w:bookmarkStart w:id="6710" w:name="_Toc106632926"/>
      <w:r w:rsidRPr="003B2883">
        <w:t>6.</w:t>
      </w:r>
      <w:r>
        <w:t>6</w:t>
      </w:r>
      <w:r w:rsidRPr="003B2883">
        <w:t>.</w:t>
      </w:r>
      <w:r>
        <w:t>3</w:t>
      </w:r>
      <w:r w:rsidRPr="003B2883">
        <w:t>.</w:t>
      </w:r>
      <w:r>
        <w:t>1.1</w:t>
      </w:r>
      <w:r w:rsidRPr="003B2883">
        <w:tab/>
      </w:r>
      <w:bookmarkEnd w:id="6705"/>
      <w:r>
        <w:t>Description</w:t>
      </w:r>
      <w:bookmarkEnd w:id="6706"/>
      <w:bookmarkEnd w:id="6707"/>
      <w:bookmarkEnd w:id="6708"/>
      <w:bookmarkEnd w:id="6709"/>
      <w:bookmarkEnd w:id="671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11" w:name="_Toc81297971"/>
      <w:bookmarkStart w:id="6712" w:name="_Toc89035496"/>
      <w:bookmarkStart w:id="6713" w:name="_Toc89065294"/>
      <w:bookmarkStart w:id="6714" w:name="_Toc89180593"/>
    </w:p>
    <w:p w14:paraId="51A770A8" w14:textId="1D73D7C6" w:rsidR="00B45E44" w:rsidRPr="003B2883" w:rsidRDefault="00B45E44" w:rsidP="00B45E44">
      <w:pPr>
        <w:pStyle w:val="Heading5"/>
      </w:pPr>
      <w:bookmarkStart w:id="6715" w:name="_Toc97072288"/>
      <w:bookmarkStart w:id="6716" w:name="_Toc106632927"/>
      <w:r w:rsidRPr="003B2883">
        <w:t>6.</w:t>
      </w:r>
      <w:r>
        <w:t>6</w:t>
      </w:r>
      <w:r w:rsidRPr="003B2883">
        <w:t>.3.</w:t>
      </w:r>
      <w:r>
        <w:t>1</w:t>
      </w:r>
      <w:r w:rsidRPr="003B2883">
        <w:t>.2</w:t>
      </w:r>
      <w:r w:rsidRPr="003B2883">
        <w:tab/>
        <w:t>Resource Definition</w:t>
      </w:r>
      <w:bookmarkEnd w:id="6711"/>
      <w:bookmarkEnd w:id="6712"/>
      <w:bookmarkEnd w:id="6713"/>
      <w:bookmarkEnd w:id="6714"/>
      <w:bookmarkEnd w:id="6715"/>
      <w:bookmarkEnd w:id="671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17" w:name="_Toc81297972"/>
      <w:bookmarkStart w:id="6718" w:name="_Toc89035497"/>
      <w:bookmarkStart w:id="6719" w:name="_Toc89065295"/>
      <w:bookmarkStart w:id="6720" w:name="_Toc89180594"/>
      <w:bookmarkStart w:id="6721" w:name="_Toc97072289"/>
      <w:bookmarkStart w:id="6722" w:name="_Toc106632928"/>
      <w:r w:rsidRPr="003B2883">
        <w:t>6.</w:t>
      </w:r>
      <w:r>
        <w:t>6</w:t>
      </w:r>
      <w:r w:rsidRPr="003B2883">
        <w:t>.3.</w:t>
      </w:r>
      <w:r>
        <w:t>1</w:t>
      </w:r>
      <w:r w:rsidRPr="003B2883">
        <w:t>.3</w:t>
      </w:r>
      <w:r w:rsidRPr="003B2883">
        <w:tab/>
        <w:t>Resource Standard Methods</w:t>
      </w:r>
      <w:bookmarkEnd w:id="6717"/>
      <w:bookmarkEnd w:id="6718"/>
      <w:bookmarkEnd w:id="6719"/>
      <w:bookmarkEnd w:id="6720"/>
      <w:bookmarkEnd w:id="6721"/>
      <w:bookmarkEnd w:id="6722"/>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23" w:name="_Toc81297973"/>
      <w:bookmarkStart w:id="6724" w:name="_Toc89035498"/>
      <w:bookmarkStart w:id="6725" w:name="_Toc89065296"/>
      <w:bookmarkStart w:id="6726" w:name="_Toc89180595"/>
      <w:bookmarkStart w:id="6727" w:name="_Toc97072290"/>
      <w:bookmarkStart w:id="6728" w:name="_Toc106632929"/>
      <w:r w:rsidRPr="003B2883">
        <w:lastRenderedPageBreak/>
        <w:t>6.</w:t>
      </w:r>
      <w:r>
        <w:t>6</w:t>
      </w:r>
      <w:r w:rsidRPr="003B2883">
        <w:t>.3.</w:t>
      </w:r>
      <w:r>
        <w:t>1</w:t>
      </w:r>
      <w:r w:rsidRPr="003B2883">
        <w:t>.4</w:t>
      </w:r>
      <w:r w:rsidRPr="003B2883">
        <w:tab/>
        <w:t>Resource Custom Operations</w:t>
      </w:r>
      <w:bookmarkEnd w:id="6723"/>
      <w:bookmarkEnd w:id="6724"/>
      <w:bookmarkEnd w:id="6725"/>
      <w:bookmarkEnd w:id="6726"/>
      <w:bookmarkEnd w:id="6727"/>
      <w:bookmarkEnd w:id="6728"/>
    </w:p>
    <w:p w14:paraId="4D2288B5" w14:textId="6B8E4B21" w:rsidR="00B45E44" w:rsidRPr="003B2883" w:rsidRDefault="00B45E44" w:rsidP="00876DA9">
      <w:pPr>
        <w:pStyle w:val="Heading6"/>
      </w:pPr>
      <w:bookmarkStart w:id="6729" w:name="_Toc81297974"/>
      <w:bookmarkStart w:id="6730" w:name="_Toc89035499"/>
      <w:bookmarkStart w:id="6731" w:name="_Toc89065297"/>
      <w:bookmarkStart w:id="6732" w:name="_Toc89180596"/>
      <w:bookmarkStart w:id="6733" w:name="_Toc97072291"/>
      <w:bookmarkStart w:id="6734" w:name="_Toc106632930"/>
      <w:r w:rsidRPr="003B2883">
        <w:t>6.</w:t>
      </w:r>
      <w:r>
        <w:t>6</w:t>
      </w:r>
      <w:r w:rsidRPr="003B2883">
        <w:t>.3.</w:t>
      </w:r>
      <w:r>
        <w:t>1</w:t>
      </w:r>
      <w:r w:rsidRPr="003B2883">
        <w:t>.4.1</w:t>
      </w:r>
      <w:r w:rsidRPr="003B2883">
        <w:tab/>
        <w:t>Overview</w:t>
      </w:r>
      <w:bookmarkEnd w:id="6729"/>
      <w:bookmarkEnd w:id="6730"/>
      <w:bookmarkEnd w:id="6731"/>
      <w:bookmarkEnd w:id="6732"/>
      <w:bookmarkEnd w:id="6733"/>
      <w:bookmarkEnd w:id="673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35" w:name="_Toc89035500"/>
      <w:bookmarkStart w:id="6736" w:name="_Toc89065298"/>
      <w:bookmarkStart w:id="6737" w:name="_Toc89180597"/>
      <w:bookmarkStart w:id="6738" w:name="_Toc97072292"/>
      <w:bookmarkStart w:id="6739" w:name="_Toc106632931"/>
      <w:r w:rsidRPr="003B2883">
        <w:t>6.</w:t>
      </w:r>
      <w:r>
        <w:t>6</w:t>
      </w:r>
      <w:r w:rsidRPr="003B2883">
        <w:t>.3.</w:t>
      </w:r>
      <w:r>
        <w:t>1</w:t>
      </w:r>
      <w:r w:rsidRPr="003B2883">
        <w:t>.4.</w:t>
      </w:r>
      <w:r>
        <w:t>2</w:t>
      </w:r>
      <w:r w:rsidRPr="003B2883">
        <w:tab/>
        <w:t xml:space="preserve">Operation: </w:t>
      </w:r>
      <w:r w:rsidRPr="003B2883">
        <w:rPr>
          <w:lang w:eastAsia="zh-CN"/>
        </w:rPr>
        <w:t>transfer</w:t>
      </w:r>
      <w:bookmarkEnd w:id="6735"/>
      <w:bookmarkEnd w:id="6736"/>
      <w:bookmarkEnd w:id="6737"/>
      <w:bookmarkEnd w:id="6738"/>
      <w:bookmarkEnd w:id="6739"/>
    </w:p>
    <w:p w14:paraId="09264F9B" w14:textId="0129FB36" w:rsidR="00B45E44" w:rsidRPr="004D1A8C" w:rsidRDefault="00B45E44" w:rsidP="00876DA9">
      <w:pPr>
        <w:pStyle w:val="Heading7"/>
      </w:pPr>
      <w:bookmarkStart w:id="6740" w:name="_Toc81297976"/>
      <w:bookmarkStart w:id="6741" w:name="_Toc89035501"/>
      <w:bookmarkStart w:id="6742" w:name="_Toc89065299"/>
      <w:bookmarkStart w:id="6743" w:name="_Toc89180598"/>
      <w:bookmarkStart w:id="6744" w:name="_Toc97072293"/>
      <w:bookmarkStart w:id="6745" w:name="_Toc106632932"/>
      <w:r w:rsidRPr="00676AC1">
        <w:t>6.</w:t>
      </w:r>
      <w:r>
        <w:t>6</w:t>
      </w:r>
      <w:r w:rsidRPr="004D1A8C">
        <w:t>.3.1.4.2.1</w:t>
      </w:r>
      <w:r w:rsidRPr="004D1A8C">
        <w:tab/>
        <w:t>Description</w:t>
      </w:r>
      <w:bookmarkEnd w:id="6740"/>
      <w:bookmarkEnd w:id="6741"/>
      <w:bookmarkEnd w:id="6742"/>
      <w:bookmarkEnd w:id="6743"/>
      <w:bookmarkEnd w:id="6744"/>
      <w:bookmarkEnd w:id="6745"/>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46" w:name="_Toc81297977"/>
      <w:bookmarkStart w:id="6747" w:name="_Toc89035502"/>
      <w:bookmarkStart w:id="6748" w:name="_Toc89065300"/>
      <w:bookmarkStart w:id="6749" w:name="_Toc89180599"/>
      <w:bookmarkStart w:id="6750" w:name="_Toc97072294"/>
      <w:bookmarkStart w:id="6751" w:name="_Toc106632933"/>
      <w:r w:rsidRPr="00676AC1">
        <w:t>6.</w:t>
      </w:r>
      <w:r>
        <w:t>6</w:t>
      </w:r>
      <w:r w:rsidRPr="00114B9F">
        <w:t>.3.1.4.2</w:t>
      </w:r>
      <w:r>
        <w:t>.2</w:t>
      </w:r>
      <w:r w:rsidRPr="003B2883">
        <w:tab/>
      </w:r>
      <w:r w:rsidRPr="004D1A8C">
        <w:t>Operation</w:t>
      </w:r>
      <w:r w:rsidRPr="003B2883">
        <w:t xml:space="preserve"> Definition</w:t>
      </w:r>
      <w:bookmarkEnd w:id="6746"/>
      <w:bookmarkEnd w:id="6747"/>
      <w:bookmarkEnd w:id="6748"/>
      <w:bookmarkEnd w:id="6749"/>
      <w:bookmarkEnd w:id="6750"/>
      <w:bookmarkEnd w:id="675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5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5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77777777"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DC5A5B0" w14:textId="77777777" w:rsidR="00B45E44" w:rsidRDefault="00B45E44" w:rsidP="00B45E44"/>
    <w:p w14:paraId="32722695" w14:textId="1CA5E100" w:rsidR="00B45E44" w:rsidRDefault="00B45E44" w:rsidP="00B45E44">
      <w:pPr>
        <w:pStyle w:val="TH"/>
      </w:pPr>
      <w:r w:rsidRPr="003B2883">
        <w:lastRenderedPageBreak/>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Default="00B45E44" w:rsidP="00941AA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Default="00B45E44" w:rsidP="00941AA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53" w:name="_Toc89180600"/>
      <w:bookmarkStart w:id="6754" w:name="_Toc97072295"/>
      <w:bookmarkStart w:id="6755" w:name="_Toc81298245"/>
      <w:bookmarkStart w:id="6756" w:name="_Toc89035503"/>
      <w:bookmarkStart w:id="6757" w:name="_Toc89065301"/>
      <w:bookmarkStart w:id="6758" w:name="_Toc106632934"/>
      <w:r>
        <w:t>6.6.4</w:t>
      </w:r>
      <w:r>
        <w:tab/>
        <w:t>Custom Operations without associated resources</w:t>
      </w:r>
      <w:bookmarkEnd w:id="6753"/>
      <w:bookmarkEnd w:id="6754"/>
      <w:bookmarkEnd w:id="6758"/>
    </w:p>
    <w:p w14:paraId="1BCF4682" w14:textId="0AFFD959" w:rsidR="004A55DF" w:rsidRDefault="004A55DF" w:rsidP="0019245A">
      <w:pPr>
        <w:pStyle w:val="Heading3"/>
      </w:pPr>
      <w:bookmarkStart w:id="6759" w:name="_Toc89180601"/>
      <w:bookmarkStart w:id="6760" w:name="_Toc97072296"/>
      <w:bookmarkStart w:id="6761" w:name="_Toc106632935"/>
      <w:r>
        <w:t>6.6.</w:t>
      </w:r>
      <w:r w:rsidR="00F35E6A">
        <w:t>5</w:t>
      </w:r>
      <w:r>
        <w:tab/>
        <w:t>Notifications</w:t>
      </w:r>
      <w:bookmarkEnd w:id="6759"/>
      <w:bookmarkEnd w:id="6760"/>
      <w:bookmarkEnd w:id="6761"/>
    </w:p>
    <w:p w14:paraId="23CF4898" w14:textId="67CC185B" w:rsidR="0019245A" w:rsidRPr="003B2883" w:rsidRDefault="0019245A" w:rsidP="0019245A">
      <w:pPr>
        <w:pStyle w:val="Heading3"/>
      </w:pPr>
      <w:bookmarkStart w:id="6762" w:name="_Toc89180602"/>
      <w:bookmarkStart w:id="6763" w:name="_Toc97072297"/>
      <w:bookmarkStart w:id="6764" w:name="_Toc106632936"/>
      <w:r w:rsidRPr="003B2883">
        <w:t>6.</w:t>
      </w:r>
      <w:r>
        <w:t>6</w:t>
      </w:r>
      <w:r w:rsidRPr="003B2883">
        <w:t>.6</w:t>
      </w:r>
      <w:r w:rsidRPr="003B2883">
        <w:tab/>
        <w:t>Data Model</w:t>
      </w:r>
      <w:bookmarkEnd w:id="6755"/>
      <w:bookmarkEnd w:id="6756"/>
      <w:bookmarkEnd w:id="6757"/>
      <w:bookmarkEnd w:id="6762"/>
      <w:bookmarkEnd w:id="6763"/>
      <w:bookmarkEnd w:id="6764"/>
    </w:p>
    <w:p w14:paraId="6220AF21" w14:textId="3B0900D8" w:rsidR="0019245A" w:rsidRPr="003B2883" w:rsidRDefault="0019245A" w:rsidP="0019245A">
      <w:pPr>
        <w:pStyle w:val="Heading4"/>
      </w:pPr>
      <w:bookmarkStart w:id="6765" w:name="_Toc81298246"/>
      <w:bookmarkStart w:id="6766" w:name="_Toc89035504"/>
      <w:bookmarkStart w:id="6767" w:name="_Toc89065302"/>
      <w:bookmarkStart w:id="6768" w:name="_Toc89180603"/>
      <w:bookmarkStart w:id="6769" w:name="_Toc97072298"/>
      <w:bookmarkStart w:id="6770" w:name="_Toc106632937"/>
      <w:r w:rsidRPr="003B2883">
        <w:t>6.</w:t>
      </w:r>
      <w:r>
        <w:t>6</w:t>
      </w:r>
      <w:r w:rsidRPr="003B2883">
        <w:t>.6.1</w:t>
      </w:r>
      <w:r w:rsidRPr="003B2883">
        <w:tab/>
        <w:t>General</w:t>
      </w:r>
      <w:bookmarkEnd w:id="6765"/>
      <w:bookmarkEnd w:id="6766"/>
      <w:bookmarkEnd w:id="6767"/>
      <w:bookmarkEnd w:id="6768"/>
      <w:bookmarkEnd w:id="6769"/>
      <w:bookmarkEnd w:id="677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71" w:name="_Toc81298247"/>
      <w:bookmarkStart w:id="6772" w:name="_Toc89035505"/>
      <w:bookmarkStart w:id="6773" w:name="_Toc89065303"/>
      <w:bookmarkStart w:id="6774" w:name="_Toc89180604"/>
      <w:bookmarkStart w:id="6775" w:name="_Toc97072299"/>
      <w:bookmarkStart w:id="6776" w:name="_Toc81298248"/>
      <w:bookmarkStart w:id="6777" w:name="_Toc106632938"/>
      <w:r w:rsidRPr="003B2883">
        <w:rPr>
          <w:lang w:val="en-US"/>
        </w:rPr>
        <w:lastRenderedPageBreak/>
        <w:t>6.</w:t>
      </w:r>
      <w:r>
        <w:rPr>
          <w:lang w:val="en-US"/>
        </w:rPr>
        <w:t>6</w:t>
      </w:r>
      <w:r w:rsidRPr="003B2883">
        <w:rPr>
          <w:lang w:val="en-US"/>
        </w:rPr>
        <w:t>.6.2</w:t>
      </w:r>
      <w:r w:rsidRPr="003B2883">
        <w:rPr>
          <w:lang w:val="en-US"/>
        </w:rPr>
        <w:tab/>
        <w:t>Structured data types</w:t>
      </w:r>
      <w:bookmarkEnd w:id="6771"/>
      <w:bookmarkEnd w:id="6772"/>
      <w:bookmarkEnd w:id="6773"/>
      <w:bookmarkEnd w:id="6774"/>
      <w:bookmarkEnd w:id="6775"/>
      <w:bookmarkEnd w:id="6777"/>
    </w:p>
    <w:p w14:paraId="64760656" w14:textId="41F47A14" w:rsidR="0019245A" w:rsidRPr="003B2883" w:rsidRDefault="0019245A" w:rsidP="0019245A">
      <w:pPr>
        <w:pStyle w:val="Heading5"/>
      </w:pPr>
      <w:bookmarkStart w:id="6778" w:name="_Toc89035506"/>
      <w:bookmarkStart w:id="6779" w:name="_Toc89065304"/>
      <w:bookmarkStart w:id="6780" w:name="_Toc89180605"/>
      <w:bookmarkStart w:id="6781" w:name="_Toc97072300"/>
      <w:bookmarkStart w:id="6782" w:name="_Toc106632939"/>
      <w:r w:rsidRPr="003B2883">
        <w:t>6.</w:t>
      </w:r>
      <w:r>
        <w:t>6</w:t>
      </w:r>
      <w:r w:rsidRPr="003B2883">
        <w:t>.6.2.1</w:t>
      </w:r>
      <w:r w:rsidRPr="003B2883">
        <w:tab/>
        <w:t>Introduction</w:t>
      </w:r>
      <w:bookmarkEnd w:id="6776"/>
      <w:bookmarkEnd w:id="6778"/>
      <w:bookmarkEnd w:id="6779"/>
      <w:bookmarkEnd w:id="6780"/>
      <w:bookmarkEnd w:id="6781"/>
      <w:bookmarkEnd w:id="6782"/>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83" w:name="_Toc81298030"/>
      <w:bookmarkStart w:id="6784" w:name="_Toc89035507"/>
      <w:bookmarkStart w:id="6785" w:name="_Toc89065305"/>
      <w:bookmarkStart w:id="6786" w:name="_Toc89180606"/>
      <w:bookmarkStart w:id="6787" w:name="_Toc97072301"/>
      <w:bookmarkStart w:id="6788" w:name="_Toc106632940"/>
      <w:r w:rsidRPr="003B2883">
        <w:t>6.</w:t>
      </w:r>
      <w:r>
        <w:t>6</w:t>
      </w:r>
      <w:r w:rsidRPr="003B2883">
        <w:t>.6.2.</w:t>
      </w:r>
      <w:r>
        <w:t>2</w:t>
      </w:r>
      <w:r w:rsidRPr="003B2883">
        <w:tab/>
        <w:t xml:space="preserve">Type: </w:t>
      </w:r>
      <w:bookmarkEnd w:id="6783"/>
      <w:r>
        <w:t>Mbs</w:t>
      </w:r>
      <w:r w:rsidRPr="003B2883">
        <w:t>N2</w:t>
      </w:r>
      <w:r>
        <w:t>Message</w:t>
      </w:r>
      <w:r w:rsidRPr="003B2883">
        <w:t>TransferReqData</w:t>
      </w:r>
      <w:bookmarkEnd w:id="6784"/>
      <w:bookmarkEnd w:id="6785"/>
      <w:bookmarkEnd w:id="6786"/>
      <w:bookmarkEnd w:id="6787"/>
      <w:bookmarkEnd w:id="678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4DAE163E"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 xml:space="preserve">to be transfered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77777777" w:rsidR="009119F4" w:rsidRDefault="0019245A"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789" w:name="_Toc81298054"/>
      <w:bookmarkStart w:id="6790" w:name="_Toc89035508"/>
      <w:bookmarkStart w:id="6791" w:name="_Toc89065306"/>
      <w:bookmarkStart w:id="6792" w:name="_Toc89180607"/>
      <w:bookmarkStart w:id="6793" w:name="_Toc97072302"/>
      <w:bookmarkStart w:id="6794" w:name="_Toc106632941"/>
      <w:r w:rsidRPr="003B2883">
        <w:t>6.</w:t>
      </w:r>
      <w:r>
        <w:t>6</w:t>
      </w:r>
      <w:r w:rsidRPr="003B2883">
        <w:t>.6.2.3</w:t>
      </w:r>
      <w:r w:rsidRPr="003B2883">
        <w:tab/>
        <w:t xml:space="preserve">Type: </w:t>
      </w:r>
      <w:bookmarkEnd w:id="6789"/>
      <w:r>
        <w:t>Mbs</w:t>
      </w:r>
      <w:r w:rsidRPr="003B2883">
        <w:t>N2</w:t>
      </w:r>
      <w:r>
        <w:t>Message</w:t>
      </w:r>
      <w:r w:rsidRPr="003B2883">
        <w:t>TransferRspData</w:t>
      </w:r>
      <w:bookmarkEnd w:id="6790"/>
      <w:bookmarkEnd w:id="6791"/>
      <w:bookmarkEnd w:id="6792"/>
      <w:bookmarkEnd w:id="6793"/>
      <w:bookmarkEnd w:id="679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795" w:name="_Toc81298048"/>
      <w:bookmarkStart w:id="6796" w:name="_Toc89035510"/>
      <w:bookmarkStart w:id="6797" w:name="_Toc89065308"/>
      <w:bookmarkStart w:id="6798" w:name="_Toc89180609"/>
      <w:bookmarkStart w:id="6799" w:name="_Toc97072303"/>
      <w:bookmarkStart w:id="6800" w:name="_Toc106632942"/>
      <w:r w:rsidRPr="003B2883">
        <w:t>6.</w:t>
      </w:r>
      <w:r>
        <w:t>6</w:t>
      </w:r>
      <w:r w:rsidRPr="003B2883">
        <w:t>.6.2.</w:t>
      </w:r>
      <w:r w:rsidR="001D2FD9">
        <w:t>4</w:t>
      </w:r>
      <w:r w:rsidRPr="003B2883">
        <w:tab/>
        <w:t>Type: N2</w:t>
      </w:r>
      <w:r>
        <w:t>Mbs</w:t>
      </w:r>
      <w:r w:rsidR="001D2FD9">
        <w:t>Sm</w:t>
      </w:r>
      <w:r w:rsidRPr="003B2883">
        <w:rPr>
          <w:lang w:val="en-US"/>
        </w:rPr>
        <w:t>Info</w:t>
      </w:r>
      <w:bookmarkEnd w:id="6795"/>
      <w:bookmarkEnd w:id="6796"/>
      <w:bookmarkEnd w:id="6797"/>
      <w:bookmarkEnd w:id="6798"/>
      <w:bookmarkEnd w:id="6799"/>
      <w:bookmarkEnd w:id="6800"/>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77777777" w:rsidR="0019245A" w:rsidRPr="003B2883" w:rsidRDefault="0019245A" w:rsidP="00941AA6">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D993B0" w14:textId="77777777" w:rsidR="0019245A" w:rsidRPr="003B2883" w:rsidRDefault="0019245A" w:rsidP="00941AA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01" w:name="_Toc81298098"/>
      <w:bookmarkStart w:id="6802" w:name="_Toc89035511"/>
      <w:bookmarkStart w:id="6803" w:name="_Toc89065309"/>
      <w:bookmarkStart w:id="6804" w:name="_Toc89180610"/>
      <w:bookmarkStart w:id="6805" w:name="_Toc97072304"/>
      <w:bookmarkStart w:id="6806" w:name="_Toc106632943"/>
      <w:r w:rsidRPr="003B2883">
        <w:rPr>
          <w:lang w:val="en-US"/>
        </w:rPr>
        <w:t>6.</w:t>
      </w:r>
      <w:r>
        <w:rPr>
          <w:lang w:val="en-US"/>
        </w:rPr>
        <w:t>6</w:t>
      </w:r>
      <w:r w:rsidRPr="003B2883">
        <w:rPr>
          <w:lang w:val="en-US"/>
        </w:rPr>
        <w:t>.6.3</w:t>
      </w:r>
      <w:r w:rsidRPr="003B2883">
        <w:rPr>
          <w:lang w:val="en-US"/>
        </w:rPr>
        <w:tab/>
        <w:t>Simple data types and enumerations</w:t>
      </w:r>
      <w:bookmarkEnd w:id="6801"/>
      <w:bookmarkEnd w:id="6802"/>
      <w:bookmarkEnd w:id="6803"/>
      <w:bookmarkEnd w:id="6804"/>
      <w:bookmarkEnd w:id="6805"/>
      <w:bookmarkEnd w:id="6806"/>
    </w:p>
    <w:p w14:paraId="3051F620" w14:textId="3A2CBEEB" w:rsidR="0019245A" w:rsidRPr="003B2883" w:rsidRDefault="0019245A" w:rsidP="0019245A">
      <w:pPr>
        <w:pStyle w:val="Heading5"/>
      </w:pPr>
      <w:bookmarkStart w:id="6807" w:name="_Toc81298099"/>
      <w:bookmarkStart w:id="6808" w:name="_Toc89035512"/>
      <w:bookmarkStart w:id="6809" w:name="_Toc89065310"/>
      <w:bookmarkStart w:id="6810" w:name="_Toc89180611"/>
      <w:bookmarkStart w:id="6811" w:name="_Toc97072305"/>
      <w:bookmarkStart w:id="6812" w:name="_Toc106632944"/>
      <w:r w:rsidRPr="003B2883">
        <w:t>6.</w:t>
      </w:r>
      <w:r>
        <w:t>6</w:t>
      </w:r>
      <w:r w:rsidRPr="003B2883">
        <w:t>.6.3.1</w:t>
      </w:r>
      <w:r w:rsidRPr="003B2883">
        <w:tab/>
        <w:t>Introduction</w:t>
      </w:r>
      <w:bookmarkEnd w:id="6807"/>
      <w:bookmarkEnd w:id="6808"/>
      <w:bookmarkEnd w:id="6809"/>
      <w:bookmarkEnd w:id="6810"/>
      <w:bookmarkEnd w:id="6811"/>
      <w:bookmarkEnd w:id="6812"/>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13" w:name="_Toc81298100"/>
      <w:bookmarkStart w:id="6814" w:name="_Toc89035513"/>
      <w:bookmarkStart w:id="6815" w:name="_Toc89065311"/>
      <w:bookmarkStart w:id="6816" w:name="_Toc89180612"/>
      <w:bookmarkStart w:id="6817" w:name="_Toc97072306"/>
      <w:bookmarkStart w:id="6818" w:name="_Toc106632945"/>
      <w:r w:rsidRPr="003B2883">
        <w:t>6.</w:t>
      </w:r>
      <w:r>
        <w:t>6</w:t>
      </w:r>
      <w:r w:rsidRPr="003B2883">
        <w:t>.6.3.2</w:t>
      </w:r>
      <w:r w:rsidRPr="003B2883">
        <w:tab/>
        <w:t>Simple data types</w:t>
      </w:r>
      <w:bookmarkEnd w:id="6813"/>
      <w:bookmarkEnd w:id="6814"/>
      <w:bookmarkEnd w:id="6815"/>
      <w:bookmarkEnd w:id="6816"/>
      <w:bookmarkEnd w:id="6817"/>
      <w:bookmarkEnd w:id="681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19" w:name="_Toc81298122"/>
      <w:bookmarkStart w:id="6820" w:name="_Toc89035514"/>
      <w:bookmarkStart w:id="6821" w:name="_Toc89065312"/>
      <w:bookmarkStart w:id="6822" w:name="_Toc89180613"/>
    </w:p>
    <w:p w14:paraId="173C61AA" w14:textId="216CDD3A" w:rsidR="001D2FD9" w:rsidRDefault="001D2FD9" w:rsidP="001D2FD9">
      <w:pPr>
        <w:pStyle w:val="Heading5"/>
      </w:pPr>
      <w:bookmarkStart w:id="6823" w:name="_Toc97072307"/>
      <w:bookmarkStart w:id="6824" w:name="_Toc106632946"/>
      <w:r w:rsidRPr="003B2883">
        <w:t>6.</w:t>
      </w:r>
      <w:r>
        <w:t>6</w:t>
      </w:r>
      <w:r w:rsidRPr="003B2883">
        <w:t>.6.</w:t>
      </w:r>
      <w:r>
        <w:t>3</w:t>
      </w:r>
      <w:r w:rsidRPr="003B2883">
        <w:t>.</w:t>
      </w:r>
      <w:r>
        <w:t>3</w:t>
      </w:r>
      <w:r>
        <w:tab/>
        <w:t>Enumeration: MbsNgapIeType</w:t>
      </w:r>
      <w:bookmarkEnd w:id="6823"/>
      <w:bookmarkEnd w:id="682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2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25"/>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26" w:name="_Toc97072308"/>
      <w:bookmarkStart w:id="6827" w:name="_Toc106632947"/>
      <w:r w:rsidRPr="003B2883">
        <w:t>6.</w:t>
      </w:r>
      <w:r>
        <w:t>6</w:t>
      </w:r>
      <w:r w:rsidRPr="003B2883">
        <w:t>.6.4</w:t>
      </w:r>
      <w:r w:rsidRPr="003B2883">
        <w:tab/>
        <w:t>Binary data</w:t>
      </w:r>
      <w:bookmarkEnd w:id="6819"/>
      <w:bookmarkEnd w:id="6820"/>
      <w:bookmarkEnd w:id="6821"/>
      <w:bookmarkEnd w:id="6822"/>
      <w:bookmarkEnd w:id="6826"/>
      <w:bookmarkEnd w:id="6827"/>
    </w:p>
    <w:p w14:paraId="11261CAA" w14:textId="55BA06F3" w:rsidR="0019245A" w:rsidRPr="003B2883" w:rsidRDefault="0019245A" w:rsidP="0019245A">
      <w:pPr>
        <w:pStyle w:val="Heading5"/>
        <w:rPr>
          <w:lang w:val="en-US"/>
        </w:rPr>
      </w:pPr>
      <w:bookmarkStart w:id="6828" w:name="_Toc81298123"/>
      <w:bookmarkStart w:id="6829" w:name="_Toc89035515"/>
      <w:bookmarkStart w:id="6830" w:name="_Toc89065313"/>
      <w:bookmarkStart w:id="6831" w:name="_Toc89180614"/>
      <w:bookmarkStart w:id="6832" w:name="_Toc97072309"/>
      <w:bookmarkStart w:id="6833" w:name="_Toc106632948"/>
      <w:r w:rsidRPr="003B2883">
        <w:rPr>
          <w:lang w:val="en-US"/>
        </w:rPr>
        <w:t>6.</w:t>
      </w:r>
      <w:r>
        <w:rPr>
          <w:lang w:val="en-US"/>
        </w:rPr>
        <w:t>6.</w:t>
      </w:r>
      <w:r w:rsidRPr="003B2883">
        <w:rPr>
          <w:lang w:val="en-US"/>
        </w:rPr>
        <w:t>6.4.1</w:t>
      </w:r>
      <w:r w:rsidRPr="003B2883">
        <w:rPr>
          <w:lang w:val="en-US"/>
        </w:rPr>
        <w:tab/>
        <w:t>Introduction</w:t>
      </w:r>
      <w:bookmarkEnd w:id="6828"/>
      <w:bookmarkEnd w:id="6829"/>
      <w:bookmarkEnd w:id="6830"/>
      <w:bookmarkEnd w:id="6831"/>
      <w:bookmarkEnd w:id="6832"/>
      <w:bookmarkEnd w:id="683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34" w:name="_Toc81298125"/>
      <w:bookmarkStart w:id="6835" w:name="_Toc89035516"/>
      <w:bookmarkStart w:id="6836" w:name="_Toc89065314"/>
      <w:bookmarkStart w:id="6837" w:name="_Toc89180615"/>
      <w:bookmarkStart w:id="6838" w:name="_Toc97072310"/>
      <w:bookmarkStart w:id="6839" w:name="_Toc106632949"/>
      <w:r w:rsidRPr="003B2883">
        <w:rPr>
          <w:lang w:val="en-US"/>
        </w:rPr>
        <w:t>6.</w:t>
      </w:r>
      <w:r>
        <w:rPr>
          <w:lang w:val="en-US"/>
        </w:rPr>
        <w:t>6</w:t>
      </w:r>
      <w:r w:rsidRPr="003B2883">
        <w:rPr>
          <w:lang w:val="en-US"/>
        </w:rPr>
        <w:t>.6.4.</w:t>
      </w:r>
      <w:r>
        <w:rPr>
          <w:lang w:val="en-US"/>
        </w:rPr>
        <w:t>2</w:t>
      </w:r>
      <w:r w:rsidRPr="003B2883">
        <w:rPr>
          <w:lang w:val="en-US"/>
        </w:rPr>
        <w:tab/>
        <w:t>N2 Information</w:t>
      </w:r>
      <w:bookmarkEnd w:id="6834"/>
      <w:bookmarkEnd w:id="6835"/>
      <w:bookmarkEnd w:id="6836"/>
      <w:bookmarkEnd w:id="6837"/>
      <w:bookmarkEnd w:id="6838"/>
      <w:bookmarkEnd w:id="6839"/>
    </w:p>
    <w:p w14:paraId="0549DA6C" w14:textId="78A2F072" w:rsidR="0019245A" w:rsidRPr="003B2883" w:rsidRDefault="0019245A" w:rsidP="00876DA9">
      <w:pPr>
        <w:pStyle w:val="Heading6"/>
      </w:pPr>
      <w:bookmarkStart w:id="6840" w:name="_Toc81298126"/>
      <w:bookmarkStart w:id="6841" w:name="_Toc89035517"/>
      <w:bookmarkStart w:id="6842" w:name="_Toc89065315"/>
      <w:bookmarkStart w:id="6843" w:name="_Toc89180616"/>
      <w:bookmarkStart w:id="6844" w:name="_Toc97072311"/>
      <w:bookmarkStart w:id="6845" w:name="_Toc106632950"/>
      <w:r w:rsidRPr="003B2883">
        <w:t>6.</w:t>
      </w:r>
      <w:r>
        <w:t>6</w:t>
      </w:r>
      <w:r w:rsidRPr="003B2883">
        <w:t>.6.4.</w:t>
      </w:r>
      <w:r>
        <w:t>2</w:t>
      </w:r>
      <w:r w:rsidRPr="003B2883">
        <w:t>.1</w:t>
      </w:r>
      <w:r w:rsidRPr="003B2883">
        <w:tab/>
        <w:t>Introduction</w:t>
      </w:r>
      <w:bookmarkEnd w:id="6840"/>
      <w:bookmarkEnd w:id="6841"/>
      <w:bookmarkEnd w:id="6842"/>
      <w:bookmarkEnd w:id="6843"/>
      <w:bookmarkEnd w:id="6844"/>
      <w:bookmarkEnd w:id="6845"/>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46" w:name="_Toc81298127"/>
      <w:bookmarkStart w:id="6847" w:name="_Toc89035518"/>
      <w:bookmarkStart w:id="6848" w:name="_Toc89065316"/>
      <w:bookmarkStart w:id="6849" w:name="_Toc89180617"/>
      <w:bookmarkStart w:id="6850" w:name="_Toc97072312"/>
      <w:bookmarkStart w:id="6851" w:name="_Toc106632951"/>
      <w:r w:rsidRPr="003B2883">
        <w:t>6.</w:t>
      </w:r>
      <w:r>
        <w:t>6</w:t>
      </w:r>
      <w:r w:rsidRPr="003B2883">
        <w:t>.6.4.</w:t>
      </w:r>
      <w:r>
        <w:t>2</w:t>
      </w:r>
      <w:r w:rsidRPr="003B2883">
        <w:t>.2</w:t>
      </w:r>
      <w:r w:rsidRPr="003B2883">
        <w:tab/>
        <w:t>NGAP IEs</w:t>
      </w:r>
      <w:bookmarkEnd w:id="6846"/>
      <w:bookmarkEnd w:id="6847"/>
      <w:bookmarkEnd w:id="6848"/>
      <w:bookmarkEnd w:id="6849"/>
      <w:bookmarkEnd w:id="6850"/>
      <w:bookmarkEnd w:id="685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52" w:name="_Toc89035519"/>
      <w:bookmarkStart w:id="6853" w:name="_Toc89065317"/>
      <w:bookmarkStart w:id="6854" w:name="_Toc89180618"/>
      <w:bookmarkStart w:id="6855" w:name="_Toc97072313"/>
    </w:p>
    <w:p w14:paraId="32C8B35D" w14:textId="349AEBCC" w:rsidR="00385023" w:rsidRPr="003B2883" w:rsidRDefault="00385023" w:rsidP="00385023">
      <w:pPr>
        <w:pStyle w:val="Heading3"/>
      </w:pPr>
      <w:bookmarkStart w:id="6856" w:name="_Toc106632952"/>
      <w:r w:rsidRPr="003B2883">
        <w:t>6.</w:t>
      </w:r>
      <w:r>
        <w:t>6</w:t>
      </w:r>
      <w:r w:rsidRPr="003B2883">
        <w:t>.7</w:t>
      </w:r>
      <w:r w:rsidRPr="003B2883">
        <w:tab/>
        <w:t>Error Handling</w:t>
      </w:r>
      <w:bookmarkEnd w:id="6852"/>
      <w:bookmarkEnd w:id="6853"/>
      <w:bookmarkEnd w:id="6854"/>
      <w:bookmarkEnd w:id="6855"/>
      <w:bookmarkEnd w:id="6856"/>
    </w:p>
    <w:p w14:paraId="5895BF3D" w14:textId="6414ECA3" w:rsidR="00385023" w:rsidRPr="003B2883" w:rsidRDefault="00385023" w:rsidP="00385023">
      <w:pPr>
        <w:pStyle w:val="Heading4"/>
      </w:pPr>
      <w:bookmarkStart w:id="6857" w:name="_Toc89035520"/>
      <w:bookmarkStart w:id="6858" w:name="_Toc89065318"/>
      <w:bookmarkStart w:id="6859" w:name="_Toc89180619"/>
      <w:bookmarkStart w:id="6860" w:name="_Toc97072314"/>
      <w:bookmarkStart w:id="6861" w:name="_Toc106632953"/>
      <w:r w:rsidRPr="003B2883">
        <w:t>6.</w:t>
      </w:r>
      <w:r>
        <w:t>6</w:t>
      </w:r>
      <w:r w:rsidRPr="003B2883">
        <w:t>.7.1</w:t>
      </w:r>
      <w:r w:rsidRPr="003B2883">
        <w:tab/>
        <w:t>General</w:t>
      </w:r>
      <w:bookmarkEnd w:id="6857"/>
      <w:bookmarkEnd w:id="6858"/>
      <w:bookmarkEnd w:id="6859"/>
      <w:bookmarkEnd w:id="6860"/>
      <w:bookmarkEnd w:id="6861"/>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62" w:name="_Toc89035521"/>
      <w:bookmarkStart w:id="6863" w:name="_Toc89065319"/>
      <w:bookmarkStart w:id="6864" w:name="_Toc89180620"/>
      <w:bookmarkStart w:id="6865" w:name="_Toc97072315"/>
      <w:bookmarkStart w:id="6866" w:name="_Toc106632954"/>
      <w:r w:rsidRPr="003B2883">
        <w:lastRenderedPageBreak/>
        <w:t>6.</w:t>
      </w:r>
      <w:r>
        <w:t>6</w:t>
      </w:r>
      <w:r w:rsidRPr="003B2883">
        <w:t>.7.2</w:t>
      </w:r>
      <w:r w:rsidRPr="003B2883">
        <w:tab/>
        <w:t>Protocol Errors</w:t>
      </w:r>
      <w:bookmarkEnd w:id="6862"/>
      <w:bookmarkEnd w:id="6863"/>
      <w:bookmarkEnd w:id="6864"/>
      <w:bookmarkEnd w:id="6865"/>
      <w:bookmarkEnd w:id="6866"/>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67" w:name="_Toc89035522"/>
      <w:bookmarkStart w:id="6868" w:name="_Toc89065320"/>
      <w:bookmarkStart w:id="6869" w:name="_Toc89180621"/>
      <w:bookmarkStart w:id="6870" w:name="_Toc97072316"/>
      <w:bookmarkStart w:id="6871" w:name="_Toc106632955"/>
      <w:r w:rsidRPr="003B2883">
        <w:t>6.</w:t>
      </w:r>
      <w:r>
        <w:t>6</w:t>
      </w:r>
      <w:r w:rsidRPr="003B2883">
        <w:t>.7.3</w:t>
      </w:r>
      <w:r w:rsidRPr="003B2883">
        <w:tab/>
        <w:t>Application Errors</w:t>
      </w:r>
      <w:bookmarkEnd w:id="6867"/>
      <w:bookmarkEnd w:id="6868"/>
      <w:bookmarkEnd w:id="6869"/>
      <w:bookmarkEnd w:id="6870"/>
      <w:bookmarkEnd w:id="687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7777777" w:rsidR="00385023" w:rsidRDefault="00385023" w:rsidP="00385023">
      <w:pPr>
        <w:rPr>
          <w:noProof/>
        </w:rPr>
      </w:pPr>
    </w:p>
    <w:p w14:paraId="64765F55" w14:textId="4DF14BD5" w:rsidR="0019245A" w:rsidRPr="003B2883" w:rsidRDefault="0019245A" w:rsidP="0019245A">
      <w:pPr>
        <w:pStyle w:val="Heading3"/>
        <w:rPr>
          <w:lang w:val="en-US"/>
        </w:rPr>
      </w:pPr>
      <w:bookmarkStart w:id="6872" w:name="_Toc81298321"/>
      <w:bookmarkStart w:id="6873" w:name="_Toc89035523"/>
      <w:bookmarkStart w:id="6874" w:name="_Toc89065321"/>
      <w:bookmarkStart w:id="6875" w:name="_Toc89180622"/>
      <w:bookmarkStart w:id="6876" w:name="_Toc97072317"/>
      <w:bookmarkStart w:id="6877" w:name="_Toc106632956"/>
      <w:r w:rsidRPr="003B2883">
        <w:rPr>
          <w:lang w:val="en-US"/>
        </w:rPr>
        <w:t>6.</w:t>
      </w:r>
      <w:r>
        <w:rPr>
          <w:lang w:val="en-US"/>
        </w:rPr>
        <w:t>6</w:t>
      </w:r>
      <w:r w:rsidRPr="003B2883">
        <w:rPr>
          <w:lang w:val="en-US"/>
        </w:rPr>
        <w:t>.9</w:t>
      </w:r>
      <w:r w:rsidRPr="003B2883">
        <w:rPr>
          <w:lang w:val="en-US"/>
        </w:rPr>
        <w:tab/>
        <w:t>Security</w:t>
      </w:r>
      <w:bookmarkEnd w:id="6872"/>
      <w:bookmarkEnd w:id="6873"/>
      <w:bookmarkEnd w:id="6874"/>
      <w:bookmarkEnd w:id="6875"/>
      <w:bookmarkEnd w:id="6876"/>
      <w:bookmarkEnd w:id="6877"/>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4F8ADD7B" w14:textId="77777777" w:rsidR="0019245A" w:rsidRPr="003B2883" w:rsidRDefault="0019245A" w:rsidP="004C698F">
      <w:pPr>
        <w:rPr>
          <w:lang w:val="en-US"/>
        </w:rPr>
      </w:pPr>
    </w:p>
    <w:p w14:paraId="36D60124" w14:textId="1D73EC45" w:rsidR="00602AC0" w:rsidRPr="003B2883" w:rsidRDefault="00602AC0" w:rsidP="00ED495F">
      <w:pPr>
        <w:pStyle w:val="Heading8"/>
      </w:pPr>
      <w:bookmarkStart w:id="6878" w:name="_Toc89065322"/>
      <w:bookmarkStart w:id="6879" w:name="_Toc89180623"/>
      <w:bookmarkStart w:id="6880" w:name="_Toc97072318"/>
      <w:r w:rsidRPr="003B2883">
        <w:t>Annex A (normative):</w:t>
      </w:r>
      <w:r w:rsidR="00ED495F">
        <w:br/>
      </w:r>
      <w:r w:rsidRPr="003B2883">
        <w:t>OpenAPI specification</w:t>
      </w:r>
      <w:bookmarkEnd w:id="6878"/>
      <w:bookmarkEnd w:id="6879"/>
      <w:bookmarkEnd w:id="6880"/>
    </w:p>
    <w:p w14:paraId="4AF68211" w14:textId="77777777" w:rsidR="00602AC0" w:rsidRPr="003B2883" w:rsidRDefault="00602AC0" w:rsidP="00ED495F">
      <w:pPr>
        <w:pStyle w:val="Heading1"/>
      </w:pPr>
      <w:bookmarkStart w:id="6881" w:name="_Toc25156614"/>
      <w:bookmarkStart w:id="6882" w:name="_Toc34124919"/>
      <w:bookmarkStart w:id="6883" w:name="_Toc43208055"/>
      <w:bookmarkStart w:id="6884" w:name="_Toc49857522"/>
      <w:bookmarkStart w:id="6885" w:name="_Toc56677368"/>
      <w:bookmarkStart w:id="6886" w:name="_Toc56691891"/>
      <w:bookmarkStart w:id="6887" w:name="_Toc56699155"/>
      <w:bookmarkStart w:id="6888" w:name="_Toc89035524"/>
      <w:bookmarkStart w:id="6889" w:name="_Toc89065323"/>
      <w:bookmarkStart w:id="6890" w:name="_Toc89180624"/>
      <w:bookmarkStart w:id="6891" w:name="_Toc97072319"/>
      <w:bookmarkStart w:id="6892" w:name="_Toc106632957"/>
      <w:r w:rsidRPr="003B2883">
        <w:t>A.1</w:t>
      </w:r>
      <w:r w:rsidRPr="003B2883">
        <w:tab/>
        <w:t>General</w:t>
      </w:r>
      <w:bookmarkEnd w:id="6881"/>
      <w:bookmarkEnd w:id="6882"/>
      <w:bookmarkEnd w:id="6883"/>
      <w:bookmarkEnd w:id="6884"/>
      <w:bookmarkEnd w:id="6885"/>
      <w:bookmarkEnd w:id="6886"/>
      <w:bookmarkEnd w:id="6887"/>
      <w:bookmarkEnd w:id="6888"/>
      <w:bookmarkEnd w:id="6889"/>
      <w:bookmarkEnd w:id="6890"/>
      <w:bookmarkEnd w:id="6891"/>
      <w:bookmarkEnd w:id="6892"/>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lastRenderedPageBreak/>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ED495F">
      <w:pPr>
        <w:pStyle w:val="Heading1"/>
      </w:pPr>
      <w:bookmarkStart w:id="6893" w:name="_Toc25156615"/>
      <w:bookmarkStart w:id="6894" w:name="_Toc34124920"/>
      <w:bookmarkStart w:id="6895" w:name="_Toc43208056"/>
      <w:bookmarkStart w:id="6896" w:name="_Toc49857523"/>
      <w:bookmarkStart w:id="6897" w:name="_Toc56677369"/>
      <w:bookmarkStart w:id="6898" w:name="_Toc56691892"/>
      <w:bookmarkStart w:id="6899" w:name="_Toc56699156"/>
      <w:bookmarkStart w:id="6900" w:name="_Toc89035525"/>
      <w:bookmarkStart w:id="6901" w:name="_Toc89065324"/>
      <w:bookmarkStart w:id="6902" w:name="_Toc89180625"/>
      <w:bookmarkStart w:id="6903" w:name="_Toc97072320"/>
      <w:bookmarkStart w:id="6904" w:name="_Hlk97070575"/>
      <w:bookmarkStart w:id="6905" w:name="_Toc106632958"/>
      <w:r w:rsidRPr="003B2883">
        <w:t>A.2</w:t>
      </w:r>
      <w:r w:rsidRPr="003B2883">
        <w:tab/>
        <w:t>Namf_Communication API</w:t>
      </w:r>
      <w:bookmarkEnd w:id="6893"/>
      <w:bookmarkEnd w:id="6894"/>
      <w:bookmarkEnd w:id="6895"/>
      <w:bookmarkEnd w:id="6896"/>
      <w:bookmarkEnd w:id="6897"/>
      <w:bookmarkEnd w:id="6898"/>
      <w:bookmarkEnd w:id="6899"/>
      <w:bookmarkEnd w:id="6900"/>
      <w:bookmarkEnd w:id="6901"/>
      <w:bookmarkEnd w:id="6902"/>
      <w:bookmarkEnd w:id="6903"/>
      <w:bookmarkEnd w:id="6905"/>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61D21C31" w:rsidR="00602AC0" w:rsidRPr="003B2883" w:rsidRDefault="00602AC0" w:rsidP="00602AC0">
      <w:pPr>
        <w:pStyle w:val="PL"/>
      </w:pPr>
      <w:r w:rsidRPr="003B2883">
        <w:t xml:space="preserve">  version: 1.</w:t>
      </w:r>
      <w:r w:rsidR="00513852">
        <w:t>2</w:t>
      </w:r>
      <w:r w:rsidRPr="003B2883">
        <w:t>.</w:t>
      </w:r>
      <w:r w:rsidR="00513852">
        <w:t>0</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5129D4F7"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54905EC3" w:rsidR="00602AC0" w:rsidRPr="003B2883" w:rsidRDefault="00602AC0" w:rsidP="00602AC0">
      <w:pPr>
        <w:pStyle w:val="PL"/>
      </w:pPr>
      <w:r w:rsidRPr="003B2883">
        <w:t xml:space="preserve">  description: 3GPP TS 29.518 V1</w:t>
      </w:r>
      <w:r w:rsidR="00513852">
        <w:t>7</w:t>
      </w:r>
      <w:r w:rsidRPr="003B2883">
        <w:t>.</w:t>
      </w:r>
      <w:r w:rsidR="00DD707B">
        <w:t>6</w:t>
      </w:r>
      <w:r w:rsidRPr="003B2883">
        <w:t>.0; 5G System; Access and Mobility Management Services</w:t>
      </w:r>
    </w:p>
    <w:p w14:paraId="1E34DB26" w14:textId="00320274" w:rsidR="00602AC0" w:rsidRPr="003B2883" w:rsidRDefault="00602AC0" w:rsidP="00602AC0">
      <w:pPr>
        <w:pStyle w:val="PL"/>
      </w:pPr>
      <w:r w:rsidRPr="003B2883">
        <w:t xml:space="preserve">  url: 'http</w:t>
      </w:r>
      <w:r w:rsidR="0025407A">
        <w:t>s</w:t>
      </w:r>
      <w:r w:rsidRPr="003B2883">
        <w:t>://www.3gpp.org/ftp/Specs/archive/29_series/29.518/'</w:t>
      </w:r>
    </w:p>
    <w:p w14:paraId="164608CC" w14:textId="77777777" w:rsidR="002663AC" w:rsidRDefault="002663AC" w:rsidP="00602AC0">
      <w:pPr>
        <w:pStyle w:val="PL"/>
        <w:rPr>
          <w:lang w:val="sv-SE"/>
        </w:rPr>
      </w:pPr>
    </w:p>
    <w:p w14:paraId="6CC80A75" w14:textId="354AEBD5" w:rsidR="00602AC0" w:rsidRPr="003B2883" w:rsidRDefault="00602AC0" w:rsidP="00602AC0">
      <w:pPr>
        <w:pStyle w:val="PL"/>
        <w:rPr>
          <w:lang w:val="sv-SE"/>
        </w:rPr>
      </w:pPr>
      <w:r w:rsidRPr="003B2883">
        <w:rPr>
          <w:lang w:val="sv-SE"/>
        </w:rPr>
        <w:t>servers:</w:t>
      </w:r>
    </w:p>
    <w:p w14:paraId="5146198C" w14:textId="77777777" w:rsidR="00602AC0" w:rsidRPr="003B2883" w:rsidRDefault="00602AC0" w:rsidP="00602AC0">
      <w:pPr>
        <w:pStyle w:val="PL"/>
        <w:rPr>
          <w:lang w:val="sv-SE"/>
        </w:rPr>
      </w:pPr>
      <w:r w:rsidRPr="003B2883">
        <w:rPr>
          <w:lang w:val="sv-SE"/>
        </w:rPr>
        <w:t xml:space="preserve">  - url: '{apiRoot}/namf-comm/v1'</w:t>
      </w:r>
    </w:p>
    <w:p w14:paraId="094EF132" w14:textId="77777777" w:rsidR="00602AC0" w:rsidRPr="003B2883" w:rsidRDefault="00602AC0" w:rsidP="00602AC0">
      <w:pPr>
        <w:pStyle w:val="PL"/>
      </w:pPr>
      <w:r w:rsidRPr="003B2883">
        <w:rPr>
          <w:lang w:val="sv-SE"/>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04"/>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3B2883" w:rsidRDefault="00602AC0" w:rsidP="00602AC0">
      <w:pPr>
        <w:pStyle w:val="PL"/>
      </w:pPr>
      <w:r w:rsidRPr="003B2883">
        <w:t xml:space="preserve">                binaryDataN2Information:</w:t>
      </w:r>
    </w:p>
    <w:p w14:paraId="09283A05" w14:textId="77777777" w:rsidR="00602AC0" w:rsidRPr="003B2883" w:rsidRDefault="00602AC0" w:rsidP="00602AC0">
      <w:pPr>
        <w:pStyle w:val="PL"/>
      </w:pPr>
      <w:r w:rsidRPr="003B2883">
        <w:t xml:space="preserve">                  type: string</w:t>
      </w:r>
    </w:p>
    <w:p w14:paraId="674692A1" w14:textId="77777777" w:rsidR="00602AC0" w:rsidRPr="003B2883" w:rsidRDefault="00602AC0" w:rsidP="00602AC0">
      <w:pPr>
        <w:pStyle w:val="PL"/>
      </w:pPr>
      <w:r w:rsidRPr="003B2883">
        <w:t xml:space="preserve">                  format: binary</w:t>
      </w:r>
    </w:p>
    <w:p w14:paraId="197408E7" w14:textId="77777777" w:rsidR="00602AC0" w:rsidRPr="003B2883" w:rsidRDefault="00602AC0" w:rsidP="00602AC0">
      <w:pPr>
        <w:pStyle w:val="PL"/>
      </w:pPr>
      <w:r w:rsidRPr="003B2883">
        <w:t xml:space="preserve">                binaryDataN2InformationExt1:</w:t>
      </w:r>
    </w:p>
    <w:p w14:paraId="1386344D" w14:textId="77777777" w:rsidR="00602AC0" w:rsidRPr="003B2883" w:rsidRDefault="00602AC0" w:rsidP="00602AC0">
      <w:pPr>
        <w:pStyle w:val="PL"/>
      </w:pPr>
      <w:r w:rsidRPr="003B2883">
        <w:t xml:space="preserve">                  type: string</w:t>
      </w:r>
    </w:p>
    <w:p w14:paraId="1E913229" w14:textId="77777777" w:rsidR="00602AC0" w:rsidRPr="003B2883" w:rsidRDefault="00602AC0" w:rsidP="00602AC0">
      <w:pPr>
        <w:pStyle w:val="PL"/>
      </w:pPr>
      <w:r w:rsidRPr="003B2883">
        <w:t xml:space="preserve">                  format: binary</w:t>
      </w:r>
    </w:p>
    <w:p w14:paraId="433E0D9C" w14:textId="77777777" w:rsidR="00602AC0" w:rsidRPr="003B2883" w:rsidRDefault="00602AC0" w:rsidP="00602AC0">
      <w:pPr>
        <w:pStyle w:val="PL"/>
      </w:pPr>
      <w:r w:rsidRPr="003B2883">
        <w:t xml:space="preserve">                binaryDataN2InformationExt2:</w:t>
      </w:r>
    </w:p>
    <w:p w14:paraId="3E9CF4C9" w14:textId="77777777" w:rsidR="00602AC0" w:rsidRPr="003B2883" w:rsidRDefault="00602AC0" w:rsidP="00602AC0">
      <w:pPr>
        <w:pStyle w:val="PL"/>
      </w:pPr>
      <w:r w:rsidRPr="003B2883">
        <w:t xml:space="preserve">                  type: string</w:t>
      </w:r>
    </w:p>
    <w:p w14:paraId="26679811" w14:textId="77777777" w:rsidR="00602AC0" w:rsidRPr="003B2883" w:rsidRDefault="00602AC0" w:rsidP="00602AC0">
      <w:pPr>
        <w:pStyle w:val="PL"/>
      </w:pPr>
      <w:r w:rsidRPr="003B2883">
        <w:t xml:space="preserve">                  format: binary</w:t>
      </w:r>
    </w:p>
    <w:p w14:paraId="6F417DDE" w14:textId="77777777" w:rsidR="00602AC0" w:rsidRPr="003B2883" w:rsidRDefault="00602AC0" w:rsidP="00602AC0">
      <w:pPr>
        <w:pStyle w:val="PL"/>
      </w:pPr>
      <w:r w:rsidRPr="003B2883">
        <w:t xml:space="preserve">                binaryDataN2InformationExt3:</w:t>
      </w:r>
    </w:p>
    <w:p w14:paraId="3E86A89B" w14:textId="77777777" w:rsidR="00602AC0" w:rsidRPr="003B2883" w:rsidRDefault="00602AC0" w:rsidP="00602AC0">
      <w:pPr>
        <w:pStyle w:val="PL"/>
      </w:pPr>
      <w:r w:rsidRPr="003B2883">
        <w:lastRenderedPageBreak/>
        <w:t xml:space="preserve">                  type: string</w:t>
      </w:r>
    </w:p>
    <w:p w14:paraId="4EFF1EFF" w14:textId="77777777" w:rsidR="00602AC0" w:rsidRPr="003B2883" w:rsidRDefault="00602AC0" w:rsidP="00602AC0">
      <w:pPr>
        <w:pStyle w:val="PL"/>
      </w:pPr>
      <w:r w:rsidRPr="003B2883">
        <w:t xml:space="preserve">                  format: binary</w:t>
      </w:r>
    </w:p>
    <w:p w14:paraId="2C54EA90" w14:textId="77777777" w:rsidR="00602AC0" w:rsidRPr="003B2883" w:rsidRDefault="00602AC0" w:rsidP="00602AC0">
      <w:pPr>
        <w:pStyle w:val="PL"/>
      </w:pPr>
      <w:r w:rsidRPr="003B2883">
        <w:t xml:space="preserve">                binaryDataN2InformationExt4:</w:t>
      </w:r>
    </w:p>
    <w:p w14:paraId="50B76C8E" w14:textId="77777777" w:rsidR="00602AC0" w:rsidRPr="003B2883" w:rsidRDefault="00602AC0" w:rsidP="00602AC0">
      <w:pPr>
        <w:pStyle w:val="PL"/>
      </w:pPr>
      <w:r w:rsidRPr="003B2883">
        <w:t xml:space="preserve">                  type: string</w:t>
      </w:r>
    </w:p>
    <w:p w14:paraId="27CC600D" w14:textId="77777777" w:rsidR="00602AC0" w:rsidRPr="003B2883" w:rsidRDefault="00602AC0" w:rsidP="00602AC0">
      <w:pPr>
        <w:pStyle w:val="PL"/>
      </w:pPr>
      <w:r w:rsidRPr="003B2883">
        <w:t xml:space="preserve">                  format: binary</w:t>
      </w:r>
    </w:p>
    <w:p w14:paraId="668D8BBE" w14:textId="77777777" w:rsidR="00602AC0" w:rsidRPr="003B2883" w:rsidRDefault="00602AC0" w:rsidP="00602AC0">
      <w:pPr>
        <w:pStyle w:val="PL"/>
      </w:pPr>
      <w:r w:rsidRPr="003B2883">
        <w:t xml:space="preserve">                binaryDataN2InformationExt5:</w:t>
      </w:r>
    </w:p>
    <w:p w14:paraId="5F36DAA1" w14:textId="77777777" w:rsidR="00602AC0" w:rsidRPr="003B2883" w:rsidRDefault="00602AC0" w:rsidP="00602AC0">
      <w:pPr>
        <w:pStyle w:val="PL"/>
      </w:pPr>
      <w:r w:rsidRPr="003B2883">
        <w:t xml:space="preserve">                  type: string</w:t>
      </w:r>
    </w:p>
    <w:p w14:paraId="566E2DD3" w14:textId="77777777" w:rsidR="00602AC0" w:rsidRPr="003B2883" w:rsidRDefault="00602AC0" w:rsidP="00602AC0">
      <w:pPr>
        <w:pStyle w:val="PL"/>
      </w:pPr>
      <w:r w:rsidRPr="003B2883">
        <w:t xml:space="preserve">                  format: binary</w:t>
      </w:r>
    </w:p>
    <w:p w14:paraId="5BE0E199" w14:textId="77777777" w:rsidR="00602AC0" w:rsidRPr="003B2883" w:rsidRDefault="00602AC0" w:rsidP="00602AC0">
      <w:pPr>
        <w:pStyle w:val="PL"/>
      </w:pPr>
      <w:r w:rsidRPr="003B2883">
        <w:t xml:space="preserve">                binaryDataN2InformationExt6:</w:t>
      </w:r>
    </w:p>
    <w:p w14:paraId="5D3BA4A4" w14:textId="77777777" w:rsidR="00602AC0" w:rsidRPr="003B2883" w:rsidRDefault="00602AC0" w:rsidP="00602AC0">
      <w:pPr>
        <w:pStyle w:val="PL"/>
      </w:pPr>
      <w:r w:rsidRPr="003B2883">
        <w:t xml:space="preserve">                  type: string</w:t>
      </w:r>
    </w:p>
    <w:p w14:paraId="5427FD4C" w14:textId="77777777" w:rsidR="00602AC0" w:rsidRPr="003B2883" w:rsidRDefault="00602AC0" w:rsidP="00602AC0">
      <w:pPr>
        <w:pStyle w:val="PL"/>
      </w:pPr>
      <w:r w:rsidRPr="003B2883">
        <w:t xml:space="preserve">                  format: binary</w:t>
      </w:r>
    </w:p>
    <w:p w14:paraId="1D2D1EA9" w14:textId="77777777" w:rsidR="00602AC0" w:rsidRPr="003B2883" w:rsidRDefault="00602AC0" w:rsidP="00602AC0">
      <w:pPr>
        <w:pStyle w:val="PL"/>
      </w:pPr>
      <w:r w:rsidRPr="003B2883">
        <w:t xml:space="preserve">                binaryDataN2InformationExt7:</w:t>
      </w:r>
    </w:p>
    <w:p w14:paraId="66FDE8E6" w14:textId="77777777" w:rsidR="00602AC0" w:rsidRPr="003B2883" w:rsidRDefault="00602AC0" w:rsidP="00602AC0">
      <w:pPr>
        <w:pStyle w:val="PL"/>
      </w:pPr>
      <w:r w:rsidRPr="003B2883">
        <w:t xml:space="preserve">                  type: string</w:t>
      </w:r>
    </w:p>
    <w:p w14:paraId="35DC9F8A" w14:textId="77777777" w:rsidR="00602AC0" w:rsidRPr="003B2883" w:rsidRDefault="00602AC0" w:rsidP="00602AC0">
      <w:pPr>
        <w:pStyle w:val="PL"/>
      </w:pPr>
      <w:r w:rsidRPr="003B2883">
        <w:t xml:space="preserve">                  format: binary</w:t>
      </w:r>
    </w:p>
    <w:p w14:paraId="6BE13EC2" w14:textId="77777777" w:rsidR="00602AC0" w:rsidRPr="003B2883" w:rsidRDefault="00602AC0" w:rsidP="00602AC0">
      <w:pPr>
        <w:pStyle w:val="PL"/>
      </w:pPr>
      <w:r w:rsidRPr="003B2883">
        <w:t xml:space="preserve">                binaryDataN2InformationExt8:</w:t>
      </w:r>
    </w:p>
    <w:p w14:paraId="3B317936" w14:textId="77777777" w:rsidR="00602AC0" w:rsidRPr="003B2883" w:rsidRDefault="00602AC0" w:rsidP="00602AC0">
      <w:pPr>
        <w:pStyle w:val="PL"/>
      </w:pPr>
      <w:r w:rsidRPr="003B2883">
        <w:t xml:space="preserve">                  type: string</w:t>
      </w:r>
    </w:p>
    <w:p w14:paraId="7403D346" w14:textId="77777777" w:rsidR="00602AC0" w:rsidRPr="003B2883" w:rsidRDefault="00602AC0" w:rsidP="00602AC0">
      <w:pPr>
        <w:pStyle w:val="PL"/>
      </w:pPr>
      <w:r w:rsidRPr="003B2883">
        <w:t xml:space="preserve">                  format: binary</w:t>
      </w:r>
    </w:p>
    <w:p w14:paraId="51CD0948" w14:textId="77777777" w:rsidR="00602AC0" w:rsidRPr="003B2883" w:rsidRDefault="00602AC0" w:rsidP="00602AC0">
      <w:pPr>
        <w:pStyle w:val="PL"/>
      </w:pPr>
      <w:r w:rsidRPr="003B2883">
        <w:t xml:space="preserve">                binaryDataN2InformationExt9:</w:t>
      </w:r>
    </w:p>
    <w:p w14:paraId="41E9FBE1" w14:textId="77777777" w:rsidR="00602AC0" w:rsidRPr="003B2883" w:rsidRDefault="00602AC0" w:rsidP="00602AC0">
      <w:pPr>
        <w:pStyle w:val="PL"/>
      </w:pPr>
      <w:r w:rsidRPr="003B2883">
        <w:t xml:space="preserve">                  type: string</w:t>
      </w:r>
    </w:p>
    <w:p w14:paraId="4870AFB8" w14:textId="77777777" w:rsidR="00602AC0" w:rsidRPr="003B2883" w:rsidRDefault="00602AC0" w:rsidP="00602AC0">
      <w:pPr>
        <w:pStyle w:val="PL"/>
      </w:pPr>
      <w:r w:rsidRPr="003B2883">
        <w:t xml:space="preserve">                  format: binary</w:t>
      </w:r>
    </w:p>
    <w:p w14:paraId="2611FC8A" w14:textId="77777777" w:rsidR="00602AC0" w:rsidRPr="003B2883" w:rsidRDefault="00602AC0" w:rsidP="00602AC0">
      <w:pPr>
        <w:pStyle w:val="PL"/>
      </w:pPr>
      <w:r w:rsidRPr="003B2883">
        <w:t xml:space="preserve">                binaryDataN2InformationExt10:</w:t>
      </w:r>
    </w:p>
    <w:p w14:paraId="1B11F3AE" w14:textId="77777777" w:rsidR="00602AC0" w:rsidRPr="003B2883" w:rsidRDefault="00602AC0" w:rsidP="00602AC0">
      <w:pPr>
        <w:pStyle w:val="PL"/>
      </w:pPr>
      <w:r w:rsidRPr="003B2883">
        <w:t xml:space="preserve">                  type: string</w:t>
      </w:r>
    </w:p>
    <w:p w14:paraId="1ABE20DF" w14:textId="77777777" w:rsidR="00602AC0" w:rsidRPr="003B2883" w:rsidRDefault="00602AC0" w:rsidP="00602AC0">
      <w:pPr>
        <w:pStyle w:val="PL"/>
      </w:pPr>
      <w:r w:rsidRPr="003B2883">
        <w:t xml:space="preserve">                  format: binary</w:t>
      </w:r>
    </w:p>
    <w:p w14:paraId="0AFFC981" w14:textId="77777777" w:rsidR="00602AC0" w:rsidRPr="003B2883" w:rsidRDefault="00602AC0" w:rsidP="00602AC0">
      <w:pPr>
        <w:pStyle w:val="PL"/>
      </w:pPr>
      <w:r w:rsidRPr="003B2883">
        <w:t xml:space="preserve">                binaryDataN2InformationExt11:</w:t>
      </w:r>
    </w:p>
    <w:p w14:paraId="11E22013" w14:textId="77777777" w:rsidR="00602AC0" w:rsidRPr="003B2883" w:rsidRDefault="00602AC0" w:rsidP="00602AC0">
      <w:pPr>
        <w:pStyle w:val="PL"/>
      </w:pPr>
      <w:r w:rsidRPr="003B2883">
        <w:t xml:space="preserve">                  type: string</w:t>
      </w:r>
    </w:p>
    <w:p w14:paraId="2AF533F3" w14:textId="77777777" w:rsidR="00602AC0" w:rsidRPr="003B2883" w:rsidRDefault="00602AC0" w:rsidP="00602AC0">
      <w:pPr>
        <w:pStyle w:val="PL"/>
      </w:pPr>
      <w:r w:rsidRPr="003B2883">
        <w:t xml:space="preserve">                  format: binary</w:t>
      </w:r>
    </w:p>
    <w:p w14:paraId="1BD6A9DA" w14:textId="77777777" w:rsidR="00602AC0" w:rsidRPr="003B2883" w:rsidRDefault="00602AC0" w:rsidP="00602AC0">
      <w:pPr>
        <w:pStyle w:val="PL"/>
      </w:pPr>
      <w:r w:rsidRPr="003B2883">
        <w:t xml:space="preserve">                binaryDataN2InformationExt12:</w:t>
      </w:r>
    </w:p>
    <w:p w14:paraId="153EC8FE" w14:textId="77777777" w:rsidR="00602AC0" w:rsidRPr="003B2883" w:rsidRDefault="00602AC0" w:rsidP="00602AC0">
      <w:pPr>
        <w:pStyle w:val="PL"/>
      </w:pPr>
      <w:r w:rsidRPr="003B2883">
        <w:t xml:space="preserve">                  type: string</w:t>
      </w:r>
    </w:p>
    <w:p w14:paraId="24B185FA" w14:textId="77777777" w:rsidR="00602AC0" w:rsidRPr="003B2883" w:rsidRDefault="00602AC0" w:rsidP="00602AC0">
      <w:pPr>
        <w:pStyle w:val="PL"/>
      </w:pPr>
      <w:r w:rsidRPr="003B2883">
        <w:t xml:space="preserve">                  format: binary</w:t>
      </w:r>
    </w:p>
    <w:p w14:paraId="496D8928" w14:textId="77777777" w:rsidR="00602AC0" w:rsidRPr="003B2883" w:rsidRDefault="00602AC0" w:rsidP="00602AC0">
      <w:pPr>
        <w:pStyle w:val="PL"/>
      </w:pPr>
      <w:r w:rsidRPr="003B2883">
        <w:t xml:space="preserve">                binaryDataN2InformationExt13:</w:t>
      </w:r>
    </w:p>
    <w:p w14:paraId="0A33AC5C" w14:textId="77777777" w:rsidR="00602AC0" w:rsidRPr="003B2883" w:rsidRDefault="00602AC0" w:rsidP="00602AC0">
      <w:pPr>
        <w:pStyle w:val="PL"/>
      </w:pPr>
      <w:r w:rsidRPr="003B2883">
        <w:t xml:space="preserve">                  type: string</w:t>
      </w:r>
    </w:p>
    <w:p w14:paraId="7B67FD51" w14:textId="77777777" w:rsidR="00602AC0" w:rsidRPr="003B2883" w:rsidRDefault="00602AC0" w:rsidP="00602AC0">
      <w:pPr>
        <w:pStyle w:val="PL"/>
      </w:pPr>
      <w:r w:rsidRPr="003B2883">
        <w:t xml:space="preserve">                  format: binary</w:t>
      </w:r>
    </w:p>
    <w:p w14:paraId="5F6DF998" w14:textId="77777777" w:rsidR="00602AC0" w:rsidRPr="003B2883" w:rsidRDefault="00602AC0" w:rsidP="00602AC0">
      <w:pPr>
        <w:pStyle w:val="PL"/>
      </w:pPr>
      <w:r w:rsidRPr="003B2883">
        <w:t xml:space="preserve">                binaryDataN2InformationExt14:</w:t>
      </w:r>
    </w:p>
    <w:p w14:paraId="190D2F16" w14:textId="77777777" w:rsidR="00602AC0" w:rsidRPr="003B2883" w:rsidRDefault="00602AC0" w:rsidP="00602AC0">
      <w:pPr>
        <w:pStyle w:val="PL"/>
      </w:pPr>
      <w:r w:rsidRPr="003B2883">
        <w:t xml:space="preserve">                  type: string</w:t>
      </w:r>
    </w:p>
    <w:p w14:paraId="29D423EE" w14:textId="77777777" w:rsidR="00602AC0" w:rsidRPr="003B2883" w:rsidRDefault="00602AC0" w:rsidP="00602AC0">
      <w:pPr>
        <w:pStyle w:val="PL"/>
      </w:pPr>
      <w:r w:rsidRPr="003B2883">
        <w:t xml:space="preserve">                  format: binary</w:t>
      </w:r>
    </w:p>
    <w:p w14:paraId="4A731922" w14:textId="77777777" w:rsidR="00602AC0" w:rsidRPr="003B2883" w:rsidRDefault="00602AC0" w:rsidP="00602AC0">
      <w:pPr>
        <w:pStyle w:val="PL"/>
      </w:pPr>
      <w:r w:rsidRPr="003B2883">
        <w:t xml:space="preserve">                binaryDataN2InformationExt15:</w:t>
      </w:r>
    </w:p>
    <w:p w14:paraId="3C98059E" w14:textId="77777777" w:rsidR="00602AC0" w:rsidRPr="003B2883" w:rsidRDefault="00602AC0" w:rsidP="00602AC0">
      <w:pPr>
        <w:pStyle w:val="PL"/>
      </w:pPr>
      <w:r w:rsidRPr="003B2883">
        <w:t xml:space="preserve">                  type: string</w:t>
      </w:r>
    </w:p>
    <w:p w14:paraId="2F1C5731" w14:textId="77777777" w:rsidR="00602AC0" w:rsidRPr="003B2883" w:rsidRDefault="00602AC0" w:rsidP="00602AC0">
      <w:pPr>
        <w:pStyle w:val="PL"/>
      </w:pPr>
      <w:r w:rsidRPr="003B2883">
        <w:t xml:space="preserve">                  format: binary</w:t>
      </w:r>
    </w:p>
    <w:p w14:paraId="6D49AFA4" w14:textId="77777777" w:rsidR="00602AC0" w:rsidRPr="003B2883" w:rsidRDefault="00602AC0" w:rsidP="00602AC0">
      <w:pPr>
        <w:pStyle w:val="PL"/>
      </w:pPr>
      <w:r w:rsidRPr="003B2883">
        <w:t xml:space="preserve">                binaryDataN2InformationExt16:</w:t>
      </w:r>
    </w:p>
    <w:p w14:paraId="3EE4134D" w14:textId="77777777" w:rsidR="00602AC0" w:rsidRPr="003B2883" w:rsidRDefault="00602AC0" w:rsidP="00602AC0">
      <w:pPr>
        <w:pStyle w:val="PL"/>
      </w:pPr>
      <w:r w:rsidRPr="003B2883">
        <w:t xml:space="preserve">                  type: string</w:t>
      </w:r>
    </w:p>
    <w:p w14:paraId="4EC53A07" w14:textId="05B78703" w:rsidR="00602AC0" w:rsidRDefault="00602AC0" w:rsidP="00602AC0">
      <w:pPr>
        <w:pStyle w:val="PL"/>
      </w:pPr>
      <w:r w:rsidRPr="003B2883">
        <w:t xml:space="preserve">                  format: binary</w:t>
      </w:r>
    </w:p>
    <w:p w14:paraId="231A27FD" w14:textId="77777777" w:rsidR="0093429C" w:rsidRPr="003B2883" w:rsidRDefault="0093429C" w:rsidP="0093429C">
      <w:pPr>
        <w:pStyle w:val="PL"/>
      </w:pPr>
      <w:r w:rsidRPr="003B2883">
        <w:t xml:space="preserve">                binaryDataN2InformationExt1</w:t>
      </w:r>
      <w:r>
        <w:t>7</w:t>
      </w:r>
      <w:r w:rsidRPr="003B2883">
        <w:t>:</w:t>
      </w:r>
    </w:p>
    <w:p w14:paraId="3D7CCDC8" w14:textId="77777777" w:rsidR="0093429C" w:rsidRPr="003B2883" w:rsidRDefault="0093429C" w:rsidP="0093429C">
      <w:pPr>
        <w:pStyle w:val="PL"/>
      </w:pPr>
      <w:r w:rsidRPr="003B2883">
        <w:t xml:space="preserve">                  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lastRenderedPageBreak/>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lastRenderedPageBreak/>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lastRenderedPageBreak/>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lastRenderedPageBreak/>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005C38F8"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77777777" w:rsidR="00602AC0" w:rsidRPr="003B2883" w:rsidRDefault="00602AC0" w:rsidP="00602AC0">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3B2883" w:rsidRDefault="00602AC0" w:rsidP="00602AC0">
      <w:pPr>
        <w:pStyle w:val="PL"/>
      </w:pPr>
      <w:r w:rsidRPr="003B2883">
        <w:t xml:space="preserve">                  binaryDataN2Information:</w:t>
      </w:r>
    </w:p>
    <w:p w14:paraId="64606276" w14:textId="77777777" w:rsidR="00602AC0" w:rsidRPr="003B2883" w:rsidRDefault="00602AC0" w:rsidP="00602AC0">
      <w:pPr>
        <w:pStyle w:val="PL"/>
      </w:pPr>
      <w:r w:rsidRPr="003B2883">
        <w:t xml:space="preserve">                    type: string</w:t>
      </w:r>
    </w:p>
    <w:p w14:paraId="60AE38F5" w14:textId="77777777" w:rsidR="00602AC0" w:rsidRPr="003B2883" w:rsidRDefault="00602AC0" w:rsidP="00602AC0">
      <w:pPr>
        <w:pStyle w:val="PL"/>
      </w:pPr>
      <w:r w:rsidRPr="003B2883">
        <w:t xml:space="preserve">                    format: binary</w:t>
      </w:r>
    </w:p>
    <w:p w14:paraId="16CC0505" w14:textId="77777777" w:rsidR="00602AC0" w:rsidRPr="003B2883" w:rsidRDefault="00602AC0" w:rsidP="00602AC0">
      <w:pPr>
        <w:pStyle w:val="PL"/>
      </w:pPr>
      <w:r w:rsidRPr="003B2883">
        <w:t xml:space="preserve">                  binaryDataN2InformationExt1:</w:t>
      </w:r>
    </w:p>
    <w:p w14:paraId="2BE94784" w14:textId="77777777" w:rsidR="00602AC0" w:rsidRPr="003B2883" w:rsidRDefault="00602AC0" w:rsidP="00602AC0">
      <w:pPr>
        <w:pStyle w:val="PL"/>
      </w:pPr>
      <w:r w:rsidRPr="003B2883">
        <w:t xml:space="preserve">                    type: string</w:t>
      </w:r>
    </w:p>
    <w:p w14:paraId="2F695D5C" w14:textId="77777777" w:rsidR="00602AC0" w:rsidRPr="003B2883" w:rsidRDefault="00602AC0" w:rsidP="00602AC0">
      <w:pPr>
        <w:pStyle w:val="PL"/>
      </w:pPr>
      <w:r w:rsidRPr="003B2883">
        <w:t xml:space="preserve">                    format: binary</w:t>
      </w:r>
    </w:p>
    <w:p w14:paraId="782F540E" w14:textId="77777777" w:rsidR="00602AC0" w:rsidRPr="003B2883" w:rsidRDefault="00602AC0" w:rsidP="00602AC0">
      <w:pPr>
        <w:pStyle w:val="PL"/>
      </w:pPr>
      <w:r w:rsidRPr="003B2883">
        <w:t xml:space="preserve">                  binaryDataN2InformationExt2:</w:t>
      </w:r>
    </w:p>
    <w:p w14:paraId="4AB8A1C9" w14:textId="77777777" w:rsidR="00602AC0" w:rsidRPr="003B2883" w:rsidRDefault="00602AC0" w:rsidP="00602AC0">
      <w:pPr>
        <w:pStyle w:val="PL"/>
      </w:pPr>
      <w:r w:rsidRPr="003B2883">
        <w:t xml:space="preserve">                    type: string</w:t>
      </w:r>
    </w:p>
    <w:p w14:paraId="282369DF" w14:textId="77777777" w:rsidR="00602AC0" w:rsidRPr="003B2883" w:rsidRDefault="00602AC0" w:rsidP="00602AC0">
      <w:pPr>
        <w:pStyle w:val="PL"/>
      </w:pPr>
      <w:r w:rsidRPr="003B2883">
        <w:t xml:space="preserve">                    format: binary</w:t>
      </w:r>
    </w:p>
    <w:p w14:paraId="71A15F48" w14:textId="77777777" w:rsidR="00602AC0" w:rsidRPr="003B2883" w:rsidRDefault="00602AC0" w:rsidP="00602AC0">
      <w:pPr>
        <w:pStyle w:val="PL"/>
      </w:pPr>
      <w:r w:rsidRPr="003B2883">
        <w:t xml:space="preserve">                  binaryDataN2InformationExt3:</w:t>
      </w:r>
    </w:p>
    <w:p w14:paraId="56D1541A" w14:textId="77777777" w:rsidR="00602AC0" w:rsidRPr="003B2883" w:rsidRDefault="00602AC0" w:rsidP="00602AC0">
      <w:pPr>
        <w:pStyle w:val="PL"/>
      </w:pPr>
      <w:r w:rsidRPr="003B2883">
        <w:t xml:space="preserve">                    type: string</w:t>
      </w:r>
    </w:p>
    <w:p w14:paraId="37944888" w14:textId="77777777" w:rsidR="00602AC0" w:rsidRPr="003B2883" w:rsidRDefault="00602AC0" w:rsidP="00602AC0">
      <w:pPr>
        <w:pStyle w:val="PL"/>
      </w:pPr>
      <w:r w:rsidRPr="003B2883">
        <w:t xml:space="preserve">                    format: binary</w:t>
      </w:r>
    </w:p>
    <w:p w14:paraId="4EAF5023" w14:textId="77777777" w:rsidR="00602AC0" w:rsidRPr="003B2883" w:rsidRDefault="00602AC0" w:rsidP="00602AC0">
      <w:pPr>
        <w:pStyle w:val="PL"/>
      </w:pPr>
      <w:r w:rsidRPr="003B2883">
        <w:t xml:space="preserve">                  binaryDataN2InformationExt4:</w:t>
      </w:r>
    </w:p>
    <w:p w14:paraId="36A23A8A" w14:textId="77777777" w:rsidR="00602AC0" w:rsidRPr="003B2883" w:rsidRDefault="00602AC0" w:rsidP="00602AC0">
      <w:pPr>
        <w:pStyle w:val="PL"/>
      </w:pPr>
      <w:r w:rsidRPr="003B2883">
        <w:t xml:space="preserve">                    type: string</w:t>
      </w:r>
    </w:p>
    <w:p w14:paraId="08AC8239" w14:textId="77777777" w:rsidR="00602AC0" w:rsidRPr="003B2883" w:rsidRDefault="00602AC0" w:rsidP="00602AC0">
      <w:pPr>
        <w:pStyle w:val="PL"/>
      </w:pPr>
      <w:r w:rsidRPr="003B2883">
        <w:t xml:space="preserve">                    format: binary</w:t>
      </w:r>
    </w:p>
    <w:p w14:paraId="5D0C8020" w14:textId="77777777" w:rsidR="00602AC0" w:rsidRPr="003B2883" w:rsidRDefault="00602AC0" w:rsidP="00602AC0">
      <w:pPr>
        <w:pStyle w:val="PL"/>
      </w:pPr>
      <w:r w:rsidRPr="003B2883">
        <w:t xml:space="preserve">                  binaryDataN2InformationExt5:</w:t>
      </w:r>
    </w:p>
    <w:p w14:paraId="439C270A" w14:textId="77777777" w:rsidR="00602AC0" w:rsidRPr="003B2883" w:rsidRDefault="00602AC0" w:rsidP="00602AC0">
      <w:pPr>
        <w:pStyle w:val="PL"/>
      </w:pPr>
      <w:r w:rsidRPr="003B2883">
        <w:lastRenderedPageBreak/>
        <w:t xml:space="preserve">                    type: string</w:t>
      </w:r>
    </w:p>
    <w:p w14:paraId="5892752F" w14:textId="77777777" w:rsidR="00602AC0" w:rsidRPr="003B2883" w:rsidRDefault="00602AC0" w:rsidP="00602AC0">
      <w:pPr>
        <w:pStyle w:val="PL"/>
      </w:pPr>
      <w:r w:rsidRPr="003B2883">
        <w:t xml:space="preserve">                    format: binary</w:t>
      </w:r>
    </w:p>
    <w:p w14:paraId="05A68204" w14:textId="77777777" w:rsidR="00602AC0" w:rsidRPr="003B2883" w:rsidRDefault="00602AC0" w:rsidP="00602AC0">
      <w:pPr>
        <w:pStyle w:val="PL"/>
      </w:pPr>
      <w:r w:rsidRPr="003B2883">
        <w:t xml:space="preserve">                  binaryDataN2InformationExt6:</w:t>
      </w:r>
    </w:p>
    <w:p w14:paraId="5FD6832E" w14:textId="77777777" w:rsidR="00602AC0" w:rsidRPr="003B2883" w:rsidRDefault="00602AC0" w:rsidP="00602AC0">
      <w:pPr>
        <w:pStyle w:val="PL"/>
      </w:pPr>
      <w:r w:rsidRPr="003B2883">
        <w:t xml:space="preserve">                    type: string</w:t>
      </w:r>
    </w:p>
    <w:p w14:paraId="43737099" w14:textId="77777777" w:rsidR="00602AC0" w:rsidRPr="003B2883" w:rsidRDefault="00602AC0" w:rsidP="00602AC0">
      <w:pPr>
        <w:pStyle w:val="PL"/>
      </w:pPr>
      <w:r w:rsidRPr="003B2883">
        <w:t xml:space="preserve">                    format: binary</w:t>
      </w:r>
    </w:p>
    <w:p w14:paraId="3EB38535" w14:textId="77777777" w:rsidR="00602AC0" w:rsidRPr="003B2883" w:rsidRDefault="00602AC0" w:rsidP="00602AC0">
      <w:pPr>
        <w:pStyle w:val="PL"/>
      </w:pPr>
      <w:r w:rsidRPr="003B2883">
        <w:t xml:space="preserve">                  binaryDataN2InformationExt7:</w:t>
      </w:r>
    </w:p>
    <w:p w14:paraId="080A241D" w14:textId="77777777" w:rsidR="00602AC0" w:rsidRPr="003B2883" w:rsidRDefault="00602AC0" w:rsidP="00602AC0">
      <w:pPr>
        <w:pStyle w:val="PL"/>
      </w:pPr>
      <w:r w:rsidRPr="003B2883">
        <w:t xml:space="preserve">                    type: string</w:t>
      </w:r>
    </w:p>
    <w:p w14:paraId="0818288E" w14:textId="77777777" w:rsidR="00602AC0" w:rsidRPr="003B2883" w:rsidRDefault="00602AC0" w:rsidP="00602AC0">
      <w:pPr>
        <w:pStyle w:val="PL"/>
      </w:pPr>
      <w:r w:rsidRPr="003B2883">
        <w:t xml:space="preserve">                    format: binary</w:t>
      </w:r>
    </w:p>
    <w:p w14:paraId="21D89605" w14:textId="77777777" w:rsidR="00602AC0" w:rsidRPr="003B2883" w:rsidRDefault="00602AC0" w:rsidP="00602AC0">
      <w:pPr>
        <w:pStyle w:val="PL"/>
      </w:pPr>
      <w:r w:rsidRPr="003B2883">
        <w:t xml:space="preserve">                  binaryDataN2InformationExt8:</w:t>
      </w:r>
    </w:p>
    <w:p w14:paraId="0D000DC5" w14:textId="77777777" w:rsidR="00602AC0" w:rsidRPr="003B2883" w:rsidRDefault="00602AC0" w:rsidP="00602AC0">
      <w:pPr>
        <w:pStyle w:val="PL"/>
      </w:pPr>
      <w:r w:rsidRPr="003B2883">
        <w:t xml:space="preserve">                    type: string</w:t>
      </w:r>
    </w:p>
    <w:p w14:paraId="561CEAC6" w14:textId="77777777" w:rsidR="00602AC0" w:rsidRPr="003B2883" w:rsidRDefault="00602AC0" w:rsidP="00602AC0">
      <w:pPr>
        <w:pStyle w:val="PL"/>
      </w:pPr>
      <w:r w:rsidRPr="003B2883">
        <w:t xml:space="preserve">                    format: binary</w:t>
      </w:r>
    </w:p>
    <w:p w14:paraId="2E678E37" w14:textId="77777777" w:rsidR="00602AC0" w:rsidRPr="003B2883" w:rsidRDefault="00602AC0" w:rsidP="00602AC0">
      <w:pPr>
        <w:pStyle w:val="PL"/>
      </w:pPr>
      <w:r w:rsidRPr="003B2883">
        <w:t xml:space="preserve">                  binaryDataN2InformationExt9:</w:t>
      </w:r>
    </w:p>
    <w:p w14:paraId="55C7971D" w14:textId="77777777" w:rsidR="00602AC0" w:rsidRPr="003B2883" w:rsidRDefault="00602AC0" w:rsidP="00602AC0">
      <w:pPr>
        <w:pStyle w:val="PL"/>
      </w:pPr>
      <w:r w:rsidRPr="003B2883">
        <w:t xml:space="preserve">                    type: string</w:t>
      </w:r>
    </w:p>
    <w:p w14:paraId="64FD2A25" w14:textId="77777777" w:rsidR="00602AC0" w:rsidRPr="003B2883" w:rsidRDefault="00602AC0" w:rsidP="00602AC0">
      <w:pPr>
        <w:pStyle w:val="PL"/>
      </w:pPr>
      <w:r w:rsidRPr="003B2883">
        <w:t xml:space="preserve">                    format: binary</w:t>
      </w:r>
    </w:p>
    <w:p w14:paraId="5F46BBE2" w14:textId="77777777" w:rsidR="00602AC0" w:rsidRPr="003B2883" w:rsidRDefault="00602AC0" w:rsidP="00602AC0">
      <w:pPr>
        <w:pStyle w:val="PL"/>
      </w:pPr>
      <w:r w:rsidRPr="003B2883">
        <w:t xml:space="preserve">                  binaryDataN2InformationExt10:</w:t>
      </w:r>
    </w:p>
    <w:p w14:paraId="37A2C344" w14:textId="77777777" w:rsidR="00602AC0" w:rsidRPr="003B2883" w:rsidRDefault="00602AC0" w:rsidP="00602AC0">
      <w:pPr>
        <w:pStyle w:val="PL"/>
      </w:pPr>
      <w:r w:rsidRPr="003B2883">
        <w:t xml:space="preserve">                    type: string</w:t>
      </w:r>
    </w:p>
    <w:p w14:paraId="7A29CC56" w14:textId="77777777" w:rsidR="00602AC0" w:rsidRPr="003B2883" w:rsidRDefault="00602AC0" w:rsidP="00602AC0">
      <w:pPr>
        <w:pStyle w:val="PL"/>
      </w:pPr>
      <w:r w:rsidRPr="003B2883">
        <w:t xml:space="preserve">                    format: binary</w:t>
      </w:r>
    </w:p>
    <w:p w14:paraId="3090E7C5" w14:textId="77777777" w:rsidR="00602AC0" w:rsidRPr="003B2883" w:rsidRDefault="00602AC0" w:rsidP="00602AC0">
      <w:pPr>
        <w:pStyle w:val="PL"/>
      </w:pPr>
      <w:r w:rsidRPr="003B2883">
        <w:t xml:space="preserve">                  binaryDataN2InformationExt11:</w:t>
      </w:r>
    </w:p>
    <w:p w14:paraId="42183307" w14:textId="77777777" w:rsidR="00602AC0" w:rsidRPr="003B2883" w:rsidRDefault="00602AC0" w:rsidP="00602AC0">
      <w:pPr>
        <w:pStyle w:val="PL"/>
      </w:pPr>
      <w:r w:rsidRPr="003B2883">
        <w:t xml:space="preserve">                    type: string</w:t>
      </w:r>
    </w:p>
    <w:p w14:paraId="356A71CE" w14:textId="77777777" w:rsidR="00602AC0" w:rsidRPr="003B2883" w:rsidRDefault="00602AC0" w:rsidP="00602AC0">
      <w:pPr>
        <w:pStyle w:val="PL"/>
      </w:pPr>
      <w:r w:rsidRPr="003B2883">
        <w:t xml:space="preserve">                    format: binary</w:t>
      </w:r>
    </w:p>
    <w:p w14:paraId="4F9CB2A4" w14:textId="77777777" w:rsidR="00602AC0" w:rsidRPr="003B2883" w:rsidRDefault="00602AC0" w:rsidP="00602AC0">
      <w:pPr>
        <w:pStyle w:val="PL"/>
      </w:pPr>
      <w:r w:rsidRPr="003B2883">
        <w:t xml:space="preserve">                  binaryDataN2InformationExt12:</w:t>
      </w:r>
    </w:p>
    <w:p w14:paraId="497E305E" w14:textId="77777777" w:rsidR="00602AC0" w:rsidRPr="003B2883" w:rsidRDefault="00602AC0" w:rsidP="00602AC0">
      <w:pPr>
        <w:pStyle w:val="PL"/>
      </w:pPr>
      <w:r w:rsidRPr="003B2883">
        <w:t xml:space="preserve">                    type: string</w:t>
      </w:r>
    </w:p>
    <w:p w14:paraId="09126A7B" w14:textId="77777777" w:rsidR="00602AC0" w:rsidRPr="003B2883" w:rsidRDefault="00602AC0" w:rsidP="00602AC0">
      <w:pPr>
        <w:pStyle w:val="PL"/>
      </w:pPr>
      <w:r w:rsidRPr="003B2883">
        <w:t xml:space="preserve">                    format: binary</w:t>
      </w:r>
    </w:p>
    <w:p w14:paraId="228BAC7A" w14:textId="77777777" w:rsidR="00602AC0" w:rsidRPr="003B2883" w:rsidRDefault="00602AC0" w:rsidP="00602AC0">
      <w:pPr>
        <w:pStyle w:val="PL"/>
      </w:pPr>
      <w:r w:rsidRPr="003B2883">
        <w:t xml:space="preserve">                  binaryDataN2InformationExt13:</w:t>
      </w:r>
    </w:p>
    <w:p w14:paraId="63649C36" w14:textId="77777777" w:rsidR="00602AC0" w:rsidRPr="003B2883" w:rsidRDefault="00602AC0" w:rsidP="00602AC0">
      <w:pPr>
        <w:pStyle w:val="PL"/>
      </w:pPr>
      <w:r w:rsidRPr="003B2883">
        <w:t xml:space="preserve">                    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lastRenderedPageBreak/>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lastRenderedPageBreak/>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lastRenderedPageBreak/>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lastRenderedPageBreak/>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3B2883" w:rsidRDefault="00602AC0" w:rsidP="00602AC0">
      <w:pPr>
        <w:pStyle w:val="PL"/>
      </w:pPr>
      <w:r w:rsidRPr="003B2883">
        <w:t xml:space="preserve">                  binaryDataN2InformationExt1:</w:t>
      </w:r>
    </w:p>
    <w:p w14:paraId="116B0158" w14:textId="77777777" w:rsidR="00602AC0" w:rsidRPr="003B2883" w:rsidRDefault="00602AC0" w:rsidP="00602AC0">
      <w:pPr>
        <w:pStyle w:val="PL"/>
      </w:pPr>
      <w:r w:rsidRPr="003B2883">
        <w:t xml:space="preserve">                    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3B2883" w:rsidRDefault="0093429C" w:rsidP="0093429C">
      <w:pPr>
        <w:pStyle w:val="PL"/>
        <w:rPr>
          <w:lang w:val="sv-SE"/>
        </w:rPr>
      </w:pPr>
      <w:r w:rsidRPr="003B2883">
        <w:t xml:space="preserve">                    format: binary</w:t>
      </w:r>
    </w:p>
    <w:p w14:paraId="36FB06F5" w14:textId="77777777" w:rsidR="00602AC0" w:rsidRPr="003B2883" w:rsidRDefault="00602AC0" w:rsidP="00602AC0">
      <w:pPr>
        <w:pStyle w:val="PL"/>
        <w:rPr>
          <w:lang w:val="en-US"/>
        </w:rPr>
      </w:pPr>
      <w:r w:rsidRPr="003B2883">
        <w:rPr>
          <w:lang w:val="sv-SE"/>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lastRenderedPageBreak/>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lastRenderedPageBreak/>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lastRenderedPageBreak/>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lastRenderedPageBreak/>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lastRenderedPageBreak/>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lastRenderedPageBreak/>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lastRenderedPageBreak/>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7777777" w:rsidR="00602AC0" w:rsidRPr="003B2883" w:rsidRDefault="00602AC0" w:rsidP="00602AC0">
      <w:pPr>
        <w:pStyle w:val="PL"/>
      </w:pPr>
      <w:r w:rsidRPr="003B2883">
        <w:lastRenderedPageBreak/>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lastRenderedPageBreak/>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lastRenderedPageBreak/>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lastRenderedPageBreak/>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lastRenderedPageBreak/>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lastRenderedPageBreak/>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lastRenderedPageBreak/>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lastRenderedPageBreak/>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lastRenderedPageBreak/>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lastRenderedPageBreak/>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lastRenderedPageBreak/>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lastRenderedPageBreak/>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lastRenderedPageBreak/>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77777777"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lastRenderedPageBreak/>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77777777"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77777777"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lastRenderedPageBreak/>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7777777" w:rsidR="00602AC0" w:rsidRPr="003B2883" w:rsidRDefault="00602AC0" w:rsidP="00602AC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7DDB43D4" w:rsidR="00602AC0" w:rsidRDefault="00602AC0" w:rsidP="00602AC0">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lastRenderedPageBreak/>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7777777" w:rsidR="00602AC0" w:rsidRPr="003B2883" w:rsidRDefault="00602AC0" w:rsidP="00602AC0">
      <w:pPr>
        <w:pStyle w:val="PL"/>
      </w:pPr>
      <w:r w:rsidRPr="003B2883">
        <w:t xml:space="preserve">          minItems: 1</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lastRenderedPageBreak/>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28B5F31D" w:rsidR="00844DF3" w:rsidRDefault="00844DF3" w:rsidP="00844DF3">
      <w:pPr>
        <w:pStyle w:val="PL"/>
        <w:rPr>
          <w:lang w:val="en-US"/>
        </w:rPr>
      </w:pPr>
      <w:r>
        <w:rPr>
          <w:lang w:eastAsia="zh-CN"/>
        </w:rPr>
        <w:t xml:space="preserve">          description: A map(list of key-value pairs) where Snssai serves as key.</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lastRenderedPageBreak/>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lastRenderedPageBreak/>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lastRenderedPageBreak/>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lastRenderedPageBreak/>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2C4627CB" w:rsidR="00DF6384" w:rsidRPr="003B2883" w:rsidRDefault="00DF6384" w:rsidP="00DF6384">
      <w:pPr>
        <w:pStyle w:val="PL"/>
      </w:pPr>
      <w:r>
        <w:rPr>
          <w:lang w:val="en-US"/>
        </w:rPr>
        <w:t xml:space="preserve">          $ref: 'TS29571_CommonData.yaml#/components/schemas/Uri'</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lastRenderedPageBreak/>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lastRenderedPageBreak/>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77777777" w:rsidR="009B114E" w:rsidRPr="003B2883" w:rsidRDefault="009B114E" w:rsidP="009B114E">
      <w:pPr>
        <w:pStyle w:val="PL"/>
      </w:pPr>
      <w:r w:rsidRPr="002417DF">
        <w:t xml:space="preserve">          $ref: '#/components/schemas/UeContext'</w:t>
      </w: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lastRenderedPageBreak/>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lastRenderedPageBreak/>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lastRenderedPageBreak/>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lastRenderedPageBreak/>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37D1A9AF" w:rsidR="00915FFF" w:rsidRDefault="00915FFF" w:rsidP="00915FFF">
      <w:pPr>
        <w:pStyle w:val="PL"/>
      </w:pPr>
      <w:r w:rsidRPr="003B2883">
        <w:t xml:space="preserve">          minItems: 1</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lastRenderedPageBreak/>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lastRenderedPageBreak/>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699EA452" w:rsidR="00B652FD" w:rsidRPr="002B32CB" w:rsidRDefault="00B652FD" w:rsidP="00B652FD">
      <w:pPr>
        <w:pStyle w:val="PL"/>
      </w:pPr>
      <w:r>
        <w:t xml:space="preserve">        - </w:t>
      </w:r>
      <w:r>
        <w:rPr>
          <w:lang w:eastAsia="zh-CN"/>
        </w:rPr>
        <w:t>releaseCause</w:t>
      </w: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lastRenderedPageBreak/>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lastRenderedPageBreak/>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3B2883" w:rsidRDefault="00602AC0" w:rsidP="00602AC0">
      <w:pPr>
        <w:pStyle w:val="PL"/>
      </w:pPr>
      <w:r w:rsidRPr="003B2883">
        <w:t xml:space="preserve">          - PDU_RES_REL_CMD</w:t>
      </w:r>
    </w:p>
    <w:p w14:paraId="486096F2" w14:textId="77777777" w:rsidR="00602AC0" w:rsidRPr="003B2883" w:rsidRDefault="00602AC0" w:rsidP="00602AC0">
      <w:pPr>
        <w:pStyle w:val="PL"/>
      </w:pPr>
      <w:r w:rsidRPr="003B2883">
        <w:t xml:space="preserve">          - PDU_RES_MOD_REQ</w:t>
      </w:r>
    </w:p>
    <w:p w14:paraId="3C8B966F" w14:textId="77777777" w:rsidR="00602AC0" w:rsidRPr="003B2883" w:rsidRDefault="00602AC0" w:rsidP="00602AC0">
      <w:pPr>
        <w:pStyle w:val="PL"/>
      </w:pPr>
      <w:r w:rsidRPr="003B2883">
        <w:t xml:space="preserve">          -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lastRenderedPageBreak/>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Default="00FF75CC" w:rsidP="00FF75CC">
      <w:pPr>
        <w:pStyle w:val="PL"/>
      </w:pPr>
      <w:r>
        <w:t xml:space="preserve">          - EEA2</w:t>
      </w:r>
    </w:p>
    <w:p w14:paraId="72461F78" w14:textId="77777777" w:rsidR="00FF75CC" w:rsidRDefault="00FF75CC" w:rsidP="00FF75CC">
      <w:pPr>
        <w:pStyle w:val="PL"/>
      </w:pPr>
      <w:r>
        <w:t xml:space="preserve">          - EEA3</w:t>
      </w:r>
    </w:p>
    <w:p w14:paraId="07322FBE" w14:textId="77777777" w:rsidR="00FF75CC" w:rsidRDefault="00FF75CC" w:rsidP="00FF75CC">
      <w:pPr>
        <w:pStyle w:val="PL"/>
      </w:pPr>
      <w:r>
        <w:t xml:space="preserve">      - type: string</w:t>
      </w:r>
    </w:p>
    <w:p w14:paraId="2B5E2F51" w14:textId="77777777" w:rsidR="00FF75CC" w:rsidRDefault="00FF75CC" w:rsidP="00FF75CC">
      <w:pPr>
        <w:pStyle w:val="PL"/>
      </w:pPr>
    </w:p>
    <w:p w14:paraId="5749FF1B" w14:textId="3270EE84" w:rsidR="00FF75CC" w:rsidRDefault="00FF75CC" w:rsidP="00FF75CC">
      <w:pPr>
        <w:pStyle w:val="PL"/>
      </w:pPr>
      <w:r>
        <w:t xml:space="preserve">    EpsNasIntegrityAlgorithm:</w:t>
      </w:r>
    </w:p>
    <w:p w14:paraId="317B0A88" w14:textId="335A1AA6" w:rsidR="00157B05" w:rsidRDefault="00157B05" w:rsidP="00FF75CC">
      <w:pPr>
        <w:pStyle w:val="PL"/>
      </w:pPr>
      <w:r>
        <w:t xml:space="preserve">      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ED495F">
      <w:pPr>
        <w:pStyle w:val="Heading1"/>
      </w:pPr>
      <w:bookmarkStart w:id="6906" w:name="_Toc25156616"/>
      <w:bookmarkStart w:id="6907" w:name="_Toc34124921"/>
      <w:bookmarkStart w:id="6908" w:name="_Toc43208057"/>
      <w:bookmarkStart w:id="6909" w:name="_Toc49857524"/>
      <w:bookmarkStart w:id="6910" w:name="_Toc56677370"/>
      <w:bookmarkStart w:id="6911" w:name="_Toc56691893"/>
      <w:bookmarkStart w:id="6912" w:name="_Toc56699157"/>
      <w:bookmarkStart w:id="6913" w:name="_Toc89035526"/>
      <w:bookmarkStart w:id="6914" w:name="_Toc89065325"/>
      <w:bookmarkStart w:id="6915" w:name="_Toc89180626"/>
      <w:bookmarkStart w:id="6916" w:name="_Toc97072321"/>
      <w:bookmarkStart w:id="6917" w:name="_Hlk97070590"/>
      <w:bookmarkStart w:id="6918" w:name="_Toc106632959"/>
      <w:r w:rsidRPr="003B2883">
        <w:t>A.3</w:t>
      </w:r>
      <w:r w:rsidRPr="003B2883">
        <w:tab/>
        <w:t>Namf_EventExposure API</w:t>
      </w:r>
      <w:bookmarkEnd w:id="6906"/>
      <w:bookmarkEnd w:id="6907"/>
      <w:bookmarkEnd w:id="6908"/>
      <w:bookmarkEnd w:id="6909"/>
      <w:bookmarkEnd w:id="6910"/>
      <w:bookmarkEnd w:id="6911"/>
      <w:bookmarkEnd w:id="6912"/>
      <w:bookmarkEnd w:id="6913"/>
      <w:bookmarkEnd w:id="6914"/>
      <w:bookmarkEnd w:id="6915"/>
      <w:bookmarkEnd w:id="6916"/>
      <w:bookmarkEnd w:id="6918"/>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0F2268E3" w:rsidR="00602AC0" w:rsidRPr="003B2883" w:rsidRDefault="00602AC0" w:rsidP="00602AC0">
      <w:pPr>
        <w:pStyle w:val="PL"/>
      </w:pPr>
      <w:r w:rsidRPr="003B2883">
        <w:t xml:space="preserve">  version: 1.</w:t>
      </w:r>
      <w:r w:rsidR="008319C3">
        <w:t>2</w:t>
      </w:r>
      <w:r w:rsidRPr="003B2883">
        <w:t>.</w:t>
      </w:r>
      <w:r w:rsidR="008319C3">
        <w:t>0</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6D153969"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361E9632" w:rsidR="00602AC0" w:rsidRPr="003B2883" w:rsidRDefault="00602AC0" w:rsidP="00602AC0">
      <w:pPr>
        <w:pStyle w:val="PL"/>
      </w:pPr>
      <w:r w:rsidRPr="003B2883">
        <w:t xml:space="preserve">  description: 3GPP TS 29.518 V1</w:t>
      </w:r>
      <w:r w:rsidR="008319C3">
        <w:t>7</w:t>
      </w:r>
      <w:r w:rsidRPr="003B2883">
        <w:t>.</w:t>
      </w:r>
      <w:r w:rsidR="00DD707B">
        <w:t>6</w:t>
      </w:r>
      <w:r w:rsidRPr="003B2883">
        <w:t>.0; 5G System; Access and Mobility Management Services</w:t>
      </w:r>
    </w:p>
    <w:p w14:paraId="1EA0A346" w14:textId="50CAE386" w:rsidR="00602AC0" w:rsidRPr="003B2883" w:rsidRDefault="00602AC0" w:rsidP="00602AC0">
      <w:pPr>
        <w:pStyle w:val="PL"/>
      </w:pPr>
      <w:r w:rsidRPr="003B2883">
        <w:t xml:space="preserve">  url: 'http</w:t>
      </w:r>
      <w:r w:rsidR="0025407A">
        <w:t>s</w:t>
      </w:r>
      <w:r w:rsidRPr="003B2883">
        <w:t>://www.3gpp.org/ftp/Specs/archive/29_series/29.518/'</w:t>
      </w:r>
    </w:p>
    <w:p w14:paraId="06B306EC" w14:textId="77777777" w:rsidR="002663AC" w:rsidRDefault="002663AC" w:rsidP="00602AC0">
      <w:pPr>
        <w:pStyle w:val="PL"/>
        <w:rPr>
          <w:lang w:val="sv-SE"/>
        </w:rPr>
      </w:pPr>
    </w:p>
    <w:p w14:paraId="13A46716" w14:textId="4274677D" w:rsidR="00602AC0" w:rsidRPr="003B2883" w:rsidRDefault="00602AC0" w:rsidP="00602AC0">
      <w:pPr>
        <w:pStyle w:val="PL"/>
        <w:rPr>
          <w:lang w:val="sv-SE"/>
        </w:rPr>
      </w:pPr>
      <w:r w:rsidRPr="003B2883">
        <w:rPr>
          <w:lang w:val="sv-SE"/>
        </w:rPr>
        <w:t>servers:</w:t>
      </w:r>
    </w:p>
    <w:p w14:paraId="25136261" w14:textId="77777777" w:rsidR="00602AC0" w:rsidRPr="003B2883" w:rsidRDefault="00602AC0" w:rsidP="00602AC0">
      <w:pPr>
        <w:pStyle w:val="PL"/>
        <w:rPr>
          <w:lang w:val="sv-SE"/>
        </w:rPr>
      </w:pPr>
      <w:r w:rsidRPr="003B2883">
        <w:rPr>
          <w:lang w:val="sv-SE"/>
        </w:rPr>
        <w:t xml:space="preserve">  - url: '{apiRoot}/namf-evts/v1'</w:t>
      </w:r>
    </w:p>
    <w:p w14:paraId="73B1DD3B" w14:textId="77777777" w:rsidR="00602AC0" w:rsidRPr="003B2883" w:rsidRDefault="00602AC0" w:rsidP="00602AC0">
      <w:pPr>
        <w:pStyle w:val="PL"/>
      </w:pPr>
      <w:r w:rsidRPr="003B2883">
        <w:rPr>
          <w:lang w:val="sv-SE"/>
        </w:rPr>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17"/>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lastRenderedPageBreak/>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lastRenderedPageBreak/>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lastRenderedPageBreak/>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lastRenderedPageBreak/>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3396A584" w14:textId="40DAB995" w:rsidR="00C70BCE" w:rsidRPr="003B2883" w:rsidRDefault="00C70BCE" w:rsidP="00C70BCE">
      <w:pPr>
        <w:pStyle w:val="PL"/>
      </w:pPr>
      <w:r>
        <w:t xml:space="preserve">          $ref: '#/components/schemas/D</w:t>
      </w:r>
      <w:r>
        <w:rPr>
          <w:lang w:eastAsia="zh-CN"/>
        </w:rPr>
        <w:t>ispersionArea</w:t>
      </w:r>
      <w:r>
        <w:t>'</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lastRenderedPageBreak/>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lastRenderedPageBreak/>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lastRenderedPageBreak/>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5F6968D9"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lastRenderedPageBreak/>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Pr="003B2883" w:rsidRDefault="009B7E56" w:rsidP="009B7E56">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77777777" w:rsidR="00602AC0" w:rsidRPr="003B2883" w:rsidRDefault="00602AC0" w:rsidP="00602AC0">
      <w:pPr>
        <w:pStyle w:val="PL"/>
      </w:pPr>
      <w:r w:rsidRPr="003B2883">
        <w:t xml:space="preserve">          pattern: '\/options\/expiry$'</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12BE2312"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lastRenderedPageBreak/>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Default="00B94FAB" w:rsidP="00B94FAB">
      <w:pPr>
        <w:pStyle w:val="PL"/>
        <w:rPr>
          <w:lang w:val="sv-SE"/>
        </w:rPr>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lastRenderedPageBreak/>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lastRenderedPageBreak/>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lastRenderedPageBreak/>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lastRenderedPageBreak/>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ED495F">
      <w:pPr>
        <w:pStyle w:val="Heading1"/>
      </w:pPr>
      <w:bookmarkStart w:id="6919" w:name="_Toc25156617"/>
      <w:bookmarkStart w:id="6920" w:name="_Toc34124922"/>
      <w:bookmarkStart w:id="6921" w:name="_Toc43208058"/>
      <w:bookmarkStart w:id="6922" w:name="_Toc49857525"/>
      <w:bookmarkStart w:id="6923" w:name="_Toc56677371"/>
      <w:bookmarkStart w:id="6924" w:name="_Toc56691894"/>
      <w:bookmarkStart w:id="6925" w:name="_Toc56699158"/>
      <w:bookmarkStart w:id="6926" w:name="_Toc89035527"/>
      <w:bookmarkStart w:id="6927" w:name="_Toc89065326"/>
      <w:bookmarkStart w:id="6928" w:name="_Toc89180627"/>
      <w:bookmarkStart w:id="6929" w:name="_Toc97072322"/>
      <w:bookmarkStart w:id="6930" w:name="_Hlk97070612"/>
      <w:bookmarkStart w:id="6931" w:name="_Toc106632960"/>
      <w:r w:rsidRPr="003B2883">
        <w:t>A.4</w:t>
      </w:r>
      <w:r w:rsidRPr="003B2883">
        <w:tab/>
        <w:t>Namf_MT</w:t>
      </w:r>
      <w:bookmarkEnd w:id="6919"/>
      <w:bookmarkEnd w:id="6920"/>
      <w:bookmarkEnd w:id="6921"/>
      <w:bookmarkEnd w:id="6922"/>
      <w:bookmarkEnd w:id="6923"/>
      <w:bookmarkEnd w:id="6924"/>
      <w:bookmarkEnd w:id="6925"/>
      <w:bookmarkEnd w:id="6926"/>
      <w:bookmarkEnd w:id="6927"/>
      <w:bookmarkEnd w:id="6928"/>
      <w:bookmarkEnd w:id="6929"/>
      <w:bookmarkEnd w:id="6931"/>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39F0B9A0" w:rsidR="00602AC0" w:rsidRPr="003B2883" w:rsidRDefault="00602AC0" w:rsidP="00602AC0">
      <w:pPr>
        <w:pStyle w:val="PL"/>
      </w:pPr>
      <w:r w:rsidRPr="003B2883">
        <w:t xml:space="preserve">  version: 1.</w:t>
      </w:r>
      <w:r w:rsidR="009B5433">
        <w:t>2</w:t>
      </w:r>
      <w:r w:rsidRPr="003B2883">
        <w:t>.</w:t>
      </w:r>
      <w:r w:rsidR="009B5433">
        <w:t>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34E47D43"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630DF0FC" w:rsidR="00602AC0" w:rsidRPr="003B2883" w:rsidRDefault="00602AC0" w:rsidP="00602AC0">
      <w:pPr>
        <w:pStyle w:val="PL"/>
      </w:pPr>
      <w:r w:rsidRPr="003B2883">
        <w:t xml:space="preserve">  description: 3GPP TS 29.518 V1</w:t>
      </w:r>
      <w:r w:rsidR="009B5433">
        <w:t>7</w:t>
      </w:r>
      <w:r w:rsidRPr="003B2883">
        <w:t>.</w:t>
      </w:r>
      <w:r w:rsidR="00DD707B">
        <w:t>6</w:t>
      </w:r>
      <w:r w:rsidRPr="003B2883">
        <w:t>.0; 5G System; Access and Mobility Management Services</w:t>
      </w:r>
    </w:p>
    <w:p w14:paraId="242BD836" w14:textId="2C2018F0" w:rsidR="00602AC0" w:rsidRPr="003B2883" w:rsidRDefault="00602AC0" w:rsidP="00602AC0">
      <w:pPr>
        <w:pStyle w:val="PL"/>
      </w:pPr>
      <w:r w:rsidRPr="003B2883">
        <w:t xml:space="preserve">  url: 'http</w:t>
      </w:r>
      <w:r w:rsidR="0025407A">
        <w:t>s</w:t>
      </w:r>
      <w:r w:rsidRPr="003B2883">
        <w:t>://www.3gpp.org/ftp/Specs/archive/29_series/29.518/'</w:t>
      </w:r>
    </w:p>
    <w:p w14:paraId="0A11E5DC" w14:textId="77777777" w:rsidR="002663AC" w:rsidRDefault="002663AC" w:rsidP="00602AC0">
      <w:pPr>
        <w:pStyle w:val="PL"/>
        <w:rPr>
          <w:lang w:val="sv-SE"/>
        </w:rPr>
      </w:pPr>
    </w:p>
    <w:p w14:paraId="41126137" w14:textId="23763D14" w:rsidR="00602AC0" w:rsidRPr="003B2883" w:rsidRDefault="00602AC0" w:rsidP="00602AC0">
      <w:pPr>
        <w:pStyle w:val="PL"/>
        <w:rPr>
          <w:lang w:val="sv-SE"/>
        </w:rPr>
      </w:pPr>
      <w:r w:rsidRPr="003B2883">
        <w:rPr>
          <w:lang w:val="sv-SE"/>
        </w:rPr>
        <w:t>servers:</w:t>
      </w:r>
    </w:p>
    <w:p w14:paraId="79284D66" w14:textId="77777777" w:rsidR="00602AC0" w:rsidRPr="003B2883" w:rsidRDefault="00602AC0" w:rsidP="00602AC0">
      <w:pPr>
        <w:pStyle w:val="PL"/>
        <w:rPr>
          <w:lang w:val="sv-SE"/>
        </w:rPr>
      </w:pPr>
      <w:r w:rsidRPr="003B2883">
        <w:rPr>
          <w:lang w:val="sv-SE"/>
        </w:rPr>
        <w:t xml:space="preserve">  - url: '{apiRoot}/namf-mt/v1'</w:t>
      </w:r>
    </w:p>
    <w:p w14:paraId="1A2E3AC4" w14:textId="77777777" w:rsidR="00602AC0" w:rsidRPr="003B2883" w:rsidRDefault="00602AC0" w:rsidP="00602AC0">
      <w:pPr>
        <w:pStyle w:val="PL"/>
      </w:pPr>
      <w:r w:rsidRPr="003B2883">
        <w:rPr>
          <w:lang w:val="sv-SE"/>
        </w:rPr>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0"/>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lastRenderedPageBreak/>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lastRenderedPageBreak/>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77777777" w:rsidR="00B92DA5" w:rsidRPr="003B2883" w:rsidRDefault="00B92DA5" w:rsidP="00B92DA5">
      <w:pPr>
        <w:pStyle w:val="PL"/>
      </w:pPr>
      <w:r w:rsidRPr="003B2883">
        <w:t xml:space="preserve">  /ue-contexts:</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lastRenderedPageBreak/>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lastRenderedPageBreak/>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lastRenderedPageBreak/>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ED495F">
      <w:pPr>
        <w:pStyle w:val="Heading1"/>
      </w:pPr>
      <w:bookmarkStart w:id="6932" w:name="_Toc25156618"/>
      <w:bookmarkStart w:id="6933" w:name="_Toc34124923"/>
      <w:bookmarkStart w:id="6934" w:name="_Toc43208059"/>
      <w:bookmarkStart w:id="6935" w:name="_Toc49857526"/>
      <w:bookmarkStart w:id="6936" w:name="_Toc56677372"/>
      <w:bookmarkStart w:id="6937" w:name="_Toc56691895"/>
      <w:bookmarkStart w:id="6938" w:name="_Toc56699159"/>
      <w:bookmarkStart w:id="6939" w:name="_Toc89035528"/>
      <w:bookmarkStart w:id="6940" w:name="_Toc89065327"/>
      <w:bookmarkStart w:id="6941" w:name="_Toc89180628"/>
      <w:bookmarkStart w:id="6942" w:name="_Toc97072323"/>
      <w:bookmarkStart w:id="6943" w:name="_Hlk97070650"/>
      <w:bookmarkStart w:id="6944" w:name="_Toc106632961"/>
      <w:r w:rsidRPr="003B2883">
        <w:t>A.5</w:t>
      </w:r>
      <w:r w:rsidRPr="003B2883">
        <w:tab/>
        <w:t>Namf_Location</w:t>
      </w:r>
      <w:bookmarkEnd w:id="6932"/>
      <w:bookmarkEnd w:id="6933"/>
      <w:bookmarkEnd w:id="6934"/>
      <w:bookmarkEnd w:id="6935"/>
      <w:bookmarkEnd w:id="6936"/>
      <w:bookmarkEnd w:id="6937"/>
      <w:bookmarkEnd w:id="6938"/>
      <w:bookmarkEnd w:id="6939"/>
      <w:bookmarkEnd w:id="6940"/>
      <w:bookmarkEnd w:id="6941"/>
      <w:bookmarkEnd w:id="6942"/>
      <w:bookmarkEnd w:id="6944"/>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45427A29" w:rsidR="00602AC0" w:rsidRPr="003B2883" w:rsidRDefault="00602AC0" w:rsidP="00602AC0">
      <w:pPr>
        <w:pStyle w:val="PL"/>
      </w:pPr>
      <w:r w:rsidRPr="003B2883">
        <w:t xml:space="preserve">  version: 1.</w:t>
      </w:r>
      <w:r w:rsidR="008319C3">
        <w:t>2</w:t>
      </w:r>
      <w:r w:rsidRPr="003B2883">
        <w:t>.</w:t>
      </w:r>
      <w:r w:rsidR="008319C3">
        <w:t>0</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5CB3F" w:rsidR="00602AC0" w:rsidRPr="003B2883" w:rsidRDefault="00602AC0" w:rsidP="00602AC0">
      <w:pPr>
        <w:pStyle w:val="PL"/>
      </w:pPr>
      <w:r w:rsidRPr="003B2883">
        <w:t xml:space="preserve">    © 20</w:t>
      </w:r>
      <w:r>
        <w:t>2</w:t>
      </w:r>
      <w:r w:rsidR="000C14B9">
        <w:t>2</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225549FE" w:rsidR="00602AC0" w:rsidRPr="003B2883" w:rsidRDefault="00602AC0" w:rsidP="00602AC0">
      <w:pPr>
        <w:pStyle w:val="PL"/>
      </w:pPr>
      <w:r w:rsidRPr="003B2883">
        <w:t xml:space="preserve">  description: 3GPP TS 29.518 V1</w:t>
      </w:r>
      <w:r w:rsidR="008319C3">
        <w:t>7</w:t>
      </w:r>
      <w:r w:rsidRPr="003B2883">
        <w:t>.</w:t>
      </w:r>
      <w:r w:rsidR="00DD707B">
        <w:t>6</w:t>
      </w:r>
      <w:r w:rsidRPr="003B2883">
        <w:t>.0; 5G System; Access and Mobility Management Services</w:t>
      </w:r>
    </w:p>
    <w:p w14:paraId="339B6597" w14:textId="4E1E03B7" w:rsidR="00602AC0" w:rsidRPr="003B2883" w:rsidRDefault="00602AC0" w:rsidP="00602AC0">
      <w:pPr>
        <w:pStyle w:val="PL"/>
      </w:pPr>
      <w:r w:rsidRPr="003B2883">
        <w:t xml:space="preserve">  url: 'http</w:t>
      </w:r>
      <w:r w:rsidR="0025407A">
        <w:t>s</w:t>
      </w:r>
      <w:r w:rsidRPr="003B2883">
        <w:t>://www.3gpp.org/ftp/Specs/archive/29_series/29.518/'</w:t>
      </w:r>
    </w:p>
    <w:p w14:paraId="45BDF16C" w14:textId="77777777" w:rsidR="002663AC" w:rsidRDefault="002663AC" w:rsidP="00602AC0">
      <w:pPr>
        <w:pStyle w:val="PL"/>
        <w:rPr>
          <w:lang w:val="sv-SE"/>
        </w:rPr>
      </w:pPr>
    </w:p>
    <w:p w14:paraId="6B951C08" w14:textId="71758D63" w:rsidR="00602AC0" w:rsidRPr="003B2883" w:rsidRDefault="00602AC0" w:rsidP="00602AC0">
      <w:pPr>
        <w:pStyle w:val="PL"/>
        <w:rPr>
          <w:lang w:val="sv-SE"/>
        </w:rPr>
      </w:pPr>
      <w:r w:rsidRPr="003B2883">
        <w:rPr>
          <w:lang w:val="sv-SE"/>
        </w:rPr>
        <w:t>servers:</w:t>
      </w:r>
    </w:p>
    <w:p w14:paraId="5261585D" w14:textId="77777777" w:rsidR="00602AC0" w:rsidRPr="003B2883" w:rsidRDefault="00602AC0" w:rsidP="00602AC0">
      <w:pPr>
        <w:pStyle w:val="PL"/>
        <w:rPr>
          <w:lang w:val="sv-SE"/>
        </w:rPr>
      </w:pPr>
      <w:r w:rsidRPr="003B2883">
        <w:rPr>
          <w:lang w:val="sv-SE"/>
        </w:rPr>
        <w:t xml:space="preserve">  - url: '{apiRoot}/namf-loc/v1'</w:t>
      </w:r>
    </w:p>
    <w:p w14:paraId="7B87D28E" w14:textId="77777777" w:rsidR="00602AC0" w:rsidRPr="003B2883" w:rsidRDefault="00602AC0" w:rsidP="00602AC0">
      <w:pPr>
        <w:pStyle w:val="PL"/>
      </w:pPr>
      <w:r w:rsidRPr="003B2883">
        <w:rPr>
          <w:lang w:val="sv-SE"/>
        </w:rPr>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3"/>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lastRenderedPageBreak/>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lastRenderedPageBreak/>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3B2883" w:rsidRDefault="00602AC0" w:rsidP="00602AC0">
      <w:pPr>
        <w:pStyle w:val="PL"/>
      </w:pPr>
      <w:r w:rsidRPr="003B2883">
        <w:t xml:space="preserve">          schema:</w:t>
      </w:r>
    </w:p>
    <w:p w14:paraId="438D762B" w14:textId="77777777" w:rsidR="00602AC0" w:rsidRPr="003B2883" w:rsidRDefault="00602AC0" w:rsidP="00602AC0">
      <w:pPr>
        <w:pStyle w:val="PL"/>
      </w:pPr>
      <w:r w:rsidRPr="003B2883">
        <w:t xml:space="preserve">            type: string</w:t>
      </w:r>
    </w:p>
    <w:p w14:paraId="24FB3287" w14:textId="77777777"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14:paraId="53CE35E4" w14:textId="77777777" w:rsidR="00602AC0" w:rsidRPr="00BF6487" w:rsidRDefault="00602AC0" w:rsidP="00602AC0">
      <w:pPr>
        <w:pStyle w:val="PL"/>
        <w:rPr>
          <w:lang w:val="en-US"/>
        </w:rPr>
      </w:pPr>
      <w:r w:rsidRPr="00BF6487">
        <w:rPr>
          <w:lang w:val="en-US"/>
        </w:rPr>
        <w:t xml:space="preserve">      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lastRenderedPageBreak/>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211425FB" w:rsidR="00CE4E16" w:rsidRPr="003B2883" w:rsidRDefault="00CE4E16" w:rsidP="00CE4E16">
      <w:pPr>
        <w:pStyle w:val="PL"/>
      </w:pPr>
      <w:r>
        <w:rPr>
          <w:lang w:val="en-US"/>
        </w:rPr>
        <w:t xml:space="preserve">          </w:t>
      </w:r>
      <w:r w:rsidRPr="009D3219">
        <w:rPr>
          <w:lang w:val="en-US"/>
        </w:rPr>
        <w:t>$ref: 'TS29571_CommonData.yaml#/components/schemas/DateTime'</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lastRenderedPageBreak/>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1F34A92C" w:rsidR="00757A95" w:rsidRPr="003B2883" w:rsidRDefault="00757A95" w:rsidP="00757A95">
      <w:pPr>
        <w:pStyle w:val="PL"/>
      </w:pPr>
      <w:r>
        <w:t xml:space="preserve">          $ref: 'TS29572_Nlmf_Location.yaml#/components/schemas/</w:t>
      </w:r>
      <w:r w:rsidRPr="002F5B42">
        <w:rPr>
          <w:lang w:eastAsia="zh-CN"/>
        </w:rPr>
        <w:t>MinorLocationQoS</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lastRenderedPageBreak/>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ED495F">
      <w:pPr>
        <w:pStyle w:val="Heading1"/>
      </w:pPr>
      <w:bookmarkStart w:id="6945" w:name="_Toc89035529"/>
      <w:bookmarkStart w:id="6946" w:name="_Toc89065328"/>
      <w:bookmarkStart w:id="6947" w:name="_Toc89180629"/>
      <w:bookmarkStart w:id="6948" w:name="_Toc97072324"/>
      <w:bookmarkStart w:id="6949" w:name="_Hlk97070666"/>
      <w:bookmarkStart w:id="6950" w:name="_Toc106632962"/>
      <w:r w:rsidRPr="003B2883">
        <w:t>A.</w:t>
      </w:r>
      <w:r w:rsidR="000D2929">
        <w:t>6</w:t>
      </w:r>
      <w:r w:rsidRPr="003B2883">
        <w:tab/>
        <w:t>Namf_</w:t>
      </w:r>
      <w:r>
        <w:t>MBSBroadcast</w:t>
      </w:r>
      <w:r w:rsidR="00FA0896">
        <w:t xml:space="preserve"> API</w:t>
      </w:r>
      <w:bookmarkEnd w:id="6945"/>
      <w:bookmarkEnd w:id="6946"/>
      <w:bookmarkEnd w:id="6947"/>
      <w:bookmarkEnd w:id="6948"/>
      <w:bookmarkEnd w:id="6950"/>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5E976D63" w:rsidR="002946C6" w:rsidRPr="003B2883" w:rsidRDefault="002946C6" w:rsidP="002946C6">
      <w:pPr>
        <w:pStyle w:val="PL"/>
      </w:pPr>
      <w:r w:rsidRPr="003B2883">
        <w:t xml:space="preserve">  version: 1.</w:t>
      </w:r>
      <w:r>
        <w:t>0</w:t>
      </w:r>
      <w:r w:rsidRPr="003B2883">
        <w:t>.</w:t>
      </w:r>
      <w:r>
        <w:t>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7B1C76DF" w:rsidR="002946C6" w:rsidRPr="003B2883" w:rsidRDefault="002946C6" w:rsidP="002946C6">
      <w:pPr>
        <w:pStyle w:val="PL"/>
      </w:pPr>
      <w:r w:rsidRPr="003B2883">
        <w:t xml:space="preserve">    © 20</w:t>
      </w:r>
      <w:r>
        <w:t>2</w:t>
      </w:r>
      <w:r w:rsidR="000C14B9">
        <w:t>2</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lastRenderedPageBreak/>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724C61E7" w:rsidR="00D149BB" w:rsidRPr="003B2883" w:rsidRDefault="00D149BB" w:rsidP="00D149BB">
      <w:pPr>
        <w:pStyle w:val="PL"/>
      </w:pPr>
      <w:r w:rsidRPr="003B2883">
        <w:t xml:space="preserve">  description: 3GPP TS 29.518 V1</w:t>
      </w:r>
      <w:r>
        <w:t>7</w:t>
      </w:r>
      <w:r w:rsidRPr="003B2883">
        <w:t>.</w:t>
      </w:r>
      <w:r w:rsidR="00144CB0">
        <w:t>6</w:t>
      </w:r>
      <w:r w:rsidRPr="003B2883">
        <w:t>.0; 5G System; Access and Mobility Management Services</w:t>
      </w:r>
    </w:p>
    <w:p w14:paraId="6FC19BB3" w14:textId="48215F34" w:rsidR="00D149BB" w:rsidRPr="003B2883" w:rsidRDefault="00D149BB" w:rsidP="00D149BB">
      <w:pPr>
        <w:pStyle w:val="PL"/>
      </w:pPr>
      <w:r w:rsidRPr="003B2883">
        <w:t xml:space="preserve">  url: 'http</w:t>
      </w:r>
      <w:r w:rsidR="0025407A">
        <w:t>s</w:t>
      </w:r>
      <w:r w:rsidRPr="003B2883">
        <w:t>://www.3gpp.org/ftp/Specs/archive/29_series/29.518/'</w:t>
      </w:r>
    </w:p>
    <w:p w14:paraId="717F16D6" w14:textId="77777777" w:rsidR="00D149BB" w:rsidRDefault="00D149BB" w:rsidP="00D149BB">
      <w:pPr>
        <w:pStyle w:val="PL"/>
        <w:rPr>
          <w:lang w:val="sv-SE"/>
        </w:rPr>
      </w:pPr>
    </w:p>
    <w:p w14:paraId="339C16D7" w14:textId="77777777" w:rsidR="00D149BB" w:rsidRPr="003B2883" w:rsidRDefault="00D149BB" w:rsidP="00D149BB">
      <w:pPr>
        <w:pStyle w:val="PL"/>
        <w:rPr>
          <w:lang w:val="sv-SE"/>
        </w:rPr>
      </w:pPr>
      <w:r w:rsidRPr="003B2883">
        <w:rPr>
          <w:lang w:val="sv-SE"/>
        </w:rPr>
        <w:t>servers:</w:t>
      </w:r>
    </w:p>
    <w:p w14:paraId="0624FCC4" w14:textId="77777777" w:rsidR="00D149BB" w:rsidRPr="003B2883" w:rsidRDefault="00D149BB" w:rsidP="00D149BB">
      <w:pPr>
        <w:pStyle w:val="PL"/>
        <w:rPr>
          <w:lang w:val="sv-SE"/>
        </w:rPr>
      </w:pPr>
      <w:r w:rsidRPr="003B2883">
        <w:rPr>
          <w:lang w:val="sv-SE"/>
        </w:rPr>
        <w:t xml:space="preserve">  - url: '{apiRoot}/namf-</w:t>
      </w:r>
      <w:r>
        <w:rPr>
          <w:lang w:val="sv-SE"/>
        </w:rPr>
        <w:t>mbs-bc</w:t>
      </w:r>
      <w:r w:rsidRPr="003B2883">
        <w:rPr>
          <w:lang w:val="sv-SE"/>
        </w:rPr>
        <w:t>/v1'</w:t>
      </w:r>
    </w:p>
    <w:p w14:paraId="5401A9B1" w14:textId="77777777" w:rsidR="00D149BB" w:rsidRPr="003B2883" w:rsidRDefault="00D149BB" w:rsidP="00D149BB">
      <w:pPr>
        <w:pStyle w:val="PL"/>
      </w:pPr>
      <w:r w:rsidRPr="003B2883">
        <w:rPr>
          <w:lang w:val="sv-SE"/>
        </w:rPr>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49"/>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3B2883" w:rsidRDefault="00335145" w:rsidP="00335145">
      <w:pPr>
        <w:pStyle w:val="PL"/>
      </w:pPr>
      <w:r w:rsidRPr="002E5CBA">
        <w:rPr>
          <w:lang w:val="en-US"/>
        </w:rPr>
        <w:t xml:space="preserve">        </w:t>
      </w:r>
      <w:r w:rsidRPr="003B2883">
        <w:t xml:space="preserve">                binaryDataN2Information</w:t>
      </w:r>
      <w:r>
        <w:t>1</w:t>
      </w:r>
      <w:r w:rsidRPr="003B2883">
        <w:t>:</w:t>
      </w:r>
    </w:p>
    <w:p w14:paraId="47869FEE" w14:textId="77777777" w:rsidR="00335145" w:rsidRPr="003B2883" w:rsidRDefault="00335145" w:rsidP="00335145">
      <w:pPr>
        <w:pStyle w:val="PL"/>
      </w:pPr>
      <w:r w:rsidRPr="002E5CBA">
        <w:rPr>
          <w:lang w:val="en-US"/>
        </w:rPr>
        <w:t xml:space="preserve">        </w:t>
      </w:r>
      <w:r w:rsidRPr="003B2883">
        <w:t xml:space="preserve">                  type: string</w:t>
      </w:r>
    </w:p>
    <w:p w14:paraId="12B255C4" w14:textId="77777777" w:rsidR="00335145" w:rsidRDefault="00335145" w:rsidP="00335145">
      <w:pPr>
        <w:pStyle w:val="PL"/>
      </w:pPr>
      <w:r w:rsidRPr="002E5CBA">
        <w:rPr>
          <w:lang w:val="en-US"/>
        </w:rPr>
        <w:t xml:space="preserve">        </w:t>
      </w:r>
      <w:r w:rsidRPr="003B2883">
        <w:t xml:space="preserve">                  format: binary</w:t>
      </w:r>
    </w:p>
    <w:p w14:paraId="5E90EDAF"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78FB363A" w14:textId="77777777" w:rsidR="00335145" w:rsidRPr="003B2883" w:rsidRDefault="00335145" w:rsidP="00335145">
      <w:pPr>
        <w:pStyle w:val="PL"/>
      </w:pPr>
      <w:r w:rsidRPr="002E5CBA">
        <w:rPr>
          <w:lang w:val="en-US"/>
        </w:rPr>
        <w:t xml:space="preserve">        </w:t>
      </w:r>
      <w:r w:rsidRPr="003B2883">
        <w:t xml:space="preserve">                  type: string</w:t>
      </w:r>
    </w:p>
    <w:p w14:paraId="585C3F3D" w14:textId="77777777" w:rsidR="00335145" w:rsidRDefault="00335145" w:rsidP="00335145">
      <w:pPr>
        <w:pStyle w:val="PL"/>
      </w:pPr>
      <w:r w:rsidRPr="002E5CBA">
        <w:rPr>
          <w:lang w:val="en-US"/>
        </w:rPr>
        <w:t xml:space="preserve">        </w:t>
      </w:r>
      <w:r w:rsidRPr="003B2883">
        <w:t xml:space="preserve">                  format: binary</w:t>
      </w:r>
    </w:p>
    <w:p w14:paraId="65F2DDDA"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3135D41B" w14:textId="77777777" w:rsidR="00335145" w:rsidRPr="003B2883" w:rsidRDefault="00335145" w:rsidP="00335145">
      <w:pPr>
        <w:pStyle w:val="PL"/>
      </w:pPr>
      <w:r w:rsidRPr="002E5CBA">
        <w:rPr>
          <w:lang w:val="en-US"/>
        </w:rPr>
        <w:t xml:space="preserve">        </w:t>
      </w:r>
      <w:r w:rsidRPr="003B2883">
        <w:t xml:space="preserve">                  type: string</w:t>
      </w:r>
    </w:p>
    <w:p w14:paraId="7916D676" w14:textId="77777777" w:rsidR="00335145" w:rsidRDefault="00335145" w:rsidP="00335145">
      <w:pPr>
        <w:pStyle w:val="PL"/>
      </w:pPr>
      <w:r w:rsidRPr="002E5CBA">
        <w:rPr>
          <w:lang w:val="en-US"/>
        </w:rPr>
        <w:t xml:space="preserve">        </w:t>
      </w:r>
      <w:r w:rsidRPr="003B2883">
        <w:t xml:space="preserve">                  format: binary</w:t>
      </w:r>
    </w:p>
    <w:p w14:paraId="7C2E7815"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1DC1AA5A" w14:textId="77777777" w:rsidR="00335145" w:rsidRPr="003B2883" w:rsidRDefault="00335145" w:rsidP="00335145">
      <w:pPr>
        <w:pStyle w:val="PL"/>
      </w:pPr>
      <w:r w:rsidRPr="002E5CBA">
        <w:rPr>
          <w:lang w:val="en-US"/>
        </w:rPr>
        <w:t xml:space="preserve">        </w:t>
      </w:r>
      <w:r w:rsidRPr="003B2883">
        <w:t xml:space="preserve">                  type: string</w:t>
      </w:r>
    </w:p>
    <w:p w14:paraId="29B107C1" w14:textId="77777777" w:rsidR="00335145" w:rsidRDefault="00335145" w:rsidP="00335145">
      <w:pPr>
        <w:pStyle w:val="PL"/>
      </w:pPr>
      <w:r w:rsidRPr="002E5CBA">
        <w:rPr>
          <w:lang w:val="en-US"/>
        </w:rPr>
        <w:t xml:space="preserve">        </w:t>
      </w:r>
      <w:r w:rsidRPr="003B2883">
        <w:t xml:space="preserve">                  format: binary</w:t>
      </w:r>
    </w:p>
    <w:p w14:paraId="07832E6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4E984DEE" w14:textId="77777777" w:rsidR="00335145" w:rsidRPr="003B2883" w:rsidRDefault="00335145" w:rsidP="00335145">
      <w:pPr>
        <w:pStyle w:val="PL"/>
      </w:pPr>
      <w:r w:rsidRPr="002E5CBA">
        <w:rPr>
          <w:lang w:val="en-US"/>
        </w:rPr>
        <w:t xml:space="preserve">        </w:t>
      </w:r>
      <w:r w:rsidRPr="003B2883">
        <w:t xml:space="preserve">                  type: string</w:t>
      </w:r>
    </w:p>
    <w:p w14:paraId="43F290DB" w14:textId="77777777" w:rsidR="00335145" w:rsidRDefault="00335145" w:rsidP="00335145">
      <w:pPr>
        <w:pStyle w:val="PL"/>
      </w:pPr>
      <w:r w:rsidRPr="002E5CBA">
        <w:rPr>
          <w:lang w:val="en-US"/>
        </w:rPr>
        <w:t xml:space="preserve">        </w:t>
      </w:r>
      <w:r w:rsidRPr="003B2883">
        <w:t xml:space="preserve">                  format: binary</w:t>
      </w:r>
    </w:p>
    <w:p w14:paraId="4BAC02E4"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0F7BCCC" w14:textId="77777777" w:rsidR="00335145" w:rsidRPr="003B2883" w:rsidRDefault="00335145" w:rsidP="00335145">
      <w:pPr>
        <w:pStyle w:val="PL"/>
      </w:pPr>
      <w:r w:rsidRPr="002E5CBA">
        <w:rPr>
          <w:lang w:val="en-US"/>
        </w:rPr>
        <w:lastRenderedPageBreak/>
        <w:t xml:space="preserve">        </w:t>
      </w:r>
      <w:r w:rsidRPr="003B2883">
        <w:t xml:space="preserve">                  type: string</w:t>
      </w:r>
    </w:p>
    <w:p w14:paraId="5B129B06" w14:textId="77777777" w:rsidR="00335145" w:rsidRDefault="00335145" w:rsidP="00335145">
      <w:pPr>
        <w:pStyle w:val="PL"/>
      </w:pPr>
      <w:r w:rsidRPr="002E5CBA">
        <w:rPr>
          <w:lang w:val="en-US"/>
        </w:rPr>
        <w:t xml:space="preserve">        </w:t>
      </w:r>
      <w:r w:rsidRPr="003B2883">
        <w:t xml:space="preserve">                  format: binary</w:t>
      </w:r>
    </w:p>
    <w:p w14:paraId="73D228DE"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6076B7DF" w14:textId="77777777" w:rsidR="00335145" w:rsidRPr="003B2883" w:rsidRDefault="00335145" w:rsidP="00335145">
      <w:pPr>
        <w:pStyle w:val="PL"/>
      </w:pPr>
      <w:r w:rsidRPr="002E5CBA">
        <w:rPr>
          <w:lang w:val="en-US"/>
        </w:rPr>
        <w:t xml:space="preserve">        </w:t>
      </w:r>
      <w:r w:rsidRPr="003B2883">
        <w:t xml:space="preserve">                  type: string</w:t>
      </w:r>
    </w:p>
    <w:p w14:paraId="4578BD27" w14:textId="77777777" w:rsidR="00335145" w:rsidRDefault="00335145" w:rsidP="00335145">
      <w:pPr>
        <w:pStyle w:val="PL"/>
      </w:pPr>
      <w:r w:rsidRPr="002E5CBA">
        <w:rPr>
          <w:lang w:val="en-US"/>
        </w:rPr>
        <w:t xml:space="preserve">        </w:t>
      </w:r>
      <w:r w:rsidRPr="003B2883">
        <w:t xml:space="preserve">                  format: binary</w:t>
      </w:r>
    </w:p>
    <w:p w14:paraId="43FD6486"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6B063CF9" w14:textId="77777777" w:rsidR="00335145" w:rsidRPr="003B2883" w:rsidRDefault="00335145" w:rsidP="00335145">
      <w:pPr>
        <w:pStyle w:val="PL"/>
      </w:pPr>
      <w:r w:rsidRPr="002E5CBA">
        <w:rPr>
          <w:lang w:val="en-US"/>
        </w:rPr>
        <w:t xml:space="preserve">        </w:t>
      </w:r>
      <w:r w:rsidRPr="003B2883">
        <w:t xml:space="preserve">                  type: string</w:t>
      </w:r>
    </w:p>
    <w:p w14:paraId="695E038E" w14:textId="77777777" w:rsidR="00335145" w:rsidRDefault="00335145" w:rsidP="00335145">
      <w:pPr>
        <w:pStyle w:val="PL"/>
      </w:pPr>
      <w:r w:rsidRPr="002E5CBA">
        <w:rPr>
          <w:lang w:val="en-US"/>
        </w:rPr>
        <w:t xml:space="preserve">        </w:t>
      </w:r>
      <w:r w:rsidRPr="003B2883">
        <w:t xml:space="preserve">                  format: binary</w:t>
      </w:r>
    </w:p>
    <w:p w14:paraId="56BB5C64"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6CD44131" w14:textId="77777777" w:rsidR="00335145" w:rsidRPr="003B2883" w:rsidRDefault="00335145" w:rsidP="00335145">
      <w:pPr>
        <w:pStyle w:val="PL"/>
      </w:pPr>
      <w:r w:rsidRPr="002E5CBA">
        <w:rPr>
          <w:lang w:val="en-US"/>
        </w:rPr>
        <w:t xml:space="preserve">        </w:t>
      </w:r>
      <w:r w:rsidRPr="003B2883">
        <w:t xml:space="preserve">                  type: string</w:t>
      </w:r>
    </w:p>
    <w:p w14:paraId="25D5DEFA" w14:textId="77777777" w:rsidR="00335145" w:rsidRDefault="00335145" w:rsidP="00335145">
      <w:pPr>
        <w:pStyle w:val="PL"/>
      </w:pPr>
      <w:r w:rsidRPr="002E5CBA">
        <w:rPr>
          <w:lang w:val="en-US"/>
        </w:rPr>
        <w:t xml:space="preserve">        </w:t>
      </w:r>
      <w:r w:rsidRPr="003B2883">
        <w:t xml:space="preserve">                  format: binary</w:t>
      </w:r>
    </w:p>
    <w:p w14:paraId="18D7DF22"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2C97EBAD" w14:textId="77777777" w:rsidR="00335145" w:rsidRPr="003B2883" w:rsidRDefault="00335145" w:rsidP="00335145">
      <w:pPr>
        <w:pStyle w:val="PL"/>
      </w:pPr>
      <w:r w:rsidRPr="002E5CBA">
        <w:rPr>
          <w:lang w:val="en-US"/>
        </w:rPr>
        <w:t xml:space="preserve">        </w:t>
      </w:r>
      <w:r w:rsidRPr="003B2883">
        <w:t xml:space="preserve">                  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lastRenderedPageBreak/>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3B2883" w:rsidRDefault="00D149BB" w:rsidP="00D149BB">
      <w:pPr>
        <w:pStyle w:val="PL"/>
      </w:pPr>
      <w:r w:rsidRPr="003B2883">
        <w:t xml:space="preserve">                </w:t>
      </w:r>
      <w:r>
        <w:t xml:space="preserve">  </w:t>
      </w:r>
      <w:r w:rsidRPr="003B2883">
        <w:t>binaryDataN2Information</w:t>
      </w:r>
      <w:r w:rsidR="00251B8E">
        <w:t>1</w:t>
      </w:r>
      <w:r w:rsidRPr="003B2883">
        <w:t>:</w:t>
      </w:r>
    </w:p>
    <w:p w14:paraId="560BE8AA" w14:textId="77777777" w:rsidR="00D149BB" w:rsidRPr="003B2883" w:rsidRDefault="00D149BB" w:rsidP="00D149BB">
      <w:pPr>
        <w:pStyle w:val="PL"/>
      </w:pPr>
      <w:r w:rsidRPr="003B2883">
        <w:t xml:space="preserve">                  </w:t>
      </w:r>
      <w:r>
        <w:t xml:space="preserve">  </w:t>
      </w:r>
      <w:r w:rsidRPr="003B2883">
        <w:t>type: string</w:t>
      </w:r>
    </w:p>
    <w:p w14:paraId="21E9B0E1" w14:textId="4A03832F" w:rsidR="00D149BB" w:rsidRDefault="00D149BB" w:rsidP="00D149BB">
      <w:pPr>
        <w:pStyle w:val="PL"/>
      </w:pPr>
      <w:r w:rsidRPr="003B2883">
        <w:t xml:space="preserve">                  </w:t>
      </w:r>
      <w:r>
        <w:t xml:space="preserve">  </w:t>
      </w:r>
      <w:r w:rsidRPr="003B2883">
        <w:t>format: binary</w:t>
      </w:r>
    </w:p>
    <w:p w14:paraId="1C2C8E7E" w14:textId="77777777" w:rsidR="00251B8E" w:rsidRPr="003B2883" w:rsidRDefault="00251B8E" w:rsidP="00251B8E">
      <w:pPr>
        <w:pStyle w:val="PL"/>
      </w:pPr>
      <w:r w:rsidRPr="003B2883">
        <w:t xml:space="preserve">                </w:t>
      </w:r>
      <w:r>
        <w:t xml:space="preserve">  </w:t>
      </w:r>
      <w:r w:rsidRPr="003B2883">
        <w:t>binaryDataN2Information</w:t>
      </w:r>
      <w:r>
        <w:t>2</w:t>
      </w:r>
      <w:r w:rsidRPr="003B2883">
        <w:t>:</w:t>
      </w:r>
    </w:p>
    <w:p w14:paraId="74633A02" w14:textId="77777777" w:rsidR="00251B8E" w:rsidRPr="003B2883" w:rsidRDefault="00251B8E" w:rsidP="00251B8E">
      <w:pPr>
        <w:pStyle w:val="PL"/>
      </w:pPr>
      <w:r w:rsidRPr="003B2883">
        <w:t xml:space="preserve">                  </w:t>
      </w:r>
      <w:r>
        <w:t xml:space="preserve">  </w:t>
      </w:r>
      <w:r w:rsidRPr="003B2883">
        <w:t>type: string</w:t>
      </w:r>
    </w:p>
    <w:p w14:paraId="1DB54E72" w14:textId="77777777" w:rsidR="00251B8E" w:rsidRDefault="00251B8E" w:rsidP="00251B8E">
      <w:pPr>
        <w:pStyle w:val="PL"/>
      </w:pPr>
      <w:r w:rsidRPr="003B2883">
        <w:t xml:space="preserve">                  </w:t>
      </w:r>
      <w:r>
        <w:t xml:space="preserve">  </w:t>
      </w:r>
      <w:r w:rsidRPr="003B2883">
        <w:t>format: binary</w:t>
      </w:r>
    </w:p>
    <w:p w14:paraId="4F8F3EA9" w14:textId="77777777" w:rsidR="00251B8E" w:rsidRPr="003B2883" w:rsidRDefault="00251B8E" w:rsidP="00251B8E">
      <w:pPr>
        <w:pStyle w:val="PL"/>
      </w:pPr>
      <w:r w:rsidRPr="003B2883">
        <w:t xml:space="preserve">                </w:t>
      </w:r>
      <w:r>
        <w:t xml:space="preserve">  </w:t>
      </w:r>
      <w:r w:rsidRPr="003B2883">
        <w:t>binaryDataN2Information</w:t>
      </w:r>
      <w:r>
        <w:t>3</w:t>
      </w:r>
      <w:r w:rsidRPr="003B2883">
        <w:t>:</w:t>
      </w:r>
    </w:p>
    <w:p w14:paraId="4563ABAA" w14:textId="77777777" w:rsidR="00251B8E" w:rsidRPr="003B2883" w:rsidRDefault="00251B8E" w:rsidP="00251B8E">
      <w:pPr>
        <w:pStyle w:val="PL"/>
      </w:pPr>
      <w:r w:rsidRPr="003B2883">
        <w:t xml:space="preserve">                  </w:t>
      </w:r>
      <w:r>
        <w:t xml:space="preserve">  </w:t>
      </w:r>
      <w:r w:rsidRPr="003B2883">
        <w:t>type: string</w:t>
      </w:r>
    </w:p>
    <w:p w14:paraId="1BBD8388" w14:textId="77777777" w:rsidR="00251B8E" w:rsidRDefault="00251B8E" w:rsidP="00251B8E">
      <w:pPr>
        <w:pStyle w:val="PL"/>
      </w:pPr>
      <w:r w:rsidRPr="003B2883">
        <w:t xml:space="preserve">                  </w:t>
      </w:r>
      <w:r>
        <w:t xml:space="preserve">  </w:t>
      </w:r>
      <w:r w:rsidRPr="003B2883">
        <w:t>format: binary</w:t>
      </w:r>
    </w:p>
    <w:p w14:paraId="506BCC07" w14:textId="77777777" w:rsidR="00251B8E" w:rsidRPr="003B2883" w:rsidRDefault="00251B8E" w:rsidP="00251B8E">
      <w:pPr>
        <w:pStyle w:val="PL"/>
      </w:pPr>
      <w:r w:rsidRPr="003B2883">
        <w:t xml:space="preserve">                </w:t>
      </w:r>
      <w:r>
        <w:t xml:space="preserve">  </w:t>
      </w:r>
      <w:r w:rsidRPr="003B2883">
        <w:t>binaryDataN2Information</w:t>
      </w:r>
      <w:r>
        <w:t>4</w:t>
      </w:r>
      <w:r w:rsidRPr="003B2883">
        <w:t>:</w:t>
      </w:r>
    </w:p>
    <w:p w14:paraId="527EF74B" w14:textId="77777777" w:rsidR="00251B8E" w:rsidRPr="003B2883" w:rsidRDefault="00251B8E" w:rsidP="00251B8E">
      <w:pPr>
        <w:pStyle w:val="PL"/>
      </w:pPr>
      <w:r w:rsidRPr="003B2883">
        <w:t xml:space="preserve">                  </w:t>
      </w:r>
      <w:r>
        <w:t xml:space="preserve">  </w:t>
      </w:r>
      <w:r w:rsidRPr="003B2883">
        <w:t>type: string</w:t>
      </w:r>
    </w:p>
    <w:p w14:paraId="6BE1CE69" w14:textId="77777777" w:rsidR="00251B8E" w:rsidRDefault="00251B8E" w:rsidP="00251B8E">
      <w:pPr>
        <w:pStyle w:val="PL"/>
      </w:pPr>
      <w:r w:rsidRPr="003B2883">
        <w:t xml:space="preserve">                  </w:t>
      </w:r>
      <w:r>
        <w:t xml:space="preserve">  </w:t>
      </w:r>
      <w:r w:rsidRPr="003B2883">
        <w:t>format: binary</w:t>
      </w:r>
    </w:p>
    <w:p w14:paraId="50B88E00" w14:textId="77777777" w:rsidR="00251B8E" w:rsidRPr="003B2883" w:rsidRDefault="00251B8E" w:rsidP="00251B8E">
      <w:pPr>
        <w:pStyle w:val="PL"/>
      </w:pPr>
      <w:r w:rsidRPr="003B2883">
        <w:t xml:space="preserve">                </w:t>
      </w:r>
      <w:r>
        <w:t xml:space="preserve">  </w:t>
      </w:r>
      <w:r w:rsidRPr="003B2883">
        <w:t>binaryDataN2Information</w:t>
      </w:r>
      <w:r>
        <w:t>5</w:t>
      </w:r>
      <w:r w:rsidRPr="003B2883">
        <w:t>:</w:t>
      </w:r>
    </w:p>
    <w:p w14:paraId="532C7994" w14:textId="77777777" w:rsidR="00251B8E" w:rsidRPr="003B2883" w:rsidRDefault="00251B8E" w:rsidP="00251B8E">
      <w:pPr>
        <w:pStyle w:val="PL"/>
      </w:pPr>
      <w:r w:rsidRPr="003B2883">
        <w:t xml:space="preserve">                  </w:t>
      </w:r>
      <w:r>
        <w:t xml:space="preserve">  </w:t>
      </w:r>
      <w:r w:rsidRPr="003B2883">
        <w:t>type: string</w:t>
      </w:r>
    </w:p>
    <w:p w14:paraId="6C410BF6" w14:textId="77777777" w:rsidR="00251B8E" w:rsidRDefault="00251B8E" w:rsidP="00251B8E">
      <w:pPr>
        <w:pStyle w:val="PL"/>
      </w:pPr>
      <w:r w:rsidRPr="003B2883">
        <w:t xml:space="preserve">                  </w:t>
      </w:r>
      <w:r>
        <w:t xml:space="preserve">  </w:t>
      </w:r>
      <w:r w:rsidRPr="003B2883">
        <w:t>format: binary</w:t>
      </w:r>
    </w:p>
    <w:p w14:paraId="1674DD79" w14:textId="77777777" w:rsidR="00251B8E" w:rsidRPr="003B2883" w:rsidRDefault="00251B8E" w:rsidP="00251B8E">
      <w:pPr>
        <w:pStyle w:val="PL"/>
      </w:pPr>
      <w:r w:rsidRPr="003B2883">
        <w:t xml:space="preserve">                </w:t>
      </w:r>
      <w:r>
        <w:t xml:space="preserve">  </w:t>
      </w:r>
      <w:r w:rsidRPr="003B2883">
        <w:t>binaryDataN2Information</w:t>
      </w:r>
      <w:r>
        <w:t>6</w:t>
      </w:r>
      <w:r w:rsidRPr="003B2883">
        <w:t>:</w:t>
      </w:r>
    </w:p>
    <w:p w14:paraId="1C611D3D" w14:textId="77777777" w:rsidR="00251B8E" w:rsidRPr="003B2883" w:rsidRDefault="00251B8E" w:rsidP="00251B8E">
      <w:pPr>
        <w:pStyle w:val="PL"/>
      </w:pPr>
      <w:r w:rsidRPr="003B2883">
        <w:t xml:space="preserve">                  </w:t>
      </w:r>
      <w:r>
        <w:t xml:space="preserve">  </w:t>
      </w:r>
      <w:r w:rsidRPr="003B2883">
        <w:t>type: string</w:t>
      </w:r>
    </w:p>
    <w:p w14:paraId="54AB5C10" w14:textId="77777777" w:rsidR="00251B8E" w:rsidRDefault="00251B8E" w:rsidP="00251B8E">
      <w:pPr>
        <w:pStyle w:val="PL"/>
      </w:pPr>
      <w:r w:rsidRPr="003B2883">
        <w:t xml:space="preserve">                  </w:t>
      </w:r>
      <w:r>
        <w:t xml:space="preserve">  </w:t>
      </w:r>
      <w:r w:rsidRPr="003B2883">
        <w:t>format: binary</w:t>
      </w:r>
    </w:p>
    <w:p w14:paraId="4CF7C6C6" w14:textId="77777777" w:rsidR="00251B8E" w:rsidRPr="003B2883" w:rsidRDefault="00251B8E" w:rsidP="00251B8E">
      <w:pPr>
        <w:pStyle w:val="PL"/>
      </w:pPr>
      <w:r w:rsidRPr="003B2883">
        <w:t xml:space="preserve">                </w:t>
      </w:r>
      <w:r>
        <w:t xml:space="preserve">  </w:t>
      </w:r>
      <w:r w:rsidRPr="003B2883">
        <w:t>binaryDataN2Information</w:t>
      </w:r>
      <w:r>
        <w:t>7</w:t>
      </w:r>
      <w:r w:rsidRPr="003B2883">
        <w:t>:</w:t>
      </w:r>
    </w:p>
    <w:p w14:paraId="58918886" w14:textId="77777777" w:rsidR="00251B8E" w:rsidRPr="003B2883" w:rsidRDefault="00251B8E" w:rsidP="00251B8E">
      <w:pPr>
        <w:pStyle w:val="PL"/>
      </w:pPr>
      <w:r w:rsidRPr="003B2883">
        <w:t xml:space="preserve">                  </w:t>
      </w:r>
      <w:r>
        <w:t xml:space="preserve">  </w:t>
      </w:r>
      <w:r w:rsidRPr="003B2883">
        <w:t>type: string</w:t>
      </w:r>
    </w:p>
    <w:p w14:paraId="622F5A6A" w14:textId="77777777" w:rsidR="00251B8E" w:rsidRDefault="00251B8E" w:rsidP="00251B8E">
      <w:pPr>
        <w:pStyle w:val="PL"/>
      </w:pPr>
      <w:r w:rsidRPr="003B2883">
        <w:t xml:space="preserve">                  </w:t>
      </w:r>
      <w:r>
        <w:t xml:space="preserve">  </w:t>
      </w:r>
      <w:r w:rsidRPr="003B2883">
        <w:t>format: binary</w:t>
      </w:r>
    </w:p>
    <w:p w14:paraId="4DAC7743" w14:textId="77777777" w:rsidR="00251B8E" w:rsidRPr="003B2883" w:rsidRDefault="00251B8E" w:rsidP="00251B8E">
      <w:pPr>
        <w:pStyle w:val="PL"/>
      </w:pPr>
      <w:r w:rsidRPr="003B2883">
        <w:t xml:space="preserve">                </w:t>
      </w:r>
      <w:r>
        <w:t xml:space="preserve">  </w:t>
      </w:r>
      <w:r w:rsidRPr="003B2883">
        <w:t>binaryDataN2Information</w:t>
      </w:r>
      <w:r>
        <w:t>8</w:t>
      </w:r>
      <w:r w:rsidRPr="003B2883">
        <w:t>:</w:t>
      </w:r>
    </w:p>
    <w:p w14:paraId="6C682E9D" w14:textId="77777777" w:rsidR="00251B8E" w:rsidRPr="003B2883" w:rsidRDefault="00251B8E" w:rsidP="00251B8E">
      <w:pPr>
        <w:pStyle w:val="PL"/>
      </w:pPr>
      <w:r w:rsidRPr="003B2883">
        <w:t xml:space="preserve">                  </w:t>
      </w:r>
      <w:r>
        <w:t xml:space="preserve">  </w:t>
      </w:r>
      <w:r w:rsidRPr="003B2883">
        <w:t>type: string</w:t>
      </w:r>
    </w:p>
    <w:p w14:paraId="73D11EBD" w14:textId="77777777" w:rsidR="00251B8E" w:rsidRDefault="00251B8E" w:rsidP="00251B8E">
      <w:pPr>
        <w:pStyle w:val="PL"/>
      </w:pPr>
      <w:r w:rsidRPr="003B2883">
        <w:t xml:space="preserve">                  </w:t>
      </w:r>
      <w:r>
        <w:t xml:space="preserve">  </w:t>
      </w:r>
      <w:r w:rsidRPr="003B2883">
        <w:t>format: binary</w:t>
      </w:r>
    </w:p>
    <w:p w14:paraId="38953378" w14:textId="77777777" w:rsidR="00251B8E" w:rsidRPr="003B2883" w:rsidRDefault="00251B8E" w:rsidP="00251B8E">
      <w:pPr>
        <w:pStyle w:val="PL"/>
      </w:pPr>
      <w:r w:rsidRPr="003B2883">
        <w:t xml:space="preserve">                </w:t>
      </w:r>
      <w:r>
        <w:t xml:space="preserve">  </w:t>
      </w:r>
      <w:r w:rsidRPr="003B2883">
        <w:t>binaryDataN2Information</w:t>
      </w:r>
      <w:r>
        <w:t>9</w:t>
      </w:r>
      <w:r w:rsidRPr="003B2883">
        <w:t>:</w:t>
      </w:r>
    </w:p>
    <w:p w14:paraId="4EE45158" w14:textId="77777777" w:rsidR="00251B8E" w:rsidRPr="003B2883" w:rsidRDefault="00251B8E" w:rsidP="00251B8E">
      <w:pPr>
        <w:pStyle w:val="PL"/>
      </w:pPr>
      <w:r w:rsidRPr="003B2883">
        <w:t xml:space="preserve">                  </w:t>
      </w:r>
      <w:r>
        <w:t xml:space="preserve">  </w:t>
      </w:r>
      <w:r w:rsidRPr="003B2883">
        <w:t>type: string</w:t>
      </w:r>
    </w:p>
    <w:p w14:paraId="28117323" w14:textId="77777777" w:rsidR="00251B8E" w:rsidRDefault="00251B8E" w:rsidP="00251B8E">
      <w:pPr>
        <w:pStyle w:val="PL"/>
      </w:pPr>
      <w:r w:rsidRPr="003B2883">
        <w:t xml:space="preserve">                  </w:t>
      </w:r>
      <w:r>
        <w:t xml:space="preserve">  </w:t>
      </w:r>
      <w:r w:rsidRPr="003B2883">
        <w:t>format: binary</w:t>
      </w:r>
    </w:p>
    <w:p w14:paraId="407ADB35" w14:textId="77777777" w:rsidR="00251B8E" w:rsidRPr="003B2883" w:rsidRDefault="00251B8E" w:rsidP="00251B8E">
      <w:pPr>
        <w:pStyle w:val="PL"/>
      </w:pPr>
      <w:r w:rsidRPr="003B2883">
        <w:t xml:space="preserve">                </w:t>
      </w:r>
      <w:r>
        <w:t xml:space="preserve">  </w:t>
      </w:r>
      <w:r w:rsidRPr="003B2883">
        <w:t>binaryDataN2Information</w:t>
      </w:r>
      <w:r>
        <w:t>10</w:t>
      </w:r>
      <w:r w:rsidRPr="003B2883">
        <w:t>:</w:t>
      </w:r>
    </w:p>
    <w:p w14:paraId="443863C2" w14:textId="77777777" w:rsidR="00251B8E" w:rsidRPr="003B2883" w:rsidRDefault="00251B8E" w:rsidP="00251B8E">
      <w:pPr>
        <w:pStyle w:val="PL"/>
      </w:pPr>
      <w:r w:rsidRPr="003B2883">
        <w:t xml:space="preserve">                  </w:t>
      </w:r>
      <w: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lastRenderedPageBreak/>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lastRenderedPageBreak/>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lastRenderedPageBreak/>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3B2883" w:rsidRDefault="002807DC" w:rsidP="002807DC">
      <w:pPr>
        <w:pStyle w:val="PL"/>
      </w:pPr>
      <w:r w:rsidRPr="003B2883">
        <w:t xml:space="preserve">                </w:t>
      </w:r>
      <w:r>
        <w:t xml:space="preserve">  </w:t>
      </w:r>
      <w:r w:rsidRPr="003B2883">
        <w:t>binaryDataN2Information</w:t>
      </w:r>
      <w:r w:rsidR="00CC6F3F">
        <w:t>1</w:t>
      </w:r>
      <w:r w:rsidRPr="003B2883">
        <w:t>:</w:t>
      </w:r>
    </w:p>
    <w:p w14:paraId="27C4CD77" w14:textId="77777777" w:rsidR="002807DC" w:rsidRPr="003B2883" w:rsidRDefault="002807DC" w:rsidP="002807DC">
      <w:pPr>
        <w:pStyle w:val="PL"/>
      </w:pPr>
      <w:r w:rsidRPr="003B2883">
        <w:t xml:space="preserve">                  </w:t>
      </w:r>
      <w:r>
        <w:t xml:space="preserve">  </w:t>
      </w:r>
      <w:r w:rsidRPr="003B2883">
        <w:t>type: string</w:t>
      </w:r>
    </w:p>
    <w:p w14:paraId="440B0CA5" w14:textId="12356157" w:rsidR="002807DC" w:rsidRDefault="002807DC" w:rsidP="002807DC">
      <w:pPr>
        <w:pStyle w:val="PL"/>
      </w:pPr>
      <w:r w:rsidRPr="003B2883">
        <w:t xml:space="preserve">                  </w:t>
      </w:r>
      <w:r>
        <w:t xml:space="preserve">  </w:t>
      </w:r>
      <w:r w:rsidRPr="003B2883">
        <w:t>format: binary</w:t>
      </w:r>
    </w:p>
    <w:p w14:paraId="4060CC42" w14:textId="77777777" w:rsidR="00CC6F3F" w:rsidRPr="003B2883" w:rsidRDefault="00CC6F3F" w:rsidP="00CC6F3F">
      <w:pPr>
        <w:pStyle w:val="PL"/>
      </w:pPr>
      <w:r w:rsidRPr="003B2883">
        <w:t xml:space="preserve">                </w:t>
      </w:r>
      <w:r>
        <w:t xml:space="preserve">  </w:t>
      </w:r>
      <w:r w:rsidRPr="003B2883">
        <w:t>binaryDataN2Information</w:t>
      </w:r>
      <w:r>
        <w:t>2</w:t>
      </w:r>
      <w:r w:rsidRPr="003B2883">
        <w:t>:</w:t>
      </w:r>
    </w:p>
    <w:p w14:paraId="5C88CB81" w14:textId="77777777" w:rsidR="00CC6F3F" w:rsidRPr="003B2883" w:rsidRDefault="00CC6F3F" w:rsidP="00CC6F3F">
      <w:pPr>
        <w:pStyle w:val="PL"/>
      </w:pPr>
      <w:r w:rsidRPr="003B2883">
        <w:t xml:space="preserve">                  </w:t>
      </w:r>
      <w:r>
        <w:t xml:space="preserve">  </w:t>
      </w:r>
      <w:r w:rsidRPr="003B2883">
        <w:t>type: string</w:t>
      </w:r>
    </w:p>
    <w:p w14:paraId="06F3F14D" w14:textId="77777777" w:rsidR="00CC6F3F" w:rsidRDefault="00CC6F3F" w:rsidP="00CC6F3F">
      <w:pPr>
        <w:pStyle w:val="PL"/>
      </w:pPr>
      <w:r w:rsidRPr="003B2883">
        <w:t xml:space="preserve">                  </w:t>
      </w:r>
      <w:r>
        <w:t xml:space="preserve">  </w:t>
      </w:r>
      <w:r w:rsidRPr="003B2883">
        <w:t>format: binary</w:t>
      </w:r>
    </w:p>
    <w:p w14:paraId="577CDDDB" w14:textId="77777777" w:rsidR="00CC6F3F" w:rsidRPr="003B2883" w:rsidRDefault="00CC6F3F" w:rsidP="00CC6F3F">
      <w:pPr>
        <w:pStyle w:val="PL"/>
      </w:pPr>
      <w:r w:rsidRPr="003B2883">
        <w:t xml:space="preserve">                </w:t>
      </w:r>
      <w:r>
        <w:t xml:space="preserve">  </w:t>
      </w:r>
      <w:r w:rsidRPr="003B2883">
        <w:t>binaryDataN2Information</w:t>
      </w:r>
      <w:r>
        <w:t>3</w:t>
      </w:r>
      <w:r w:rsidRPr="003B2883">
        <w:t>:</w:t>
      </w:r>
    </w:p>
    <w:p w14:paraId="6C57EDF4" w14:textId="77777777" w:rsidR="00CC6F3F" w:rsidRPr="003B2883" w:rsidRDefault="00CC6F3F" w:rsidP="00CC6F3F">
      <w:pPr>
        <w:pStyle w:val="PL"/>
      </w:pPr>
      <w:r w:rsidRPr="003B2883">
        <w:t xml:space="preserve">                  </w:t>
      </w:r>
      <w:r>
        <w:t xml:space="preserve">  </w:t>
      </w:r>
      <w:r w:rsidRPr="003B2883">
        <w:t>type: string</w:t>
      </w:r>
    </w:p>
    <w:p w14:paraId="045089DA" w14:textId="77777777" w:rsidR="00CC6F3F" w:rsidRDefault="00CC6F3F" w:rsidP="00CC6F3F">
      <w:pPr>
        <w:pStyle w:val="PL"/>
      </w:pPr>
      <w:r w:rsidRPr="003B2883">
        <w:t xml:space="preserve">                  </w:t>
      </w:r>
      <w:r>
        <w:t xml:space="preserve">  </w:t>
      </w:r>
      <w:r w:rsidRPr="003B2883">
        <w:t>format: binary</w:t>
      </w:r>
    </w:p>
    <w:p w14:paraId="20C52C5D" w14:textId="77777777" w:rsidR="00CC6F3F" w:rsidRPr="003B2883" w:rsidRDefault="00CC6F3F" w:rsidP="00CC6F3F">
      <w:pPr>
        <w:pStyle w:val="PL"/>
      </w:pPr>
      <w:r w:rsidRPr="003B2883">
        <w:t xml:space="preserve">                </w:t>
      </w:r>
      <w:r>
        <w:t xml:space="preserve">  </w:t>
      </w:r>
      <w:r w:rsidRPr="003B2883">
        <w:t>binaryDataN2Information</w:t>
      </w:r>
      <w:r>
        <w:t>4</w:t>
      </w:r>
      <w:r w:rsidRPr="003B2883">
        <w:t>:</w:t>
      </w:r>
    </w:p>
    <w:p w14:paraId="4743C027" w14:textId="77777777" w:rsidR="00CC6F3F" w:rsidRPr="003B2883" w:rsidRDefault="00CC6F3F" w:rsidP="00CC6F3F">
      <w:pPr>
        <w:pStyle w:val="PL"/>
      </w:pPr>
      <w:r w:rsidRPr="003B2883">
        <w:t xml:space="preserve">                  </w:t>
      </w:r>
      <w:r>
        <w:t xml:space="preserve">  </w:t>
      </w:r>
      <w:r w:rsidRPr="003B2883">
        <w:t>type: string</w:t>
      </w:r>
    </w:p>
    <w:p w14:paraId="0D2F863E" w14:textId="77777777" w:rsidR="00CC6F3F" w:rsidRDefault="00CC6F3F" w:rsidP="00CC6F3F">
      <w:pPr>
        <w:pStyle w:val="PL"/>
      </w:pPr>
      <w:r w:rsidRPr="003B2883">
        <w:t xml:space="preserve">                  </w:t>
      </w:r>
      <w:r>
        <w:t xml:space="preserve">  </w:t>
      </w:r>
      <w:r w:rsidRPr="003B2883">
        <w:t>format: binary</w:t>
      </w:r>
    </w:p>
    <w:p w14:paraId="733DA57A" w14:textId="77777777" w:rsidR="00CC6F3F" w:rsidRPr="003B2883" w:rsidRDefault="00CC6F3F" w:rsidP="00CC6F3F">
      <w:pPr>
        <w:pStyle w:val="PL"/>
      </w:pPr>
      <w:r w:rsidRPr="003B2883">
        <w:t xml:space="preserve">                </w:t>
      </w:r>
      <w:r>
        <w:t xml:space="preserve">  </w:t>
      </w:r>
      <w:r w:rsidRPr="003B2883">
        <w:t>binaryDataN2Information</w:t>
      </w:r>
      <w:r>
        <w:t>5</w:t>
      </w:r>
      <w:r w:rsidRPr="003B2883">
        <w:t>:</w:t>
      </w:r>
    </w:p>
    <w:p w14:paraId="1F0238ED" w14:textId="77777777" w:rsidR="00CC6F3F" w:rsidRPr="003B2883" w:rsidRDefault="00CC6F3F" w:rsidP="00CC6F3F">
      <w:pPr>
        <w:pStyle w:val="PL"/>
      </w:pPr>
      <w:r w:rsidRPr="003B2883">
        <w:t xml:space="preserve">                  </w:t>
      </w:r>
      <w:r>
        <w:t xml:space="preserve">  </w:t>
      </w:r>
      <w:r w:rsidRPr="003B2883">
        <w:t>type: string</w:t>
      </w:r>
    </w:p>
    <w:p w14:paraId="334E9C76" w14:textId="77777777" w:rsidR="00CC6F3F" w:rsidRDefault="00CC6F3F" w:rsidP="00CC6F3F">
      <w:pPr>
        <w:pStyle w:val="PL"/>
      </w:pPr>
      <w:r w:rsidRPr="003B2883">
        <w:t xml:space="preserve">                  </w:t>
      </w:r>
      <w:r>
        <w:t xml:space="preserve">  </w:t>
      </w:r>
      <w:r w:rsidRPr="003B2883">
        <w:t>format: binary</w:t>
      </w:r>
    </w:p>
    <w:p w14:paraId="69D535D4" w14:textId="77777777" w:rsidR="00CC6F3F" w:rsidRPr="003B2883" w:rsidRDefault="00CC6F3F" w:rsidP="00CC6F3F">
      <w:pPr>
        <w:pStyle w:val="PL"/>
      </w:pPr>
      <w:r w:rsidRPr="003B2883">
        <w:t xml:space="preserve">                </w:t>
      </w:r>
      <w:r>
        <w:t xml:space="preserve">  </w:t>
      </w:r>
      <w:r w:rsidRPr="003B2883">
        <w:t>binaryDataN2Information</w:t>
      </w:r>
      <w:r>
        <w:t>6</w:t>
      </w:r>
      <w:r w:rsidRPr="003B2883">
        <w:t>:</w:t>
      </w:r>
    </w:p>
    <w:p w14:paraId="337EF37D" w14:textId="77777777" w:rsidR="00CC6F3F" w:rsidRPr="003B2883" w:rsidRDefault="00CC6F3F" w:rsidP="00CC6F3F">
      <w:pPr>
        <w:pStyle w:val="PL"/>
      </w:pPr>
      <w:r w:rsidRPr="003B2883">
        <w:t xml:space="preserve">                  </w:t>
      </w:r>
      <w:r>
        <w:t xml:space="preserve">  </w:t>
      </w:r>
      <w:r w:rsidRPr="003B2883">
        <w:t>type: string</w:t>
      </w:r>
    </w:p>
    <w:p w14:paraId="284FC459" w14:textId="77777777" w:rsidR="00CC6F3F" w:rsidRDefault="00CC6F3F" w:rsidP="00CC6F3F">
      <w:pPr>
        <w:pStyle w:val="PL"/>
      </w:pPr>
      <w:r w:rsidRPr="003B2883">
        <w:t xml:space="preserve">                  </w:t>
      </w:r>
      <w:r>
        <w:t xml:space="preserve">  </w:t>
      </w:r>
      <w:r w:rsidRPr="003B2883">
        <w:t>format: binary</w:t>
      </w:r>
    </w:p>
    <w:p w14:paraId="172C5E2E" w14:textId="77777777" w:rsidR="00CC6F3F" w:rsidRPr="003B2883" w:rsidRDefault="00CC6F3F" w:rsidP="00CC6F3F">
      <w:pPr>
        <w:pStyle w:val="PL"/>
      </w:pPr>
      <w:r w:rsidRPr="003B2883">
        <w:t xml:space="preserve">                </w:t>
      </w:r>
      <w:r>
        <w:t xml:space="preserve">  </w:t>
      </w:r>
      <w:r w:rsidRPr="003B2883">
        <w:t>binaryDataN2Information</w:t>
      </w:r>
      <w:r>
        <w:t>7</w:t>
      </w:r>
      <w:r w:rsidRPr="003B2883">
        <w:t>:</w:t>
      </w:r>
    </w:p>
    <w:p w14:paraId="1C25C801" w14:textId="77777777" w:rsidR="00CC6F3F" w:rsidRPr="003B2883" w:rsidRDefault="00CC6F3F" w:rsidP="00CC6F3F">
      <w:pPr>
        <w:pStyle w:val="PL"/>
      </w:pPr>
      <w:r w:rsidRPr="003B2883">
        <w:t xml:space="preserve">                  </w:t>
      </w:r>
      <w:r>
        <w:t xml:space="preserve">  </w:t>
      </w:r>
      <w:r w:rsidRPr="003B2883">
        <w:t>type: string</w:t>
      </w:r>
    </w:p>
    <w:p w14:paraId="7076982A" w14:textId="77777777" w:rsidR="00CC6F3F" w:rsidRDefault="00CC6F3F" w:rsidP="00CC6F3F">
      <w:pPr>
        <w:pStyle w:val="PL"/>
      </w:pPr>
      <w:r w:rsidRPr="003B2883">
        <w:t xml:space="preserve">                  </w:t>
      </w:r>
      <w:r>
        <w:t xml:space="preserve">  </w:t>
      </w:r>
      <w:r w:rsidRPr="003B2883">
        <w:t>format: binary</w:t>
      </w:r>
    </w:p>
    <w:p w14:paraId="10B8803E" w14:textId="77777777" w:rsidR="00CC6F3F" w:rsidRPr="003B2883" w:rsidRDefault="00CC6F3F" w:rsidP="00CC6F3F">
      <w:pPr>
        <w:pStyle w:val="PL"/>
      </w:pPr>
      <w:r w:rsidRPr="003B2883">
        <w:t xml:space="preserve">                </w:t>
      </w:r>
      <w:r>
        <w:t xml:space="preserve">  </w:t>
      </w:r>
      <w:r w:rsidRPr="003B2883">
        <w:t>binaryDataN2Information</w:t>
      </w:r>
      <w:r>
        <w:t>8</w:t>
      </w:r>
      <w:r w:rsidRPr="003B2883">
        <w:t>:</w:t>
      </w:r>
    </w:p>
    <w:p w14:paraId="111C7D1A" w14:textId="77777777" w:rsidR="00CC6F3F" w:rsidRPr="003B2883" w:rsidRDefault="00CC6F3F" w:rsidP="00CC6F3F">
      <w:pPr>
        <w:pStyle w:val="PL"/>
      </w:pPr>
      <w:r w:rsidRPr="003B2883">
        <w:t xml:space="preserve">                  </w:t>
      </w:r>
      <w:r>
        <w:t xml:space="preserve">  </w:t>
      </w:r>
      <w:r w:rsidRPr="003B2883">
        <w:t>type: string</w:t>
      </w:r>
    </w:p>
    <w:p w14:paraId="0CF8193A" w14:textId="77777777" w:rsidR="00CC6F3F" w:rsidRDefault="00CC6F3F" w:rsidP="00CC6F3F">
      <w:pPr>
        <w:pStyle w:val="PL"/>
      </w:pPr>
      <w:r w:rsidRPr="003B2883">
        <w:t xml:space="preserve">                  </w:t>
      </w:r>
      <w:r>
        <w:t xml:space="preserve">  </w:t>
      </w:r>
      <w:r w:rsidRPr="003B2883">
        <w:t>format: binary</w:t>
      </w:r>
    </w:p>
    <w:p w14:paraId="24EC8430" w14:textId="77777777" w:rsidR="00CC6F3F" w:rsidRPr="003B2883" w:rsidRDefault="00CC6F3F" w:rsidP="00CC6F3F">
      <w:pPr>
        <w:pStyle w:val="PL"/>
      </w:pPr>
      <w:r w:rsidRPr="003B2883">
        <w:t xml:space="preserve">                </w:t>
      </w:r>
      <w:r>
        <w:t xml:space="preserve">  </w:t>
      </w:r>
      <w:r w:rsidRPr="003B2883">
        <w:t>binaryDataN2Information</w:t>
      </w:r>
      <w:r>
        <w:t>9</w:t>
      </w:r>
      <w:r w:rsidRPr="003B2883">
        <w:t>:</w:t>
      </w:r>
    </w:p>
    <w:p w14:paraId="2097EF2B" w14:textId="77777777" w:rsidR="00CC6F3F" w:rsidRPr="003B2883" w:rsidRDefault="00CC6F3F" w:rsidP="00CC6F3F">
      <w:pPr>
        <w:pStyle w:val="PL"/>
      </w:pPr>
      <w:r w:rsidRPr="003B2883">
        <w:t xml:space="preserve">                  </w:t>
      </w:r>
      <w:r>
        <w:t xml:space="preserve">  </w:t>
      </w:r>
      <w:r w:rsidRPr="003B2883">
        <w:t>type: string</w:t>
      </w:r>
    </w:p>
    <w:p w14:paraId="7FBF1444" w14:textId="77777777" w:rsidR="00CC6F3F" w:rsidRDefault="00CC6F3F" w:rsidP="00CC6F3F">
      <w:pPr>
        <w:pStyle w:val="PL"/>
      </w:pPr>
      <w:r w:rsidRPr="003B2883">
        <w:t xml:space="preserve">                  </w:t>
      </w:r>
      <w:r>
        <w:t xml:space="preserve">  </w:t>
      </w:r>
      <w:r w:rsidRPr="003B2883">
        <w:t>format: binary</w:t>
      </w:r>
    </w:p>
    <w:p w14:paraId="60797820" w14:textId="77777777" w:rsidR="00CC6F3F" w:rsidRPr="003B2883" w:rsidRDefault="00CC6F3F" w:rsidP="00CC6F3F">
      <w:pPr>
        <w:pStyle w:val="PL"/>
      </w:pPr>
      <w:r w:rsidRPr="003B2883">
        <w:t xml:space="preserve">                </w:t>
      </w:r>
      <w:r>
        <w:t xml:space="preserve">  </w:t>
      </w:r>
      <w:r w:rsidRPr="003B2883">
        <w:t>binaryDataN2Information</w:t>
      </w:r>
      <w:r>
        <w:t>10</w:t>
      </w:r>
      <w:r w:rsidRPr="003B2883">
        <w:t>:</w:t>
      </w:r>
    </w:p>
    <w:p w14:paraId="2F02548B" w14:textId="77777777" w:rsidR="00CC6F3F" w:rsidRPr="003B2883" w:rsidRDefault="00CC6F3F" w:rsidP="00CC6F3F">
      <w:pPr>
        <w:pStyle w:val="PL"/>
      </w:pPr>
      <w:r w:rsidRPr="003B2883">
        <w:t xml:space="preserve">                  </w:t>
      </w:r>
      <w: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lastRenderedPageBreak/>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29756BD5" w:rsidR="00CC6F3F" w:rsidRDefault="00CC6F3F" w:rsidP="00CC6F3F">
      <w:pPr>
        <w:pStyle w:val="PL"/>
      </w:pPr>
      <w:r w:rsidRPr="003B2883">
        <w:t xml:space="preserve">                      </w:t>
      </w:r>
      <w:r>
        <w:t xml:space="preserve">  </w:t>
      </w:r>
      <w:r w:rsidRPr="003B2883">
        <w:t>type: string</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lastRenderedPageBreak/>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2B455B78" w:rsidR="00AF739B" w:rsidRDefault="00AF739B" w:rsidP="00AF739B">
      <w:pPr>
        <w:pStyle w:val="PL"/>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lastRenderedPageBreak/>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77777777" w:rsidR="00335145" w:rsidRDefault="00335145" w:rsidP="00335145">
      <w:pPr>
        <w:pStyle w:val="PL"/>
      </w:pPr>
      <w:r w:rsidRPr="003B2883">
        <w:t xml:space="preserve">          $ref: '#/components/schemas/</w:t>
      </w:r>
      <w:r>
        <w:t>OperationStatus'</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77777777" w:rsidR="00AF739B" w:rsidRPr="003B2883" w:rsidRDefault="00AF739B" w:rsidP="00AF739B">
      <w:pPr>
        <w:pStyle w:val="PL"/>
      </w:pPr>
      <w:r w:rsidRPr="003B2883">
        <w:t xml:space="preserve">        </w:t>
      </w:r>
      <w:r>
        <w:t>randId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31811E6F" w14:textId="113AA221" w:rsidR="00D149BB" w:rsidRDefault="00AF739B" w:rsidP="00AF739B">
      <w:pPr>
        <w:pStyle w:val="PL"/>
      </w:pPr>
      <w:r w:rsidRPr="003B2883">
        <w:t xml:space="preserve">        - </w:t>
      </w:r>
      <w:r>
        <w:t>randId</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lastRenderedPageBreak/>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77777777" w:rsidR="00097512" w:rsidRDefault="00097512" w:rsidP="00097512">
      <w:pPr>
        <w:pStyle w:val="PL"/>
      </w:pPr>
      <w:r w:rsidRPr="00273241">
        <w:rPr>
          <w:lang w:val="en-US"/>
        </w:rPr>
        <w:t xml:space="preserve">          - </w:t>
      </w:r>
      <w:r>
        <w:t>NG_RAN_NOT_REACHABLE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ED495F">
      <w:pPr>
        <w:pStyle w:val="Heading1"/>
        <w:rPr>
          <w:rFonts w:eastAsia="DengXian"/>
        </w:rPr>
      </w:pPr>
      <w:bookmarkStart w:id="6951" w:name="_Toc81738314"/>
      <w:bookmarkStart w:id="6952" w:name="_Toc89035530"/>
      <w:bookmarkStart w:id="6953" w:name="_Toc89065329"/>
      <w:bookmarkStart w:id="6954" w:name="_Toc89180630"/>
      <w:bookmarkStart w:id="6955" w:name="_Toc97072325"/>
      <w:bookmarkStart w:id="6956" w:name="_Hlk97070691"/>
      <w:bookmarkStart w:id="6957" w:name="_Toc106632963"/>
      <w:r>
        <w:rPr>
          <w:rFonts w:eastAsia="DengXian"/>
        </w:rPr>
        <w:t>A.</w:t>
      </w:r>
      <w:r w:rsidR="000D2929">
        <w:rPr>
          <w:rFonts w:eastAsia="DengXian"/>
        </w:rPr>
        <w:t>7</w:t>
      </w:r>
      <w:r>
        <w:rPr>
          <w:rFonts w:eastAsia="DengXian"/>
        </w:rPr>
        <w:tab/>
        <w:t>Namf_MBSCommunication API</w:t>
      </w:r>
      <w:bookmarkEnd w:id="6951"/>
      <w:bookmarkEnd w:id="6952"/>
      <w:bookmarkEnd w:id="6953"/>
      <w:bookmarkEnd w:id="6954"/>
      <w:bookmarkEnd w:id="6955"/>
      <w:bookmarkEnd w:id="6957"/>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C1446B3" w:rsidR="00322C04" w:rsidRDefault="00322C04" w:rsidP="00322C04">
      <w:pPr>
        <w:pStyle w:val="PL"/>
      </w:pPr>
      <w:r>
        <w:t xml:space="preserve">  version: </w:t>
      </w:r>
      <w:r w:rsidRPr="0017546A">
        <w:rPr>
          <w:lang w:val="fr-FR"/>
        </w:rPr>
        <w:t>1.0.0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0E8F6E8" w:rsidR="00322C04" w:rsidRPr="003B2883" w:rsidRDefault="00322C04" w:rsidP="00322C04">
      <w:pPr>
        <w:pStyle w:val="PL"/>
      </w:pPr>
      <w:r>
        <w:t xml:space="preserve">  description: 3GPP TS 29.518 V17.</w:t>
      </w:r>
      <w:r w:rsidR="007F4836">
        <w:t>6</w:t>
      </w:r>
      <w:r>
        <w:t xml:space="preserve">.0; </w:t>
      </w:r>
      <w:r w:rsidRPr="003B2883">
        <w:t>5G System; Access and Mobility Management Services</w:t>
      </w:r>
    </w:p>
    <w:p w14:paraId="0DA41EDE" w14:textId="25209F97" w:rsidR="00322C04" w:rsidRPr="003B2883" w:rsidRDefault="00322C04" w:rsidP="00322C04">
      <w:pPr>
        <w:pStyle w:val="PL"/>
      </w:pPr>
      <w:r w:rsidRPr="003B2883">
        <w:t xml:space="preserve">  url: 'http</w:t>
      </w:r>
      <w:r w:rsidR="0025407A">
        <w:t>s</w:t>
      </w:r>
      <w:r w:rsidRPr="003B2883">
        <w:t>://www.3gpp.org/ftp/Specs/archive/29_series/29.518/'</w:t>
      </w:r>
    </w:p>
    <w:p w14:paraId="6C40EEFB" w14:textId="77777777" w:rsidR="00322C04" w:rsidRDefault="00322C04" w:rsidP="00322C04">
      <w:pPr>
        <w:pStyle w:val="PL"/>
      </w:pPr>
    </w:p>
    <w:p w14:paraId="121D0634" w14:textId="77777777" w:rsidR="00322C04" w:rsidRPr="003B2883" w:rsidRDefault="00322C04" w:rsidP="00322C04">
      <w:pPr>
        <w:pStyle w:val="PL"/>
        <w:rPr>
          <w:lang w:val="sv-SE"/>
        </w:rPr>
      </w:pPr>
      <w:r w:rsidRPr="003B2883">
        <w:rPr>
          <w:lang w:val="sv-SE"/>
        </w:rPr>
        <w:t>servers:</w:t>
      </w:r>
    </w:p>
    <w:p w14:paraId="7E83A578" w14:textId="77777777" w:rsidR="00322C04" w:rsidRPr="003B2883" w:rsidRDefault="00322C04" w:rsidP="00322C04">
      <w:pPr>
        <w:pStyle w:val="PL"/>
        <w:rPr>
          <w:lang w:val="sv-SE"/>
        </w:rPr>
      </w:pPr>
      <w:r w:rsidRPr="003B2883">
        <w:rPr>
          <w:lang w:val="sv-SE"/>
        </w:rPr>
        <w:t xml:space="preserve">  - url: '{apiRoot}/namf-</w:t>
      </w:r>
      <w:r>
        <w:rPr>
          <w:lang w:val="sv-SE"/>
        </w:rPr>
        <w:t>mbs-</w:t>
      </w:r>
      <w:r w:rsidRPr="003B2883">
        <w:rPr>
          <w:lang w:val="sv-SE"/>
        </w:rPr>
        <w:t>comm/v1'</w:t>
      </w:r>
    </w:p>
    <w:p w14:paraId="1B6FEFB9" w14:textId="77777777" w:rsidR="00322C04" w:rsidRPr="003B2883" w:rsidRDefault="00322C04" w:rsidP="00322C04">
      <w:pPr>
        <w:pStyle w:val="PL"/>
      </w:pPr>
      <w:r w:rsidRPr="003B2883">
        <w:rPr>
          <w:lang w:val="sv-SE"/>
        </w:rPr>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lastRenderedPageBreak/>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56"/>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B2883">
        <w:rPr>
          <w:lang w:val="sv-SE"/>
        </w:rPr>
        <w:t>namf-</w:t>
      </w:r>
      <w:r>
        <w:rPr>
          <w:lang w:val="sv-SE"/>
        </w:rPr>
        <w:t>mbs-</w:t>
      </w:r>
      <w:r w:rsidRPr="003B2883">
        <w:rPr>
          <w:lang w:val="sv-SE"/>
        </w:rPr>
        <w:t>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lastRenderedPageBreak/>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ED495F">
      <w:pPr>
        <w:pStyle w:val="Heading8"/>
        <w:rPr>
          <w:lang w:val="en-US"/>
        </w:rPr>
      </w:pPr>
      <w:bookmarkStart w:id="6958" w:name="_Toc89065330"/>
      <w:bookmarkStart w:id="6959" w:name="_Toc89180631"/>
      <w:bookmarkStart w:id="6960" w:name="_Toc97072326"/>
      <w:r w:rsidRPr="002B35B4">
        <w:rPr>
          <w:lang w:val="en-US"/>
        </w:rPr>
        <w:lastRenderedPageBreak/>
        <w:t>Annex B (Informative):</w:t>
      </w:r>
      <w:r w:rsidR="00ED495F">
        <w:rPr>
          <w:lang w:val="en-US"/>
        </w:rPr>
        <w:br/>
      </w:r>
      <w:r w:rsidR="00415E7A" w:rsidRPr="002B35B4">
        <w:rPr>
          <w:lang w:val="en-US"/>
        </w:rPr>
        <w:t>HTTP Multipart Messages</w:t>
      </w:r>
      <w:bookmarkEnd w:id="6958"/>
      <w:bookmarkEnd w:id="6959"/>
      <w:bookmarkEnd w:id="6960"/>
    </w:p>
    <w:p w14:paraId="1565D39B" w14:textId="77777777" w:rsidR="00602AC0" w:rsidRPr="002B35B4" w:rsidRDefault="00602AC0" w:rsidP="00ED495F">
      <w:pPr>
        <w:pStyle w:val="Heading1"/>
        <w:rPr>
          <w:lang w:val="en-US"/>
        </w:rPr>
      </w:pPr>
      <w:bookmarkStart w:id="6961" w:name="_Toc25156619"/>
      <w:bookmarkStart w:id="6962" w:name="_Toc34124924"/>
      <w:bookmarkStart w:id="6963" w:name="_Toc43208060"/>
      <w:bookmarkStart w:id="6964" w:name="_Toc49857527"/>
      <w:bookmarkStart w:id="6965" w:name="_Toc56677373"/>
      <w:bookmarkStart w:id="6966" w:name="_Toc56691896"/>
      <w:bookmarkStart w:id="6967" w:name="_Toc56699160"/>
      <w:bookmarkStart w:id="6968" w:name="_Toc89035531"/>
      <w:bookmarkStart w:id="6969" w:name="_Toc89065331"/>
      <w:bookmarkStart w:id="6970" w:name="_Toc89180632"/>
      <w:bookmarkStart w:id="6971" w:name="_Toc97072327"/>
      <w:bookmarkStart w:id="6972" w:name="_Toc106632964"/>
      <w:r w:rsidRPr="002B35B4">
        <w:rPr>
          <w:lang w:val="en-US"/>
        </w:rPr>
        <w:t>B.1</w:t>
      </w:r>
      <w:r w:rsidRPr="002B35B4">
        <w:rPr>
          <w:lang w:val="en-US"/>
        </w:rPr>
        <w:tab/>
      </w:r>
      <w:r>
        <w:rPr>
          <w:lang w:val="en-US"/>
        </w:rPr>
        <w:t xml:space="preserve">Example of </w:t>
      </w:r>
      <w:r w:rsidRPr="002B35B4">
        <w:rPr>
          <w:lang w:val="en-US"/>
        </w:rPr>
        <w:t>HTTP multipart message</w:t>
      </w:r>
      <w:bookmarkEnd w:id="6961"/>
      <w:bookmarkEnd w:id="6962"/>
      <w:bookmarkEnd w:id="6963"/>
      <w:bookmarkEnd w:id="6964"/>
      <w:bookmarkEnd w:id="6965"/>
      <w:bookmarkEnd w:id="6966"/>
      <w:bookmarkEnd w:id="6967"/>
      <w:bookmarkEnd w:id="6968"/>
      <w:bookmarkEnd w:id="6969"/>
      <w:bookmarkEnd w:id="6970"/>
      <w:bookmarkEnd w:id="6971"/>
      <w:bookmarkEnd w:id="6972"/>
    </w:p>
    <w:p w14:paraId="7E739D19" w14:textId="77777777" w:rsidR="00602AC0" w:rsidRPr="005C2369" w:rsidRDefault="00602AC0" w:rsidP="00ED495F">
      <w:pPr>
        <w:pStyle w:val="Heading2"/>
        <w:rPr>
          <w:lang w:val="en-US"/>
        </w:rPr>
      </w:pPr>
      <w:bookmarkStart w:id="6973" w:name="_Toc25156620"/>
      <w:bookmarkStart w:id="6974" w:name="_Toc34124925"/>
      <w:bookmarkStart w:id="6975" w:name="_Toc43208061"/>
      <w:bookmarkStart w:id="6976" w:name="_Toc49857528"/>
      <w:bookmarkStart w:id="6977" w:name="_Toc56677374"/>
      <w:bookmarkStart w:id="6978" w:name="_Toc56691897"/>
      <w:bookmarkStart w:id="6979" w:name="_Toc56699161"/>
      <w:bookmarkStart w:id="6980" w:name="_Toc89035532"/>
      <w:bookmarkStart w:id="6981" w:name="_Toc89065332"/>
      <w:bookmarkStart w:id="6982" w:name="_Toc89180633"/>
      <w:bookmarkStart w:id="6983" w:name="_Toc97072328"/>
      <w:bookmarkStart w:id="6984" w:name="_Toc106632965"/>
      <w:r>
        <w:rPr>
          <w:lang w:val="en-US"/>
        </w:rPr>
        <w:t>B.1.1</w:t>
      </w:r>
      <w:r>
        <w:rPr>
          <w:lang w:val="en-US"/>
        </w:rPr>
        <w:tab/>
        <w:t>General</w:t>
      </w:r>
      <w:bookmarkEnd w:id="6973"/>
      <w:bookmarkEnd w:id="6974"/>
      <w:bookmarkEnd w:id="6975"/>
      <w:bookmarkEnd w:id="6976"/>
      <w:bookmarkEnd w:id="6977"/>
      <w:bookmarkEnd w:id="6978"/>
      <w:bookmarkEnd w:id="6979"/>
      <w:bookmarkEnd w:id="6980"/>
      <w:bookmarkEnd w:id="6981"/>
      <w:bookmarkEnd w:id="6982"/>
      <w:bookmarkEnd w:id="6983"/>
      <w:bookmarkEnd w:id="6984"/>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ED495F">
      <w:pPr>
        <w:pStyle w:val="Heading2"/>
        <w:rPr>
          <w:lang w:val="en-US" w:eastAsia="fr-FR"/>
        </w:rPr>
      </w:pPr>
      <w:bookmarkStart w:id="6985" w:name="_Toc25156621"/>
      <w:bookmarkStart w:id="6986" w:name="_Toc34124926"/>
      <w:bookmarkStart w:id="6987" w:name="_Toc43208062"/>
      <w:bookmarkStart w:id="6988" w:name="_Toc49857529"/>
      <w:bookmarkStart w:id="6989" w:name="_Toc56677375"/>
      <w:bookmarkStart w:id="6990" w:name="_Toc56691898"/>
      <w:bookmarkStart w:id="6991" w:name="_Toc56699162"/>
      <w:bookmarkStart w:id="6992" w:name="_Toc89035533"/>
      <w:bookmarkStart w:id="6993" w:name="_Toc89065333"/>
      <w:bookmarkStart w:id="6994" w:name="_Toc89180634"/>
      <w:bookmarkStart w:id="6995" w:name="_Toc97072329"/>
      <w:bookmarkStart w:id="6996" w:name="_Toc106632966"/>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6985"/>
      <w:bookmarkEnd w:id="6986"/>
      <w:bookmarkEnd w:id="6987"/>
      <w:bookmarkEnd w:id="6988"/>
      <w:bookmarkEnd w:id="6989"/>
      <w:bookmarkEnd w:id="6990"/>
      <w:bookmarkEnd w:id="6991"/>
      <w:bookmarkEnd w:id="6992"/>
      <w:bookmarkEnd w:id="6993"/>
      <w:bookmarkEnd w:id="6994"/>
      <w:bookmarkEnd w:id="6995"/>
      <w:bookmarkEnd w:id="6996"/>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ED495F">
      <w:pPr>
        <w:pStyle w:val="Heading8"/>
      </w:pPr>
      <w:r w:rsidRPr="003B2883">
        <w:br w:type="page"/>
      </w:r>
      <w:bookmarkStart w:id="6997" w:name="_Toc56699163"/>
      <w:bookmarkStart w:id="6998" w:name="_Toc89065334"/>
      <w:bookmarkStart w:id="6999" w:name="_Toc89180635"/>
      <w:bookmarkStart w:id="7000" w:name="_Toc97072330"/>
      <w:bookmarkStart w:id="7001" w:name="historyclause"/>
      <w:r w:rsidRPr="003B2883">
        <w:lastRenderedPageBreak/>
        <w:t xml:space="preserve">Annex </w:t>
      </w:r>
      <w:r>
        <w:t>C</w:t>
      </w:r>
      <w:r w:rsidRPr="003B2883">
        <w:t xml:space="preserve"> (informative):</w:t>
      </w:r>
      <w:r w:rsidR="00ED495F">
        <w:br/>
      </w:r>
      <w:r w:rsidRPr="003B2883">
        <w:t>Change history</w:t>
      </w:r>
      <w:bookmarkEnd w:id="6997"/>
      <w:bookmarkEnd w:id="6998"/>
      <w:bookmarkEnd w:id="6999"/>
      <w:bookmarkEnd w:id="7000"/>
    </w:p>
    <w:bookmarkEnd w:id="7001"/>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EF6ED4">
            <w:pPr>
              <w:pStyle w:val="TAC"/>
              <w:rPr>
                <w:sz w:val="16"/>
              </w:rPr>
            </w:pPr>
            <w:hyperlink r:id="rId105"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EF6ED4">
            <w:pPr>
              <w:pStyle w:val="TAC"/>
              <w:rPr>
                <w:sz w:val="16"/>
              </w:rPr>
            </w:pPr>
            <w:hyperlink r:id="rId106"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EF6ED4">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EF6ED4">
            <w:pPr>
              <w:pStyle w:val="TAC"/>
              <w:rPr>
                <w:sz w:val="16"/>
              </w:rPr>
            </w:pPr>
            <w:hyperlink r:id="rId108"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EF6ED4">
            <w:pPr>
              <w:pStyle w:val="TAC"/>
              <w:rPr>
                <w:sz w:val="16"/>
              </w:rPr>
            </w:pPr>
            <w:hyperlink r:id="rId109"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EF6ED4">
            <w:pPr>
              <w:pStyle w:val="TAC"/>
              <w:rPr>
                <w:sz w:val="16"/>
              </w:rPr>
            </w:pPr>
            <w:hyperlink r:id="rId110"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EF6ED4">
            <w:pPr>
              <w:pStyle w:val="TAC"/>
              <w:rPr>
                <w:sz w:val="16"/>
              </w:rPr>
            </w:pPr>
            <w:hyperlink r:id="rId111"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EF6ED4">
            <w:pPr>
              <w:pStyle w:val="TAC"/>
              <w:rPr>
                <w:sz w:val="16"/>
              </w:rPr>
            </w:pPr>
            <w:hyperlink r:id="rId112"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EF6ED4">
            <w:pPr>
              <w:pStyle w:val="TAC"/>
              <w:rPr>
                <w:sz w:val="16"/>
              </w:rPr>
            </w:pPr>
            <w:hyperlink r:id="rId11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EF6ED4">
            <w:pPr>
              <w:pStyle w:val="TAC"/>
              <w:rPr>
                <w:sz w:val="16"/>
              </w:rPr>
            </w:pPr>
            <w:hyperlink r:id="rId114"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EF6ED4">
            <w:pPr>
              <w:pStyle w:val="TAC"/>
              <w:rPr>
                <w:sz w:val="16"/>
              </w:rPr>
            </w:pPr>
            <w:hyperlink r:id="rId115"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EF6ED4">
            <w:pPr>
              <w:pStyle w:val="TAC"/>
              <w:rPr>
                <w:sz w:val="16"/>
              </w:rPr>
            </w:pPr>
            <w:hyperlink r:id="rId116"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EF6ED4">
            <w:pPr>
              <w:pStyle w:val="TAC"/>
              <w:rPr>
                <w:sz w:val="16"/>
              </w:rPr>
            </w:pPr>
            <w:hyperlink r:id="rId117"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EF6ED4">
            <w:pPr>
              <w:pStyle w:val="TAC"/>
              <w:rPr>
                <w:sz w:val="16"/>
              </w:rPr>
            </w:pPr>
            <w:hyperlink r:id="rId118"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EF6ED4">
            <w:pPr>
              <w:pStyle w:val="TAC"/>
              <w:rPr>
                <w:sz w:val="16"/>
              </w:rPr>
            </w:pPr>
            <w:hyperlink r:id="rId119"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EF6ED4">
            <w:pPr>
              <w:pStyle w:val="TAC"/>
              <w:rPr>
                <w:sz w:val="16"/>
              </w:rPr>
            </w:pPr>
            <w:hyperlink r:id="rId120"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EF6ED4">
            <w:pPr>
              <w:pStyle w:val="TAC"/>
              <w:rPr>
                <w:sz w:val="16"/>
              </w:rPr>
            </w:pPr>
            <w:hyperlink r:id="rId121"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EF6ED4">
            <w:pPr>
              <w:pStyle w:val="TAC"/>
              <w:rPr>
                <w:sz w:val="16"/>
              </w:rPr>
            </w:pPr>
            <w:hyperlink r:id="rId122"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EF6ED4">
            <w:pPr>
              <w:pStyle w:val="TAC"/>
              <w:rPr>
                <w:sz w:val="16"/>
              </w:rPr>
            </w:pPr>
            <w:hyperlink r:id="rId12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EF6ED4">
            <w:pPr>
              <w:pStyle w:val="TAC"/>
              <w:rPr>
                <w:sz w:val="16"/>
              </w:rPr>
            </w:pPr>
            <w:hyperlink r:id="rId124"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EF6ED4">
            <w:pPr>
              <w:pStyle w:val="TAC"/>
              <w:rPr>
                <w:sz w:val="16"/>
              </w:rPr>
            </w:pPr>
            <w:hyperlink r:id="rId125"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EF6ED4">
            <w:pPr>
              <w:pStyle w:val="TAC"/>
              <w:rPr>
                <w:sz w:val="16"/>
              </w:rPr>
            </w:pPr>
            <w:hyperlink r:id="rId126"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EF6ED4">
            <w:pPr>
              <w:pStyle w:val="TAC"/>
              <w:rPr>
                <w:sz w:val="16"/>
              </w:rPr>
            </w:pPr>
            <w:hyperlink r:id="rId127"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EF6ED4">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EF6ED4">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EF6ED4">
            <w:pPr>
              <w:pStyle w:val="TAC"/>
              <w:rPr>
                <w:sz w:val="16"/>
              </w:rPr>
            </w:pPr>
            <w:hyperlink r:id="rId130"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F6ED4" w:rsidP="00E54B7B">
            <w:pPr>
              <w:pStyle w:val="TAC"/>
              <w:rPr>
                <w:rFonts w:cs="Arial"/>
                <w:color w:val="000000" w:themeColor="text1"/>
                <w:sz w:val="16"/>
                <w:szCs w:val="16"/>
              </w:rPr>
            </w:pPr>
            <w:hyperlink r:id="rId131"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F6ED4" w:rsidP="00E54B7B">
            <w:pPr>
              <w:pStyle w:val="TAC"/>
              <w:rPr>
                <w:rFonts w:cs="Arial"/>
                <w:color w:val="000000" w:themeColor="text1"/>
                <w:sz w:val="16"/>
                <w:szCs w:val="16"/>
              </w:rPr>
            </w:pPr>
            <w:hyperlink r:id="rId132"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F6ED4"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F6ED4"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F6ED4"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F6ED4"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F6ED4"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F6ED4"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F6ED4"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F6ED4"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F6ED4"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F6ED4"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F6ED4"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F6ED4"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F6ED4"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F6ED4"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F6ED4"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F6ED4"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F6ED4"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F6ED4"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F6ED4"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F6ED4"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F6ED4"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F6ED4"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F6ED4"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F6ED4"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F6ED4"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F6ED4"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F6ED4"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F6ED4"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F6ED4"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F6ED4"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EF6ED4" w:rsidP="00FE1B43">
            <w:pPr>
              <w:pStyle w:val="TAC"/>
              <w:rPr>
                <w:color w:val="000000" w:themeColor="text1"/>
              </w:rPr>
            </w:pPr>
            <w:hyperlink r:id="rId16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EF6ED4" w:rsidP="00FE1B43">
            <w:pPr>
              <w:pStyle w:val="TAC"/>
              <w:rPr>
                <w:color w:val="000000" w:themeColor="text1"/>
              </w:rPr>
            </w:pPr>
            <w:hyperlink r:id="rId164"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EF6ED4" w:rsidP="00FE1B43">
            <w:pPr>
              <w:pStyle w:val="TAC"/>
              <w:rPr>
                <w:color w:val="000000" w:themeColor="text1"/>
              </w:rPr>
            </w:pPr>
            <w:hyperlink r:id="rId16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EF6ED4"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EF6ED4" w:rsidP="00FE1B43">
            <w:pPr>
              <w:pStyle w:val="TAC"/>
              <w:rPr>
                <w:color w:val="000000" w:themeColor="text1"/>
              </w:rPr>
            </w:pPr>
            <w:hyperlink r:id="rId16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EF6ED4"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EF6ED4" w:rsidP="00FE1B43">
            <w:pPr>
              <w:pStyle w:val="TAC"/>
              <w:rPr>
                <w:color w:val="000000" w:themeColor="text1"/>
              </w:rPr>
            </w:pPr>
            <w:hyperlink r:id="rId169"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EF6ED4"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EF6ED4" w:rsidP="00FE1B43">
            <w:pPr>
              <w:pStyle w:val="TAC"/>
              <w:rPr>
                <w:color w:val="000000" w:themeColor="text1"/>
              </w:rPr>
            </w:pPr>
            <w:hyperlink r:id="rId171"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EF6ED4" w:rsidP="00FE1B43">
            <w:pPr>
              <w:pStyle w:val="TAC"/>
              <w:rPr>
                <w:color w:val="000000" w:themeColor="text1"/>
              </w:rPr>
            </w:pPr>
            <w:hyperlink r:id="rId172"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EF6ED4" w:rsidP="00FE1B43">
            <w:pPr>
              <w:pStyle w:val="TAC"/>
              <w:rPr>
                <w:color w:val="000000" w:themeColor="text1"/>
              </w:rPr>
            </w:pPr>
            <w:hyperlink r:id="rId173"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EF6ED4" w:rsidP="00FE1B43">
            <w:pPr>
              <w:pStyle w:val="TAC"/>
              <w:rPr>
                <w:color w:val="000000" w:themeColor="text1"/>
              </w:rPr>
            </w:pPr>
            <w:hyperlink r:id="rId174"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EF6ED4" w:rsidP="00FE1B43">
            <w:pPr>
              <w:pStyle w:val="TAC"/>
              <w:rPr>
                <w:color w:val="000000" w:themeColor="text1"/>
              </w:rPr>
            </w:pPr>
            <w:hyperlink r:id="rId17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EF6ED4" w:rsidP="00FE1B43">
            <w:pPr>
              <w:pStyle w:val="TAC"/>
              <w:rPr>
                <w:color w:val="000000" w:themeColor="text1"/>
              </w:rPr>
            </w:pPr>
            <w:hyperlink r:id="rId176"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EF6ED4"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EF6ED4"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EF6ED4"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EF6ED4"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EF6ED4" w:rsidP="00FE1B43">
            <w:pPr>
              <w:pStyle w:val="TAC"/>
              <w:rPr>
                <w:color w:val="000000" w:themeColor="text1"/>
              </w:rPr>
            </w:pPr>
            <w:hyperlink r:id="rId181"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EF6ED4" w:rsidP="00FE1B43">
            <w:pPr>
              <w:pStyle w:val="TAC"/>
              <w:rPr>
                <w:color w:val="000000" w:themeColor="text1"/>
              </w:rPr>
            </w:pPr>
            <w:hyperlink r:id="rId182"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EF6ED4" w:rsidP="00FE1B43">
            <w:pPr>
              <w:pStyle w:val="TAC"/>
              <w:rPr>
                <w:color w:val="000000" w:themeColor="text1"/>
              </w:rPr>
            </w:pPr>
            <w:hyperlink r:id="rId18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EF6ED4" w:rsidP="00FE1B43">
            <w:pPr>
              <w:pStyle w:val="TAC"/>
              <w:rPr>
                <w:color w:val="000000" w:themeColor="text1"/>
              </w:rPr>
            </w:pPr>
            <w:hyperlink r:id="rId18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EF6ED4"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EF6ED4" w:rsidP="00FE1B43">
            <w:pPr>
              <w:pStyle w:val="TAC"/>
              <w:rPr>
                <w:color w:val="000000" w:themeColor="text1"/>
              </w:rPr>
            </w:pPr>
            <w:hyperlink r:id="rId186"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EF6ED4" w:rsidP="00FE1B43">
            <w:pPr>
              <w:pStyle w:val="TAC"/>
              <w:rPr>
                <w:color w:val="000000" w:themeColor="text1"/>
              </w:rPr>
            </w:pPr>
            <w:hyperlink r:id="rId187"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EF6ED4"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EF6ED4"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EF6ED4" w:rsidP="00FE1B43">
            <w:pPr>
              <w:pStyle w:val="TAC"/>
              <w:rPr>
                <w:color w:val="000000" w:themeColor="text1"/>
              </w:rPr>
            </w:pPr>
            <w:hyperlink r:id="rId190"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bl>
    <w:p w14:paraId="511AA417" w14:textId="77777777" w:rsidR="00080512" w:rsidRDefault="00080512" w:rsidP="00602AC0"/>
    <w:sectPr w:rsidR="00080512">
      <w:headerReference w:type="default" r:id="rId191"/>
      <w:footerReference w:type="default" r:id="rId1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1BC016" w14:textId="77777777" w:rsidR="00EF6ED4" w:rsidRDefault="00EF6ED4">
      <w:r>
        <w:separator/>
      </w:r>
    </w:p>
  </w:endnote>
  <w:endnote w:type="continuationSeparator" w:id="0">
    <w:p w14:paraId="7A0F90B5" w14:textId="77777777" w:rsidR="00EF6ED4" w:rsidRDefault="00EF6E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8BFD4A" w14:textId="77777777" w:rsidR="00EF6ED4" w:rsidRDefault="00EF6ED4">
      <w:r>
        <w:separator/>
      </w:r>
    </w:p>
  </w:footnote>
  <w:footnote w:type="continuationSeparator" w:id="0">
    <w:p w14:paraId="4D678B55" w14:textId="77777777" w:rsidR="00EF6ED4" w:rsidRDefault="00EF6E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1373CDF3"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495F">
      <w:rPr>
        <w:rFonts w:ascii="Arial" w:hAnsi="Arial" w:cs="Arial"/>
        <w:b/>
        <w:noProof/>
        <w:sz w:val="18"/>
        <w:szCs w:val="18"/>
      </w:rPr>
      <w:t>3GPP TS 29.518 V17.6.0 (2022-06)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017F6EA8"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495F">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1"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6"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38"/>
  </w:num>
  <w:num w:numId="5">
    <w:abstractNumId w:val="35"/>
  </w:num>
  <w:num w:numId="6">
    <w:abstractNumId w:val="33"/>
  </w:num>
  <w:num w:numId="7">
    <w:abstractNumId w:val="40"/>
  </w:num>
  <w:num w:numId="8">
    <w:abstractNumId w:val="17"/>
  </w:num>
  <w:num w:numId="9">
    <w:abstractNumId w:val="45"/>
  </w:num>
  <w:num w:numId="10">
    <w:abstractNumId w:val="26"/>
  </w:num>
  <w:num w:numId="11">
    <w:abstractNumId w:val="15"/>
  </w:num>
  <w:num w:numId="12">
    <w:abstractNumId w:val="11"/>
  </w:num>
  <w:num w:numId="13">
    <w:abstractNumId w:val="21"/>
  </w:num>
  <w:num w:numId="14">
    <w:abstractNumId w:val="25"/>
  </w:num>
  <w:num w:numId="15">
    <w:abstractNumId w:val="23"/>
  </w:num>
  <w:num w:numId="16">
    <w:abstractNumId w:val="8"/>
  </w:num>
  <w:num w:numId="17">
    <w:abstractNumId w:val="36"/>
  </w:num>
  <w:num w:numId="18">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28"/>
  </w:num>
  <w:num w:numId="20">
    <w:abstractNumId w:val="18"/>
  </w:num>
  <w:num w:numId="21">
    <w:abstractNumId w:val="16"/>
  </w:num>
  <w:num w:numId="22">
    <w:abstractNumId w:val="37"/>
  </w:num>
  <w:num w:numId="23">
    <w:abstractNumId w:val="24"/>
  </w:num>
  <w:num w:numId="24">
    <w:abstractNumId w:val="42"/>
  </w:num>
  <w:num w:numId="25">
    <w:abstractNumId w:val="43"/>
  </w:num>
  <w:num w:numId="26">
    <w:abstractNumId w:val="31"/>
  </w:num>
  <w:num w:numId="27">
    <w:abstractNumId w:val="30"/>
  </w:num>
  <w:num w:numId="28">
    <w:abstractNumId w:val="29"/>
  </w:num>
  <w:num w:numId="29">
    <w:abstractNumId w:val="12"/>
  </w:num>
  <w:num w:numId="30">
    <w:abstractNumId w:val="34"/>
  </w:num>
  <w:num w:numId="31">
    <w:abstractNumId w:val="19"/>
  </w:num>
  <w:num w:numId="32">
    <w:abstractNumId w:val="27"/>
  </w:num>
  <w:num w:numId="33">
    <w:abstractNumId w:val="44"/>
  </w:num>
  <w:num w:numId="34">
    <w:abstractNumId w:val="39"/>
  </w:num>
  <w:num w:numId="35">
    <w:abstractNumId w:val="41"/>
  </w:num>
  <w:num w:numId="36">
    <w:abstractNumId w:val="20"/>
  </w:num>
  <w:num w:numId="37">
    <w:abstractNumId w:val="22"/>
  </w:num>
  <w:num w:numId="38">
    <w:abstractNumId w:val="46"/>
  </w:num>
  <w:num w:numId="39">
    <w:abstractNumId w:val="32"/>
  </w:num>
  <w:num w:numId="40">
    <w:abstractNumId w:val="13"/>
  </w:num>
  <w:num w:numId="41">
    <w:abstractNumId w:val="14"/>
  </w:num>
  <w:num w:numId="42">
    <w:abstractNumId w:val="7"/>
  </w:num>
  <w:num w:numId="43">
    <w:abstractNumId w:val="6"/>
  </w:num>
  <w:num w:numId="44">
    <w:abstractNumId w:val="5"/>
  </w:num>
  <w:num w:numId="45">
    <w:abstractNumId w:val="4"/>
  </w:num>
  <w:num w:numId="46">
    <w:abstractNumId w:val="3"/>
  </w:num>
  <w:num w:numId="47">
    <w:abstractNumId w:val="2"/>
  </w:num>
  <w:num w:numId="48">
    <w:abstractNumId w:val="1"/>
  </w:num>
  <w:num w:numId="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644F"/>
    <w:rsid w:val="000115D2"/>
    <w:rsid w:val="00012F04"/>
    <w:rsid w:val="000165AD"/>
    <w:rsid w:val="00020458"/>
    <w:rsid w:val="00021DD0"/>
    <w:rsid w:val="000245A2"/>
    <w:rsid w:val="00025359"/>
    <w:rsid w:val="00030161"/>
    <w:rsid w:val="00033397"/>
    <w:rsid w:val="000356C0"/>
    <w:rsid w:val="00035E6C"/>
    <w:rsid w:val="00040095"/>
    <w:rsid w:val="000422A1"/>
    <w:rsid w:val="0004276E"/>
    <w:rsid w:val="00045A37"/>
    <w:rsid w:val="00047F0E"/>
    <w:rsid w:val="00050A1C"/>
    <w:rsid w:val="0005113E"/>
    <w:rsid w:val="00051834"/>
    <w:rsid w:val="0005247A"/>
    <w:rsid w:val="00052E47"/>
    <w:rsid w:val="00054A22"/>
    <w:rsid w:val="00057EFC"/>
    <w:rsid w:val="00062023"/>
    <w:rsid w:val="00063ACE"/>
    <w:rsid w:val="0006553F"/>
    <w:rsid w:val="000655A6"/>
    <w:rsid w:val="0006763C"/>
    <w:rsid w:val="000747F9"/>
    <w:rsid w:val="00075DC2"/>
    <w:rsid w:val="00075E22"/>
    <w:rsid w:val="0007615D"/>
    <w:rsid w:val="00080512"/>
    <w:rsid w:val="0008339B"/>
    <w:rsid w:val="00083F48"/>
    <w:rsid w:val="00085B8C"/>
    <w:rsid w:val="0009176A"/>
    <w:rsid w:val="0009536C"/>
    <w:rsid w:val="00097512"/>
    <w:rsid w:val="000A34B2"/>
    <w:rsid w:val="000A3AF3"/>
    <w:rsid w:val="000A4679"/>
    <w:rsid w:val="000A6428"/>
    <w:rsid w:val="000A6B02"/>
    <w:rsid w:val="000B0B72"/>
    <w:rsid w:val="000B13AB"/>
    <w:rsid w:val="000B1450"/>
    <w:rsid w:val="000B67BD"/>
    <w:rsid w:val="000B70E1"/>
    <w:rsid w:val="000C14B9"/>
    <w:rsid w:val="000C1CDC"/>
    <w:rsid w:val="000C47C3"/>
    <w:rsid w:val="000C674B"/>
    <w:rsid w:val="000C7954"/>
    <w:rsid w:val="000D2828"/>
    <w:rsid w:val="000D2929"/>
    <w:rsid w:val="000D418F"/>
    <w:rsid w:val="000D4F86"/>
    <w:rsid w:val="000D58AB"/>
    <w:rsid w:val="000D6A1A"/>
    <w:rsid w:val="000E3862"/>
    <w:rsid w:val="000E4FD4"/>
    <w:rsid w:val="000F1992"/>
    <w:rsid w:val="000F2C42"/>
    <w:rsid w:val="000F74A5"/>
    <w:rsid w:val="0010007D"/>
    <w:rsid w:val="0010131D"/>
    <w:rsid w:val="00112A21"/>
    <w:rsid w:val="00123312"/>
    <w:rsid w:val="00125FE5"/>
    <w:rsid w:val="0012672E"/>
    <w:rsid w:val="00131A18"/>
    <w:rsid w:val="00133525"/>
    <w:rsid w:val="001345F3"/>
    <w:rsid w:val="00140E55"/>
    <w:rsid w:val="00141305"/>
    <w:rsid w:val="00141DBA"/>
    <w:rsid w:val="0014413D"/>
    <w:rsid w:val="00144870"/>
    <w:rsid w:val="00144CB0"/>
    <w:rsid w:val="00145C6A"/>
    <w:rsid w:val="00150A32"/>
    <w:rsid w:val="00157B05"/>
    <w:rsid w:val="00157C70"/>
    <w:rsid w:val="00163413"/>
    <w:rsid w:val="00167597"/>
    <w:rsid w:val="00170A08"/>
    <w:rsid w:val="00172431"/>
    <w:rsid w:val="0017546A"/>
    <w:rsid w:val="001775C4"/>
    <w:rsid w:val="00177DB9"/>
    <w:rsid w:val="001837A9"/>
    <w:rsid w:val="0018662B"/>
    <w:rsid w:val="00187EED"/>
    <w:rsid w:val="0019245A"/>
    <w:rsid w:val="00193227"/>
    <w:rsid w:val="001958B2"/>
    <w:rsid w:val="00197A74"/>
    <w:rsid w:val="001A4243"/>
    <w:rsid w:val="001A4ACA"/>
    <w:rsid w:val="001A4C42"/>
    <w:rsid w:val="001A7420"/>
    <w:rsid w:val="001A7677"/>
    <w:rsid w:val="001B6637"/>
    <w:rsid w:val="001C0541"/>
    <w:rsid w:val="001C21C3"/>
    <w:rsid w:val="001C50E8"/>
    <w:rsid w:val="001C60A1"/>
    <w:rsid w:val="001C658D"/>
    <w:rsid w:val="001C7881"/>
    <w:rsid w:val="001D02C2"/>
    <w:rsid w:val="001D2FD9"/>
    <w:rsid w:val="001D4998"/>
    <w:rsid w:val="001D5EDF"/>
    <w:rsid w:val="001E0492"/>
    <w:rsid w:val="001E0F78"/>
    <w:rsid w:val="001E2CAF"/>
    <w:rsid w:val="001E3015"/>
    <w:rsid w:val="001E34B0"/>
    <w:rsid w:val="001F0C1D"/>
    <w:rsid w:val="001F1132"/>
    <w:rsid w:val="001F168B"/>
    <w:rsid w:val="001F47C9"/>
    <w:rsid w:val="001F790D"/>
    <w:rsid w:val="00202989"/>
    <w:rsid w:val="00202DAB"/>
    <w:rsid w:val="00221B0A"/>
    <w:rsid w:val="00222F55"/>
    <w:rsid w:val="0023054C"/>
    <w:rsid w:val="002347A2"/>
    <w:rsid w:val="00251B8E"/>
    <w:rsid w:val="0025303C"/>
    <w:rsid w:val="0025407A"/>
    <w:rsid w:val="00261AD0"/>
    <w:rsid w:val="00262044"/>
    <w:rsid w:val="00265ADB"/>
    <w:rsid w:val="002663AC"/>
    <w:rsid w:val="002675F0"/>
    <w:rsid w:val="00275106"/>
    <w:rsid w:val="002807DC"/>
    <w:rsid w:val="00286234"/>
    <w:rsid w:val="00290AD6"/>
    <w:rsid w:val="00291400"/>
    <w:rsid w:val="002928F9"/>
    <w:rsid w:val="002940B6"/>
    <w:rsid w:val="002946C6"/>
    <w:rsid w:val="00297F02"/>
    <w:rsid w:val="002A2F2E"/>
    <w:rsid w:val="002A69C1"/>
    <w:rsid w:val="002B14A7"/>
    <w:rsid w:val="002B480E"/>
    <w:rsid w:val="002B4F91"/>
    <w:rsid w:val="002B6339"/>
    <w:rsid w:val="002B75F8"/>
    <w:rsid w:val="002B76A4"/>
    <w:rsid w:val="002B7E84"/>
    <w:rsid w:val="002C4FDC"/>
    <w:rsid w:val="002D54B7"/>
    <w:rsid w:val="002E00EE"/>
    <w:rsid w:val="002E5DC9"/>
    <w:rsid w:val="002F2471"/>
    <w:rsid w:val="002F6928"/>
    <w:rsid w:val="00302DFE"/>
    <w:rsid w:val="00307039"/>
    <w:rsid w:val="003074AC"/>
    <w:rsid w:val="00307AEA"/>
    <w:rsid w:val="003137AE"/>
    <w:rsid w:val="003153D6"/>
    <w:rsid w:val="00316B40"/>
    <w:rsid w:val="003172DC"/>
    <w:rsid w:val="00322C04"/>
    <w:rsid w:val="003254E6"/>
    <w:rsid w:val="00325AFC"/>
    <w:rsid w:val="00335145"/>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634F"/>
    <w:rsid w:val="0036689F"/>
    <w:rsid w:val="00371E2E"/>
    <w:rsid w:val="003742A7"/>
    <w:rsid w:val="003765B8"/>
    <w:rsid w:val="00380009"/>
    <w:rsid w:val="00385023"/>
    <w:rsid w:val="00390891"/>
    <w:rsid w:val="003931E8"/>
    <w:rsid w:val="00393DA8"/>
    <w:rsid w:val="00395C4C"/>
    <w:rsid w:val="00396004"/>
    <w:rsid w:val="003A5B4C"/>
    <w:rsid w:val="003B18E2"/>
    <w:rsid w:val="003B23B6"/>
    <w:rsid w:val="003B2F25"/>
    <w:rsid w:val="003B333C"/>
    <w:rsid w:val="003B466D"/>
    <w:rsid w:val="003C3971"/>
    <w:rsid w:val="003C7F6E"/>
    <w:rsid w:val="003D25A1"/>
    <w:rsid w:val="003D3626"/>
    <w:rsid w:val="003E02D8"/>
    <w:rsid w:val="003E0809"/>
    <w:rsid w:val="003E0F1D"/>
    <w:rsid w:val="003E5973"/>
    <w:rsid w:val="003F08E4"/>
    <w:rsid w:val="003F0E21"/>
    <w:rsid w:val="003F5513"/>
    <w:rsid w:val="003F6892"/>
    <w:rsid w:val="00405247"/>
    <w:rsid w:val="004108CF"/>
    <w:rsid w:val="00413A75"/>
    <w:rsid w:val="00415E7A"/>
    <w:rsid w:val="00416092"/>
    <w:rsid w:val="00417DDE"/>
    <w:rsid w:val="00423334"/>
    <w:rsid w:val="004248D9"/>
    <w:rsid w:val="004325E6"/>
    <w:rsid w:val="004345EC"/>
    <w:rsid w:val="00434DF5"/>
    <w:rsid w:val="00445475"/>
    <w:rsid w:val="004472FB"/>
    <w:rsid w:val="00453C02"/>
    <w:rsid w:val="00454078"/>
    <w:rsid w:val="00455AA0"/>
    <w:rsid w:val="004571B6"/>
    <w:rsid w:val="00457786"/>
    <w:rsid w:val="00461FAD"/>
    <w:rsid w:val="00464346"/>
    <w:rsid w:val="00465515"/>
    <w:rsid w:val="00465668"/>
    <w:rsid w:val="00471260"/>
    <w:rsid w:val="00474188"/>
    <w:rsid w:val="00474713"/>
    <w:rsid w:val="004774EC"/>
    <w:rsid w:val="00480173"/>
    <w:rsid w:val="0048336F"/>
    <w:rsid w:val="00485D62"/>
    <w:rsid w:val="00495B84"/>
    <w:rsid w:val="004A0B95"/>
    <w:rsid w:val="004A2C88"/>
    <w:rsid w:val="004A2F49"/>
    <w:rsid w:val="004A456B"/>
    <w:rsid w:val="004A55DF"/>
    <w:rsid w:val="004B17E8"/>
    <w:rsid w:val="004B207E"/>
    <w:rsid w:val="004B4804"/>
    <w:rsid w:val="004B517D"/>
    <w:rsid w:val="004B55F8"/>
    <w:rsid w:val="004B601E"/>
    <w:rsid w:val="004C698F"/>
    <w:rsid w:val="004D14FE"/>
    <w:rsid w:val="004D3578"/>
    <w:rsid w:val="004D4977"/>
    <w:rsid w:val="004D580A"/>
    <w:rsid w:val="004E213A"/>
    <w:rsid w:val="004E2CB9"/>
    <w:rsid w:val="004F0988"/>
    <w:rsid w:val="004F3340"/>
    <w:rsid w:val="004F435C"/>
    <w:rsid w:val="005001B5"/>
    <w:rsid w:val="00501A33"/>
    <w:rsid w:val="0050652B"/>
    <w:rsid w:val="005115A6"/>
    <w:rsid w:val="00513852"/>
    <w:rsid w:val="0051753A"/>
    <w:rsid w:val="00523852"/>
    <w:rsid w:val="00524F24"/>
    <w:rsid w:val="00533210"/>
    <w:rsid w:val="0053371B"/>
    <w:rsid w:val="0053388B"/>
    <w:rsid w:val="00535773"/>
    <w:rsid w:val="005373F5"/>
    <w:rsid w:val="00540731"/>
    <w:rsid w:val="00543C53"/>
    <w:rsid w:val="00543E6C"/>
    <w:rsid w:val="00544F24"/>
    <w:rsid w:val="00550C54"/>
    <w:rsid w:val="0055288E"/>
    <w:rsid w:val="0055448C"/>
    <w:rsid w:val="00554D58"/>
    <w:rsid w:val="00557D82"/>
    <w:rsid w:val="00560143"/>
    <w:rsid w:val="00565087"/>
    <w:rsid w:val="00565360"/>
    <w:rsid w:val="00565986"/>
    <w:rsid w:val="00574056"/>
    <w:rsid w:val="0058311F"/>
    <w:rsid w:val="00590083"/>
    <w:rsid w:val="00597B11"/>
    <w:rsid w:val="005A1B37"/>
    <w:rsid w:val="005A1CD0"/>
    <w:rsid w:val="005B0699"/>
    <w:rsid w:val="005B17DF"/>
    <w:rsid w:val="005B3EA9"/>
    <w:rsid w:val="005B796D"/>
    <w:rsid w:val="005C5FA5"/>
    <w:rsid w:val="005C63D9"/>
    <w:rsid w:val="005C72E1"/>
    <w:rsid w:val="005D02CE"/>
    <w:rsid w:val="005D2A5D"/>
    <w:rsid w:val="005D2E01"/>
    <w:rsid w:val="005D50BD"/>
    <w:rsid w:val="005D52DB"/>
    <w:rsid w:val="005D7526"/>
    <w:rsid w:val="005D766C"/>
    <w:rsid w:val="005E27E3"/>
    <w:rsid w:val="005E4A61"/>
    <w:rsid w:val="005E4BB2"/>
    <w:rsid w:val="005E6119"/>
    <w:rsid w:val="005E6318"/>
    <w:rsid w:val="005F1B4D"/>
    <w:rsid w:val="005F70CF"/>
    <w:rsid w:val="005F771F"/>
    <w:rsid w:val="0060281C"/>
    <w:rsid w:val="00602AC0"/>
    <w:rsid w:val="00602AEA"/>
    <w:rsid w:val="006121BA"/>
    <w:rsid w:val="00614FDF"/>
    <w:rsid w:val="0061726D"/>
    <w:rsid w:val="0062264D"/>
    <w:rsid w:val="006278EC"/>
    <w:rsid w:val="006302F6"/>
    <w:rsid w:val="00630C97"/>
    <w:rsid w:val="0063445B"/>
    <w:rsid w:val="0063543D"/>
    <w:rsid w:val="00635C77"/>
    <w:rsid w:val="00635F14"/>
    <w:rsid w:val="006437A1"/>
    <w:rsid w:val="006444EC"/>
    <w:rsid w:val="006450B6"/>
    <w:rsid w:val="00645142"/>
    <w:rsid w:val="00647114"/>
    <w:rsid w:val="00651612"/>
    <w:rsid w:val="00663D26"/>
    <w:rsid w:val="00670A21"/>
    <w:rsid w:val="00673D79"/>
    <w:rsid w:val="006779BA"/>
    <w:rsid w:val="00686253"/>
    <w:rsid w:val="006909C9"/>
    <w:rsid w:val="00693BD0"/>
    <w:rsid w:val="006954DF"/>
    <w:rsid w:val="00696BF4"/>
    <w:rsid w:val="006A0125"/>
    <w:rsid w:val="006A05BF"/>
    <w:rsid w:val="006A2676"/>
    <w:rsid w:val="006A2D30"/>
    <w:rsid w:val="006A323F"/>
    <w:rsid w:val="006B045C"/>
    <w:rsid w:val="006B30D0"/>
    <w:rsid w:val="006B32BB"/>
    <w:rsid w:val="006B5E4A"/>
    <w:rsid w:val="006B6DD3"/>
    <w:rsid w:val="006C3D95"/>
    <w:rsid w:val="006C43E9"/>
    <w:rsid w:val="006D56D2"/>
    <w:rsid w:val="006E10FC"/>
    <w:rsid w:val="006E159F"/>
    <w:rsid w:val="006E2902"/>
    <w:rsid w:val="006E3D82"/>
    <w:rsid w:val="006E4A4E"/>
    <w:rsid w:val="006E5C86"/>
    <w:rsid w:val="006F2080"/>
    <w:rsid w:val="006F3F8B"/>
    <w:rsid w:val="006F7887"/>
    <w:rsid w:val="00701116"/>
    <w:rsid w:val="00703B06"/>
    <w:rsid w:val="00703B84"/>
    <w:rsid w:val="007062ED"/>
    <w:rsid w:val="00706A79"/>
    <w:rsid w:val="007102BE"/>
    <w:rsid w:val="007137C8"/>
    <w:rsid w:val="00713C44"/>
    <w:rsid w:val="00716AAA"/>
    <w:rsid w:val="00722F13"/>
    <w:rsid w:val="00724AB7"/>
    <w:rsid w:val="00725869"/>
    <w:rsid w:val="007302BE"/>
    <w:rsid w:val="00730976"/>
    <w:rsid w:val="00734A5B"/>
    <w:rsid w:val="0074026F"/>
    <w:rsid w:val="007429F6"/>
    <w:rsid w:val="00743C02"/>
    <w:rsid w:val="00743CDF"/>
    <w:rsid w:val="0074427A"/>
    <w:rsid w:val="00744418"/>
    <w:rsid w:val="00744E76"/>
    <w:rsid w:val="007516C5"/>
    <w:rsid w:val="0075490E"/>
    <w:rsid w:val="00755239"/>
    <w:rsid w:val="00757A95"/>
    <w:rsid w:val="00760347"/>
    <w:rsid w:val="0076066C"/>
    <w:rsid w:val="00760815"/>
    <w:rsid w:val="00765A64"/>
    <w:rsid w:val="007729C2"/>
    <w:rsid w:val="00774DA4"/>
    <w:rsid w:val="00775075"/>
    <w:rsid w:val="00776EE1"/>
    <w:rsid w:val="00781F0F"/>
    <w:rsid w:val="00784D65"/>
    <w:rsid w:val="007877C5"/>
    <w:rsid w:val="00797F28"/>
    <w:rsid w:val="007A0C76"/>
    <w:rsid w:val="007A16C6"/>
    <w:rsid w:val="007A362D"/>
    <w:rsid w:val="007A54FE"/>
    <w:rsid w:val="007A6E9A"/>
    <w:rsid w:val="007A6F17"/>
    <w:rsid w:val="007A7F94"/>
    <w:rsid w:val="007B0438"/>
    <w:rsid w:val="007B127D"/>
    <w:rsid w:val="007B2490"/>
    <w:rsid w:val="007B2990"/>
    <w:rsid w:val="007B600E"/>
    <w:rsid w:val="007B60A8"/>
    <w:rsid w:val="007C1C7A"/>
    <w:rsid w:val="007C36F1"/>
    <w:rsid w:val="007D0FB8"/>
    <w:rsid w:val="007E1202"/>
    <w:rsid w:val="007E245A"/>
    <w:rsid w:val="007F0F4A"/>
    <w:rsid w:val="007F2841"/>
    <w:rsid w:val="007F4836"/>
    <w:rsid w:val="007F4C2D"/>
    <w:rsid w:val="007F55C9"/>
    <w:rsid w:val="007F7778"/>
    <w:rsid w:val="008017E3"/>
    <w:rsid w:val="008028A4"/>
    <w:rsid w:val="00802D2A"/>
    <w:rsid w:val="00806924"/>
    <w:rsid w:val="008076E5"/>
    <w:rsid w:val="008116C0"/>
    <w:rsid w:val="00811AE4"/>
    <w:rsid w:val="00814CA8"/>
    <w:rsid w:val="008242E5"/>
    <w:rsid w:val="008274CC"/>
    <w:rsid w:val="00830747"/>
    <w:rsid w:val="008319C3"/>
    <w:rsid w:val="00834498"/>
    <w:rsid w:val="008412A0"/>
    <w:rsid w:val="00844DF3"/>
    <w:rsid w:val="00846C9B"/>
    <w:rsid w:val="00855E08"/>
    <w:rsid w:val="00856C23"/>
    <w:rsid w:val="00856FE9"/>
    <w:rsid w:val="00857D03"/>
    <w:rsid w:val="00862B90"/>
    <w:rsid w:val="00867FBC"/>
    <w:rsid w:val="0087346F"/>
    <w:rsid w:val="008738D3"/>
    <w:rsid w:val="00874D45"/>
    <w:rsid w:val="008751A7"/>
    <w:rsid w:val="00876641"/>
    <w:rsid w:val="008768CA"/>
    <w:rsid w:val="00876DA9"/>
    <w:rsid w:val="00894DD6"/>
    <w:rsid w:val="00895F96"/>
    <w:rsid w:val="008A39D8"/>
    <w:rsid w:val="008A4882"/>
    <w:rsid w:val="008B2FDB"/>
    <w:rsid w:val="008B40A8"/>
    <w:rsid w:val="008B7751"/>
    <w:rsid w:val="008C0AD3"/>
    <w:rsid w:val="008C22AE"/>
    <w:rsid w:val="008C335A"/>
    <w:rsid w:val="008C350E"/>
    <w:rsid w:val="008C384C"/>
    <w:rsid w:val="008D64A8"/>
    <w:rsid w:val="008F0C10"/>
    <w:rsid w:val="008F1A9B"/>
    <w:rsid w:val="008F58DA"/>
    <w:rsid w:val="008F595B"/>
    <w:rsid w:val="008F706B"/>
    <w:rsid w:val="008F7F11"/>
    <w:rsid w:val="009006BF"/>
    <w:rsid w:val="0090271F"/>
    <w:rsid w:val="00902E23"/>
    <w:rsid w:val="00902E38"/>
    <w:rsid w:val="009047F6"/>
    <w:rsid w:val="00905A26"/>
    <w:rsid w:val="00905BE9"/>
    <w:rsid w:val="009114D7"/>
    <w:rsid w:val="009119F4"/>
    <w:rsid w:val="009125DE"/>
    <w:rsid w:val="0091348E"/>
    <w:rsid w:val="00913A60"/>
    <w:rsid w:val="00913ED4"/>
    <w:rsid w:val="00915FFF"/>
    <w:rsid w:val="00917CCB"/>
    <w:rsid w:val="00920332"/>
    <w:rsid w:val="009218E4"/>
    <w:rsid w:val="00925674"/>
    <w:rsid w:val="00927FB0"/>
    <w:rsid w:val="00932C1F"/>
    <w:rsid w:val="00932D75"/>
    <w:rsid w:val="0093429C"/>
    <w:rsid w:val="00936000"/>
    <w:rsid w:val="00936823"/>
    <w:rsid w:val="00936E62"/>
    <w:rsid w:val="00941AA6"/>
    <w:rsid w:val="00942EC2"/>
    <w:rsid w:val="0094513F"/>
    <w:rsid w:val="009475F8"/>
    <w:rsid w:val="00950E85"/>
    <w:rsid w:val="00952D58"/>
    <w:rsid w:val="0095496B"/>
    <w:rsid w:val="0096264F"/>
    <w:rsid w:val="00967934"/>
    <w:rsid w:val="00967B32"/>
    <w:rsid w:val="00970956"/>
    <w:rsid w:val="00972CC0"/>
    <w:rsid w:val="00973D83"/>
    <w:rsid w:val="00975D31"/>
    <w:rsid w:val="00976964"/>
    <w:rsid w:val="00976BEE"/>
    <w:rsid w:val="00985C08"/>
    <w:rsid w:val="009904E3"/>
    <w:rsid w:val="00991AB6"/>
    <w:rsid w:val="00991FFF"/>
    <w:rsid w:val="009949D2"/>
    <w:rsid w:val="00996D96"/>
    <w:rsid w:val="009A1BC8"/>
    <w:rsid w:val="009A4BAC"/>
    <w:rsid w:val="009A7761"/>
    <w:rsid w:val="009B114E"/>
    <w:rsid w:val="009B5433"/>
    <w:rsid w:val="009B7E56"/>
    <w:rsid w:val="009C3BE0"/>
    <w:rsid w:val="009C5201"/>
    <w:rsid w:val="009C62DE"/>
    <w:rsid w:val="009C6CB2"/>
    <w:rsid w:val="009D01BE"/>
    <w:rsid w:val="009D01EB"/>
    <w:rsid w:val="009D0E49"/>
    <w:rsid w:val="009D563A"/>
    <w:rsid w:val="009D638B"/>
    <w:rsid w:val="009E5EAB"/>
    <w:rsid w:val="009E7622"/>
    <w:rsid w:val="009F07E8"/>
    <w:rsid w:val="009F37B7"/>
    <w:rsid w:val="009F5729"/>
    <w:rsid w:val="009F7965"/>
    <w:rsid w:val="00A05452"/>
    <w:rsid w:val="00A05BB3"/>
    <w:rsid w:val="00A06627"/>
    <w:rsid w:val="00A10F02"/>
    <w:rsid w:val="00A11B56"/>
    <w:rsid w:val="00A139E4"/>
    <w:rsid w:val="00A157D3"/>
    <w:rsid w:val="00A164B4"/>
    <w:rsid w:val="00A16E57"/>
    <w:rsid w:val="00A22575"/>
    <w:rsid w:val="00A24E18"/>
    <w:rsid w:val="00A25B58"/>
    <w:rsid w:val="00A26956"/>
    <w:rsid w:val="00A27486"/>
    <w:rsid w:val="00A37AF6"/>
    <w:rsid w:val="00A45490"/>
    <w:rsid w:val="00A50DF3"/>
    <w:rsid w:val="00A51B05"/>
    <w:rsid w:val="00A53724"/>
    <w:rsid w:val="00A55734"/>
    <w:rsid w:val="00A56066"/>
    <w:rsid w:val="00A622B9"/>
    <w:rsid w:val="00A7100E"/>
    <w:rsid w:val="00A73129"/>
    <w:rsid w:val="00A76E0A"/>
    <w:rsid w:val="00A82346"/>
    <w:rsid w:val="00A82FF7"/>
    <w:rsid w:val="00A87068"/>
    <w:rsid w:val="00A873D4"/>
    <w:rsid w:val="00A92BA1"/>
    <w:rsid w:val="00A93166"/>
    <w:rsid w:val="00A937E0"/>
    <w:rsid w:val="00AA2F3A"/>
    <w:rsid w:val="00AB01D5"/>
    <w:rsid w:val="00AB3498"/>
    <w:rsid w:val="00AB378D"/>
    <w:rsid w:val="00AB798E"/>
    <w:rsid w:val="00AC238F"/>
    <w:rsid w:val="00AC4B97"/>
    <w:rsid w:val="00AC6664"/>
    <w:rsid w:val="00AC6BC6"/>
    <w:rsid w:val="00AC6D2C"/>
    <w:rsid w:val="00AC7B19"/>
    <w:rsid w:val="00AD557D"/>
    <w:rsid w:val="00AE65E2"/>
    <w:rsid w:val="00AE75AC"/>
    <w:rsid w:val="00AF16A3"/>
    <w:rsid w:val="00AF3C29"/>
    <w:rsid w:val="00AF59C1"/>
    <w:rsid w:val="00AF739B"/>
    <w:rsid w:val="00AF7832"/>
    <w:rsid w:val="00B01861"/>
    <w:rsid w:val="00B02D1D"/>
    <w:rsid w:val="00B058E7"/>
    <w:rsid w:val="00B071BD"/>
    <w:rsid w:val="00B10216"/>
    <w:rsid w:val="00B1264D"/>
    <w:rsid w:val="00B15449"/>
    <w:rsid w:val="00B17D45"/>
    <w:rsid w:val="00B27749"/>
    <w:rsid w:val="00B27B3F"/>
    <w:rsid w:val="00B316D6"/>
    <w:rsid w:val="00B36090"/>
    <w:rsid w:val="00B40D0A"/>
    <w:rsid w:val="00B40D25"/>
    <w:rsid w:val="00B42978"/>
    <w:rsid w:val="00B45E44"/>
    <w:rsid w:val="00B4696C"/>
    <w:rsid w:val="00B652FD"/>
    <w:rsid w:val="00B6596B"/>
    <w:rsid w:val="00B73397"/>
    <w:rsid w:val="00B755A2"/>
    <w:rsid w:val="00B80AD9"/>
    <w:rsid w:val="00B8158F"/>
    <w:rsid w:val="00B82011"/>
    <w:rsid w:val="00B8374D"/>
    <w:rsid w:val="00B85D93"/>
    <w:rsid w:val="00B87B51"/>
    <w:rsid w:val="00B90B6A"/>
    <w:rsid w:val="00B92DA5"/>
    <w:rsid w:val="00B93086"/>
    <w:rsid w:val="00B94FAB"/>
    <w:rsid w:val="00BA19ED"/>
    <w:rsid w:val="00BA1A16"/>
    <w:rsid w:val="00BA2F5E"/>
    <w:rsid w:val="00BA4B8D"/>
    <w:rsid w:val="00BA69F1"/>
    <w:rsid w:val="00BB25CB"/>
    <w:rsid w:val="00BB60F6"/>
    <w:rsid w:val="00BC0747"/>
    <w:rsid w:val="00BC0A58"/>
    <w:rsid w:val="00BC0F7D"/>
    <w:rsid w:val="00BC59F9"/>
    <w:rsid w:val="00BC6078"/>
    <w:rsid w:val="00BD7D31"/>
    <w:rsid w:val="00BE3255"/>
    <w:rsid w:val="00BE45CB"/>
    <w:rsid w:val="00BE6325"/>
    <w:rsid w:val="00BE704C"/>
    <w:rsid w:val="00BF128E"/>
    <w:rsid w:val="00BF16EC"/>
    <w:rsid w:val="00C03D75"/>
    <w:rsid w:val="00C0601D"/>
    <w:rsid w:val="00C074DD"/>
    <w:rsid w:val="00C11D0D"/>
    <w:rsid w:val="00C12C3F"/>
    <w:rsid w:val="00C1496A"/>
    <w:rsid w:val="00C20ABD"/>
    <w:rsid w:val="00C20C06"/>
    <w:rsid w:val="00C20C82"/>
    <w:rsid w:val="00C21B70"/>
    <w:rsid w:val="00C2214C"/>
    <w:rsid w:val="00C25D23"/>
    <w:rsid w:val="00C30764"/>
    <w:rsid w:val="00C33079"/>
    <w:rsid w:val="00C35D49"/>
    <w:rsid w:val="00C374F4"/>
    <w:rsid w:val="00C37BA8"/>
    <w:rsid w:val="00C42AC1"/>
    <w:rsid w:val="00C437C4"/>
    <w:rsid w:val="00C45231"/>
    <w:rsid w:val="00C46CD7"/>
    <w:rsid w:val="00C5060C"/>
    <w:rsid w:val="00C51C4E"/>
    <w:rsid w:val="00C52631"/>
    <w:rsid w:val="00C60C3E"/>
    <w:rsid w:val="00C61FE0"/>
    <w:rsid w:val="00C64FFC"/>
    <w:rsid w:val="00C6753F"/>
    <w:rsid w:val="00C6758E"/>
    <w:rsid w:val="00C70BCE"/>
    <w:rsid w:val="00C70FAD"/>
    <w:rsid w:val="00C72833"/>
    <w:rsid w:val="00C80D92"/>
    <w:rsid w:val="00C80F1D"/>
    <w:rsid w:val="00C85B31"/>
    <w:rsid w:val="00C93705"/>
    <w:rsid w:val="00C93F40"/>
    <w:rsid w:val="00CA3D0C"/>
    <w:rsid w:val="00CA4CE0"/>
    <w:rsid w:val="00CA5380"/>
    <w:rsid w:val="00CA769A"/>
    <w:rsid w:val="00CB0C54"/>
    <w:rsid w:val="00CB38ED"/>
    <w:rsid w:val="00CC6F3F"/>
    <w:rsid w:val="00CC78EF"/>
    <w:rsid w:val="00CD0118"/>
    <w:rsid w:val="00CD1250"/>
    <w:rsid w:val="00CD5ADC"/>
    <w:rsid w:val="00CD5EF9"/>
    <w:rsid w:val="00CD65E4"/>
    <w:rsid w:val="00CE4E16"/>
    <w:rsid w:val="00CF1DB1"/>
    <w:rsid w:val="00CF2787"/>
    <w:rsid w:val="00CF2DD0"/>
    <w:rsid w:val="00CF439F"/>
    <w:rsid w:val="00D02A6F"/>
    <w:rsid w:val="00D03C04"/>
    <w:rsid w:val="00D04CE1"/>
    <w:rsid w:val="00D13F1E"/>
    <w:rsid w:val="00D149BB"/>
    <w:rsid w:val="00D15629"/>
    <w:rsid w:val="00D22076"/>
    <w:rsid w:val="00D31383"/>
    <w:rsid w:val="00D40A40"/>
    <w:rsid w:val="00D46BB9"/>
    <w:rsid w:val="00D50D1A"/>
    <w:rsid w:val="00D52E55"/>
    <w:rsid w:val="00D55C6C"/>
    <w:rsid w:val="00D568C0"/>
    <w:rsid w:val="00D5694C"/>
    <w:rsid w:val="00D57972"/>
    <w:rsid w:val="00D6040A"/>
    <w:rsid w:val="00D610DB"/>
    <w:rsid w:val="00D61F8C"/>
    <w:rsid w:val="00D63052"/>
    <w:rsid w:val="00D635EE"/>
    <w:rsid w:val="00D66742"/>
    <w:rsid w:val="00D675A9"/>
    <w:rsid w:val="00D67CF5"/>
    <w:rsid w:val="00D723DA"/>
    <w:rsid w:val="00D738D6"/>
    <w:rsid w:val="00D755EB"/>
    <w:rsid w:val="00D76048"/>
    <w:rsid w:val="00D775CB"/>
    <w:rsid w:val="00D86F7B"/>
    <w:rsid w:val="00D87E00"/>
    <w:rsid w:val="00D9134D"/>
    <w:rsid w:val="00D91F57"/>
    <w:rsid w:val="00D956AF"/>
    <w:rsid w:val="00D97D44"/>
    <w:rsid w:val="00DA0DC1"/>
    <w:rsid w:val="00DA1CCA"/>
    <w:rsid w:val="00DA3CD3"/>
    <w:rsid w:val="00DA3E88"/>
    <w:rsid w:val="00DA5282"/>
    <w:rsid w:val="00DA7A03"/>
    <w:rsid w:val="00DB1818"/>
    <w:rsid w:val="00DB1829"/>
    <w:rsid w:val="00DC309B"/>
    <w:rsid w:val="00DC4DA2"/>
    <w:rsid w:val="00DD13F6"/>
    <w:rsid w:val="00DD4C17"/>
    <w:rsid w:val="00DD564F"/>
    <w:rsid w:val="00DD707B"/>
    <w:rsid w:val="00DD74A5"/>
    <w:rsid w:val="00DE6196"/>
    <w:rsid w:val="00DF0333"/>
    <w:rsid w:val="00DF0D89"/>
    <w:rsid w:val="00DF1F79"/>
    <w:rsid w:val="00DF2B1F"/>
    <w:rsid w:val="00DF3727"/>
    <w:rsid w:val="00DF62CD"/>
    <w:rsid w:val="00DF6384"/>
    <w:rsid w:val="00E01A74"/>
    <w:rsid w:val="00E1046B"/>
    <w:rsid w:val="00E16509"/>
    <w:rsid w:val="00E209EA"/>
    <w:rsid w:val="00E24769"/>
    <w:rsid w:val="00E25BA2"/>
    <w:rsid w:val="00E30479"/>
    <w:rsid w:val="00E334F7"/>
    <w:rsid w:val="00E35671"/>
    <w:rsid w:val="00E423D9"/>
    <w:rsid w:val="00E430BF"/>
    <w:rsid w:val="00E44582"/>
    <w:rsid w:val="00E46B98"/>
    <w:rsid w:val="00E46C8B"/>
    <w:rsid w:val="00E54B7B"/>
    <w:rsid w:val="00E56679"/>
    <w:rsid w:val="00E5765C"/>
    <w:rsid w:val="00E644D7"/>
    <w:rsid w:val="00E66488"/>
    <w:rsid w:val="00E67E59"/>
    <w:rsid w:val="00E70207"/>
    <w:rsid w:val="00E77645"/>
    <w:rsid w:val="00E820EE"/>
    <w:rsid w:val="00E83BD8"/>
    <w:rsid w:val="00E91286"/>
    <w:rsid w:val="00E92197"/>
    <w:rsid w:val="00E925C0"/>
    <w:rsid w:val="00E94EE4"/>
    <w:rsid w:val="00E953DE"/>
    <w:rsid w:val="00EA15B0"/>
    <w:rsid w:val="00EA1871"/>
    <w:rsid w:val="00EA5EA7"/>
    <w:rsid w:val="00EB269B"/>
    <w:rsid w:val="00EB387E"/>
    <w:rsid w:val="00EB7487"/>
    <w:rsid w:val="00EC0CAB"/>
    <w:rsid w:val="00EC4A25"/>
    <w:rsid w:val="00ED145A"/>
    <w:rsid w:val="00ED495F"/>
    <w:rsid w:val="00ED6F2F"/>
    <w:rsid w:val="00EE68E3"/>
    <w:rsid w:val="00EE6F73"/>
    <w:rsid w:val="00EE7722"/>
    <w:rsid w:val="00EF350B"/>
    <w:rsid w:val="00EF3651"/>
    <w:rsid w:val="00EF6ED4"/>
    <w:rsid w:val="00F025A2"/>
    <w:rsid w:val="00F04712"/>
    <w:rsid w:val="00F118C6"/>
    <w:rsid w:val="00F13360"/>
    <w:rsid w:val="00F160CC"/>
    <w:rsid w:val="00F20C9E"/>
    <w:rsid w:val="00F22582"/>
    <w:rsid w:val="00F22EC7"/>
    <w:rsid w:val="00F230AA"/>
    <w:rsid w:val="00F27EB5"/>
    <w:rsid w:val="00F325C8"/>
    <w:rsid w:val="00F329A5"/>
    <w:rsid w:val="00F35E6A"/>
    <w:rsid w:val="00F40E70"/>
    <w:rsid w:val="00F43F63"/>
    <w:rsid w:val="00F44E0E"/>
    <w:rsid w:val="00F44EDA"/>
    <w:rsid w:val="00F45879"/>
    <w:rsid w:val="00F5238C"/>
    <w:rsid w:val="00F54B39"/>
    <w:rsid w:val="00F55A80"/>
    <w:rsid w:val="00F5764D"/>
    <w:rsid w:val="00F653B8"/>
    <w:rsid w:val="00F65DC9"/>
    <w:rsid w:val="00F66F2C"/>
    <w:rsid w:val="00F75DA4"/>
    <w:rsid w:val="00F80BAF"/>
    <w:rsid w:val="00F86652"/>
    <w:rsid w:val="00F9008D"/>
    <w:rsid w:val="00F9030F"/>
    <w:rsid w:val="00F90DA5"/>
    <w:rsid w:val="00F9183C"/>
    <w:rsid w:val="00F92F2D"/>
    <w:rsid w:val="00FA0896"/>
    <w:rsid w:val="00FA1266"/>
    <w:rsid w:val="00FA1B11"/>
    <w:rsid w:val="00FA4234"/>
    <w:rsid w:val="00FA4501"/>
    <w:rsid w:val="00FA5E6D"/>
    <w:rsid w:val="00FA5FFC"/>
    <w:rsid w:val="00FA70A0"/>
    <w:rsid w:val="00FA73C2"/>
    <w:rsid w:val="00FB0E7F"/>
    <w:rsid w:val="00FB3951"/>
    <w:rsid w:val="00FB6EFB"/>
    <w:rsid w:val="00FC1192"/>
    <w:rsid w:val="00FC3AF7"/>
    <w:rsid w:val="00FC4A84"/>
    <w:rsid w:val="00FD136B"/>
    <w:rsid w:val="00FD38C8"/>
    <w:rsid w:val="00FD4252"/>
    <w:rsid w:val="00FD57E2"/>
    <w:rsid w:val="00FD58BE"/>
    <w:rsid w:val="00FD6FAB"/>
    <w:rsid w:val="00FD7AC5"/>
    <w:rsid w:val="00FE1B43"/>
    <w:rsid w:val="00FE1EC0"/>
    <w:rsid w:val="00FE4D31"/>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49" TargetMode="External"/><Relationship Id="rId21" Type="http://schemas.openxmlformats.org/officeDocument/2006/relationships/image" Target="media/image8.emf"/><Relationship Id="rId42" Type="http://schemas.openxmlformats.org/officeDocument/2006/relationships/oleObject" Target="embeddings/Microsoft_Visio_2003-2010_Drawing10.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9.vsdx"/><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37" TargetMode="External"/><Relationship Id="rId133" Type="http://schemas.openxmlformats.org/officeDocument/2006/relationships/hyperlink" Target="https://portal.3gpp.org/ngppapp/CreateTdoc.aspx?mode=view&amp;contributionUid=CP-220081" TargetMode="External"/><Relationship Id="rId138" Type="http://schemas.openxmlformats.org/officeDocument/2006/relationships/hyperlink" Target="https://portal.3gpp.org/ngppapp/CreateTdoc.aspx?mode=view&amp;contributionUid=CP-220048" TargetMode="External"/><Relationship Id="rId154"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25" TargetMode="External"/><Relationship Id="rId175" Type="http://schemas.openxmlformats.org/officeDocument/2006/relationships/hyperlink" Target="https://portal.3gpp.org/ngppapp/CreateTdoc.aspx?mode=view&amp;contributionUid=CP-221024"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eader" Target="header1.xm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49" TargetMode="External"/><Relationship Id="rId11" Type="http://schemas.openxmlformats.org/officeDocument/2006/relationships/image" Target="media/image3.emf"/><Relationship Id="rId32" Type="http://schemas.openxmlformats.org/officeDocument/2006/relationships/oleObject" Target="embeddings/Microsoft_Visio_2003-2010_Drawing5.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6.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oleObject" Target="embeddings/Microsoft_Visio_2003-2010_Drawing20.vsd"/><Relationship Id="rId123" Type="http://schemas.openxmlformats.org/officeDocument/2006/relationships/hyperlink" Target="https://portal.3gpp.org/ngppapp/CreateTdoc.aspx?mode=view&amp;contributionUid=CP-210048"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3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4" TargetMode="External"/><Relationship Id="rId165" Type="http://schemas.openxmlformats.org/officeDocument/2006/relationships/hyperlink" Target="https://portal.3gpp.org/ngppapp/CreateTdoc.aspx?mode=view&amp;contributionUid=CP-221023" TargetMode="External"/><Relationship Id="rId181" Type="http://schemas.openxmlformats.org/officeDocument/2006/relationships/hyperlink" Target="https://portal.3gpp.org/ngppapp/CreateTdoc.aspx?mode=view&amp;contributionUid=CP-221061" TargetMode="External"/><Relationship Id="rId186" Type="http://schemas.openxmlformats.org/officeDocument/2006/relationships/hyperlink" Target="https://portal.3gpp.org/ngppapp/CreateTdoc.aspx?mode=view&amp;contributionUid=CP-221024" TargetMode="External"/><Relationship Id="rId22" Type="http://schemas.openxmlformats.org/officeDocument/2006/relationships/oleObject" Target="embeddings/Microsoft_Visio_2003-2010_Drawing2.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5.vsdx"/><Relationship Id="rId64" Type="http://schemas.openxmlformats.org/officeDocument/2006/relationships/oleObject" Target="embeddings/Microsoft_Visio_2003-2010_Drawing17.vsd"/><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43" TargetMode="External"/><Relationship Id="rId118" Type="http://schemas.openxmlformats.org/officeDocument/2006/relationships/hyperlink" Target="https://portal.3gpp.org/ngppapp/CreateTdoc.aspx?mode=view&amp;contributionUid=CP-210041" TargetMode="External"/><Relationship Id="rId134" Type="http://schemas.openxmlformats.org/officeDocument/2006/relationships/hyperlink" Target="https://portal.3gpp.org/ngppapp/CreateTdoc.aspx?mode=view&amp;contributionUid=CP-220084" TargetMode="External"/><Relationship Id="rId139" Type="http://schemas.openxmlformats.org/officeDocument/2006/relationships/hyperlink" Target="https://portal.3gpp.org/ngppapp/CreateTdoc.aspx?mode=view&amp;contributionUid=CP-220055" TargetMode="External"/><Relationship Id="rId80" Type="http://schemas.openxmlformats.org/officeDocument/2006/relationships/package" Target="embeddings/Microsoft_Visio_Drawing15.vsdx"/><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25" TargetMode="External"/><Relationship Id="rId171" Type="http://schemas.openxmlformats.org/officeDocument/2006/relationships/hyperlink" Target="https://portal.3gpp.org/ngppapp/CreateTdoc.aspx?mode=view&amp;contributionUid=CP-221039" TargetMode="External"/><Relationship Id="rId176" Type="http://schemas.openxmlformats.org/officeDocument/2006/relationships/hyperlink" Target="https://portal.3gpp.org/ngppapp/CreateTdoc.aspx?mode=view&amp;contributionUid=CP-221024" TargetMode="External"/><Relationship Id="rId192" Type="http://schemas.openxmlformats.org/officeDocument/2006/relationships/footer" Target="foot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8.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hyperlink" Target="https://portal.3gpp.org/ngppapp/CreateTdoc.aspx?mode=view&amp;contributionUid=CP-210049" TargetMode="External"/><Relationship Id="rId124" Type="http://schemas.openxmlformats.org/officeDocument/2006/relationships/hyperlink" Target="https://portal.3gpp.org/ngppapp/CreateTdoc.aspx?mode=view&amp;contributionUid=CP-210048"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4.vsd"/><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9" TargetMode="External"/><Relationship Id="rId145" Type="http://schemas.openxmlformats.org/officeDocument/2006/relationships/hyperlink" Target="https://portal.3gpp.org/ngppapp/CreateTdoc.aspx?mode=view&amp;contributionUid=CP-220035" TargetMode="External"/><Relationship Id="rId161" Type="http://schemas.openxmlformats.org/officeDocument/2006/relationships/hyperlink" Target="https://portal.3gpp.org/ngppapp/CreateTdoc.aspx?mode=view&amp;contributionUid=CP-220081" TargetMode="External"/><Relationship Id="rId166" Type="http://schemas.openxmlformats.org/officeDocument/2006/relationships/hyperlink" Target="https://portal.3gpp.org/ngppapp/CreateTdoc.aspx?mode=view&amp;contributionUid=CP-221023" TargetMode="External"/><Relationship Id="rId182" Type="http://schemas.openxmlformats.org/officeDocument/2006/relationships/hyperlink" Target="https://portal.3gpp.org/ngppapp/CreateTdoc.aspx?mode=view&amp;contributionUid=CP-221061" TargetMode="External"/><Relationship Id="rId187" Type="http://schemas.openxmlformats.org/officeDocument/2006/relationships/hyperlink" Target="https://portal.3gpp.org/ngppapp/CreateTdoc.aspx?mode=view&amp;contributionUid=CP-221022"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43" TargetMode="External"/><Relationship Id="rId119" Type="http://schemas.openxmlformats.org/officeDocument/2006/relationships/hyperlink" Target="https://portal.3gpp.org/ngppapp/CreateTdoc.aspx?mode=view&amp;contributionUid=CP-210030" TargetMode="External"/><Relationship Id="rId44" Type="http://schemas.openxmlformats.org/officeDocument/2006/relationships/oleObject" Target="embeddings/Microsoft_Visio_2003-2010_Drawing11.vsd"/><Relationship Id="rId60" Type="http://schemas.openxmlformats.org/officeDocument/2006/relationships/package" Target="embeddings/Microsoft_Visio_Drawing7.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29" TargetMode="External"/><Relationship Id="rId135" Type="http://schemas.openxmlformats.org/officeDocument/2006/relationships/hyperlink" Target="https://portal.3gpp.org/ngppapp/CreateTdoc.aspx?mode=view&amp;contributionUid=CP-220034" TargetMode="External"/><Relationship Id="rId151" Type="http://schemas.openxmlformats.org/officeDocument/2006/relationships/hyperlink" Target="https://portal.3gpp.org/ngppapp/CreateTdoc.aspx?mode=view&amp;contributionUid=CP-220035" TargetMode="External"/><Relationship Id="rId156" Type="http://schemas.openxmlformats.org/officeDocument/2006/relationships/hyperlink" Target="https://portal.3gpp.org/ngppapp/CreateTdoc.aspx?mode=view&amp;contributionUid=CP-220076" TargetMode="External"/><Relationship Id="rId177" Type="http://schemas.openxmlformats.org/officeDocument/2006/relationships/hyperlink" Target="https://portal.3gpp.org/ngppapp/CreateTdoc.aspx?mode=view&amp;contributionUid=CP-221024" TargetMode="External"/><Relationship Id="rId172" Type="http://schemas.openxmlformats.org/officeDocument/2006/relationships/hyperlink" Target="https://portal.3gpp.org/ngppapp/CreateTdoc.aspx?mode=view&amp;contributionUid=CP-221027" TargetMode="External"/><Relationship Id="rId193"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6.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1.vsd"/><Relationship Id="rId120" Type="http://schemas.openxmlformats.org/officeDocument/2006/relationships/hyperlink" Target="https://portal.3gpp.org/ngppapp/CreateTdoc.aspx?mode=view&amp;contributionUid=CP-210043" TargetMode="External"/><Relationship Id="rId125" Type="http://schemas.openxmlformats.org/officeDocument/2006/relationships/hyperlink" Target="https://portal.3gpp.org/ngppapp/CreateTdoc.aspx?mode=view&amp;contributionUid=CP-210021" TargetMode="External"/><Relationship Id="rId141" Type="http://schemas.openxmlformats.org/officeDocument/2006/relationships/hyperlink" Target="https://portal.3gpp.org/ngppapp/CreateTdoc.aspx?mode=view&amp;contributionUid=CP-220049" TargetMode="External"/><Relationship Id="rId146" Type="http://schemas.openxmlformats.org/officeDocument/2006/relationships/hyperlink" Target="https://portal.3gpp.org/ngppapp/CreateTdoc.aspx?mode=view&amp;contributionUid=CP-220024" TargetMode="External"/><Relationship Id="rId167" Type="http://schemas.openxmlformats.org/officeDocument/2006/relationships/hyperlink" Target="https://portal.3gpp.org/ngppapp/CreateTdoc.aspx?mode=view&amp;contributionUid=CP-221024" TargetMode="External"/><Relationship Id="rId188" Type="http://schemas.openxmlformats.org/officeDocument/2006/relationships/hyperlink" Target="https://portal.3gpp.org/ngppapp/CreateTdoc.aspx?mode=view&amp;contributionUid=CP-221033"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9.vsd"/><Relationship Id="rId162" Type="http://schemas.openxmlformats.org/officeDocument/2006/relationships/hyperlink" Target="https://portal.3gpp.org/ngppapp/CreateTdoc.aspx?mode=view&amp;contributionUid=CP-220066" TargetMode="External"/><Relationship Id="rId183" Type="http://schemas.openxmlformats.org/officeDocument/2006/relationships/hyperlink" Target="https://portal.3gpp.org/ngppapp/CreateTdoc.aspx?mode=view&amp;contributionUid=CP-22103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9.vsd"/><Relationship Id="rId45" Type="http://schemas.openxmlformats.org/officeDocument/2006/relationships/image" Target="media/image20.emf"/><Relationship Id="rId66" Type="http://schemas.openxmlformats.org/officeDocument/2006/relationships/oleObject" Target="embeddings/Microsoft_Visio_2003-2010_Drawing18.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0" TargetMode="External"/><Relationship Id="rId115" Type="http://schemas.openxmlformats.org/officeDocument/2006/relationships/hyperlink" Target="https://portal.3gpp.org/ngppapp/CreateTdoc.aspx?mode=view&amp;contributionUid=CP-210059" TargetMode="External"/><Relationship Id="rId131" Type="http://schemas.openxmlformats.org/officeDocument/2006/relationships/hyperlink" Target="https://portal.3gpp.org/ngppapp/CreateTdoc.aspx?mode=view&amp;contributionUid=CP-220023" TargetMode="External"/><Relationship Id="rId136" Type="http://schemas.openxmlformats.org/officeDocument/2006/relationships/hyperlink" Target="https://portal.3gpp.org/ngppapp/CreateTdoc.aspx?mode=view&amp;contributionUid=CP-220051" TargetMode="External"/><Relationship Id="rId157" Type="http://schemas.openxmlformats.org/officeDocument/2006/relationships/hyperlink" Target="https://portal.3gpp.org/ngppapp/CreateTdoc.aspx?mode=view&amp;contributionUid=CP-220079"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65" TargetMode="External"/><Relationship Id="rId173" Type="http://schemas.openxmlformats.org/officeDocument/2006/relationships/hyperlink" Target="https://portal.3gpp.org/ngppapp/CreateTdoc.aspx?mode=view&amp;contributionUid=CP-221045" TargetMode="External"/><Relationship Id="rId194"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4.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hyperlink" Target="https://portal.3gpp.org/ngppapp/CreateTdoc.aspx?mode=view&amp;contributionUid=CP-210030" TargetMode="External"/><Relationship Id="rId126" Type="http://schemas.openxmlformats.org/officeDocument/2006/relationships/hyperlink" Target="https://portal.3gpp.org/ngppapp/CreateTdoc.aspx?mode=view&amp;contributionUid=CP-210030" TargetMode="External"/><Relationship Id="rId147" Type="http://schemas.openxmlformats.org/officeDocument/2006/relationships/hyperlink" Target="https://portal.3gpp.org/ngppapp/CreateTdoc.aspx?mode=view&amp;contributionUid=CP-220024"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43"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1043" TargetMode="External"/><Relationship Id="rId184" Type="http://schemas.openxmlformats.org/officeDocument/2006/relationships/hyperlink" Target="https://portal.3gpp.org/ngppapp/CreateTdoc.aspx?mode=view&amp;contributionUid=CP-221068"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2.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59" TargetMode="External"/><Relationship Id="rId137" Type="http://schemas.openxmlformats.org/officeDocument/2006/relationships/hyperlink" Target="https://portal.3gpp.org/ngppapp/CreateTdoc.aspx?mode=view&amp;contributionUid=CP-220035" TargetMode="External"/><Relationship Id="rId158" Type="http://schemas.openxmlformats.org/officeDocument/2006/relationships/hyperlink" Target="https://portal.3gpp.org/ngppapp/CreateTdoc.aspx?mode=view&amp;contributionUid=CP-220049"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37" TargetMode="External"/><Relationship Id="rId132" Type="http://schemas.openxmlformats.org/officeDocument/2006/relationships/hyperlink" Target="https://portal.3gpp.org/ngppapp/CreateTdoc.aspx?mode=view&amp;contributionUid=CP-220072" TargetMode="External"/><Relationship Id="rId153" Type="http://schemas.openxmlformats.org/officeDocument/2006/relationships/hyperlink" Target="https://portal.3gpp.org/ngppapp/CreateTdoc.aspx?mode=view&amp;contributionUid=CP-220084" TargetMode="External"/><Relationship Id="rId174" Type="http://schemas.openxmlformats.org/officeDocument/2006/relationships/hyperlink" Target="https://portal.3gpp.org/ngppapp/CreateTdoc.aspx?mode=view&amp;contributionUid=CP-221045" TargetMode="External"/><Relationship Id="rId179" Type="http://schemas.openxmlformats.org/officeDocument/2006/relationships/hyperlink" Target="https://portal.3gpp.org/ngppapp/CreateTdoc.aspx?mode=view&amp;contributionUid=CP-221024" TargetMode="External"/><Relationship Id="rId190" Type="http://schemas.openxmlformats.org/officeDocument/2006/relationships/hyperlink" Target="https://portal.3gpp.org/ngppapp/CreateTdoc.aspx?mode=view&amp;contributionUid=CP-221051" TargetMode="External"/><Relationship Id="rId15" Type="http://schemas.openxmlformats.org/officeDocument/2006/relationships/image" Target="media/image5.emf"/><Relationship Id="rId36" Type="http://schemas.openxmlformats.org/officeDocument/2006/relationships/oleObject" Target="embeddings/Microsoft_Visio_2003-2010_Drawing7.vsd"/><Relationship Id="rId57" Type="http://schemas.openxmlformats.org/officeDocument/2006/relationships/image" Target="media/image26.emf"/><Relationship Id="rId106" Type="http://schemas.openxmlformats.org/officeDocument/2006/relationships/hyperlink" Target="https://portal.3gpp.org/ngppapp/CreateTdoc.aspx?mode=view&amp;contributionUid=CP-210021" TargetMode="External"/><Relationship Id="rId127" Type="http://schemas.openxmlformats.org/officeDocument/2006/relationships/hyperlink" Target="https://portal.3gpp.org/ngppapp/CreateTdoc.aspx?mode=view&amp;contributionUid=CP-210046"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package" Target="embeddings/Microsoft_Visio_Drawing2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59" TargetMode="External"/><Relationship Id="rId143" Type="http://schemas.openxmlformats.org/officeDocument/2006/relationships/hyperlink" Target="https://portal.3gpp.org/ngppapp/CreateTdoc.aspx?mode=view&amp;contributionUid=CP-220035" TargetMode="External"/><Relationship Id="rId148" Type="http://schemas.openxmlformats.org/officeDocument/2006/relationships/hyperlink" Target="https://portal.3gpp.org/ngppapp/CreateTdoc.aspx?mode=view&amp;contributionUid=CP-220025" TargetMode="External"/><Relationship Id="rId164" Type="http://schemas.openxmlformats.org/officeDocument/2006/relationships/hyperlink" Target="https://portal.3gpp.org/ngppapp/CreateTdoc.aspx?mode=view&amp;contributionUid=CP-221023" TargetMode="External"/><Relationship Id="rId169" Type="http://schemas.openxmlformats.org/officeDocument/2006/relationships/hyperlink" Target="https://portal.3gpp.org/ngppapp/CreateTdoc.aspx?mode=view&amp;contributionUid=CP-221027"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1</Pages>
  <Words>145106</Words>
  <Characters>827106</Characters>
  <Application>Microsoft Office Word</Application>
  <DocSecurity>0</DocSecurity>
  <Lines>6892</Lines>
  <Paragraphs>1940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970272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2022-05-25T20:16:00Z</dcterms:created>
  <dcterms:modified xsi:type="dcterms:W3CDTF">2022-06-20T14:06:00Z</dcterms:modified>
</cp:coreProperties>
</file>