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3266F195" w:rsidR="004F0988" w:rsidRDefault="008D72A7" w:rsidP="00AA410D">
            <w:pPr>
              <w:pStyle w:val="ZA"/>
              <w:framePr w:w="0" w:hRule="auto" w:wrap="auto" w:vAnchor="margin" w:hAnchor="text" w:yAlign="inline"/>
            </w:pPr>
            <w:bookmarkStart w:id="0" w:name="page1"/>
            <w:r>
              <w:rPr>
                <w:sz w:val="64"/>
              </w:rPr>
              <w:t xml:space="preserve">3GPP TS 29.515 </w:t>
            </w:r>
            <w:r>
              <w:t>V</w:t>
            </w:r>
            <w:r w:rsidR="00CD0B9A">
              <w:t>1</w:t>
            </w:r>
            <w:r w:rsidR="00F27FBF">
              <w:t>9</w:t>
            </w:r>
            <w:r>
              <w:t>.</w:t>
            </w:r>
            <w:r w:rsidR="00AA410D">
              <w:t>5</w:t>
            </w:r>
            <w:r>
              <w:t xml:space="preserve">.0 </w:t>
            </w:r>
            <w:r>
              <w:rPr>
                <w:sz w:val="32"/>
              </w:rPr>
              <w:t>(</w:t>
            </w:r>
            <w:r w:rsidR="0013513E">
              <w:rPr>
                <w:sz w:val="32"/>
              </w:rPr>
              <w:t>20</w:t>
            </w:r>
            <w:r w:rsidR="0013513E">
              <w:rPr>
                <w:rFonts w:hint="eastAsia"/>
                <w:sz w:val="32"/>
                <w:lang w:eastAsia="zh-CN"/>
              </w:rPr>
              <w:t>2</w:t>
            </w:r>
            <w:r w:rsidR="00B62842">
              <w:rPr>
                <w:sz w:val="32"/>
                <w:lang w:eastAsia="zh-CN"/>
              </w:rPr>
              <w:t>5</w:t>
            </w:r>
            <w:r>
              <w:rPr>
                <w:sz w:val="32"/>
              </w:rPr>
              <w:t>-</w:t>
            </w:r>
            <w:r w:rsidR="00AA410D">
              <w:rPr>
                <w:sz w:val="32"/>
              </w:rPr>
              <w:t>12</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29043974"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7.7pt;height:74.5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48FC622C"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742702">
              <w:rPr>
                <w:noProof/>
                <w:sz w:val="18"/>
              </w:rPr>
              <w:t>5</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44013CFE" w14:textId="0E6F849C" w:rsidR="004828CD" w:rsidRDefault="00581C86">
      <w:pPr>
        <w:pStyle w:val="TOC1"/>
        <w:rPr>
          <w:rFonts w:asciiTheme="minorHAnsi"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4828CD">
        <w:rPr>
          <w:noProof/>
        </w:rPr>
        <w:t>Foreword</w:t>
      </w:r>
      <w:r w:rsidR="004828CD">
        <w:rPr>
          <w:noProof/>
        </w:rPr>
        <w:tab/>
      </w:r>
      <w:r w:rsidR="004828CD">
        <w:rPr>
          <w:noProof/>
        </w:rPr>
        <w:fldChar w:fldCharType="begin"/>
      </w:r>
      <w:r w:rsidR="004828CD">
        <w:rPr>
          <w:noProof/>
        </w:rPr>
        <w:instrText xml:space="preserve"> PAGEREF _Toc218431111 \h </w:instrText>
      </w:r>
      <w:r w:rsidR="004828CD">
        <w:rPr>
          <w:noProof/>
        </w:rPr>
      </w:r>
      <w:r w:rsidR="004828CD">
        <w:rPr>
          <w:noProof/>
        </w:rPr>
        <w:fldChar w:fldCharType="separate"/>
      </w:r>
      <w:r w:rsidR="004828CD">
        <w:rPr>
          <w:noProof/>
        </w:rPr>
        <w:t>6</w:t>
      </w:r>
      <w:r w:rsidR="004828CD">
        <w:rPr>
          <w:noProof/>
        </w:rPr>
        <w:fldChar w:fldCharType="end"/>
      </w:r>
    </w:p>
    <w:p w14:paraId="7E8DBD14" w14:textId="02E1ACF6" w:rsidR="004828CD" w:rsidRDefault="004828C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_Toc218431112 \h </w:instrText>
      </w:r>
      <w:r>
        <w:rPr>
          <w:noProof/>
        </w:rPr>
      </w:r>
      <w:r>
        <w:rPr>
          <w:noProof/>
        </w:rPr>
        <w:fldChar w:fldCharType="separate"/>
      </w:r>
      <w:r>
        <w:rPr>
          <w:noProof/>
        </w:rPr>
        <w:t>7</w:t>
      </w:r>
      <w:r>
        <w:rPr>
          <w:noProof/>
        </w:rPr>
        <w:fldChar w:fldCharType="end"/>
      </w:r>
    </w:p>
    <w:p w14:paraId="1E9B9C2F" w14:textId="2E0FA38F" w:rsidR="004828CD" w:rsidRDefault="004828C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_Toc218431113 \h </w:instrText>
      </w:r>
      <w:r>
        <w:rPr>
          <w:noProof/>
        </w:rPr>
      </w:r>
      <w:r>
        <w:rPr>
          <w:noProof/>
        </w:rPr>
        <w:fldChar w:fldCharType="separate"/>
      </w:r>
      <w:r>
        <w:rPr>
          <w:noProof/>
        </w:rPr>
        <w:t>7</w:t>
      </w:r>
      <w:r>
        <w:rPr>
          <w:noProof/>
        </w:rPr>
        <w:fldChar w:fldCharType="end"/>
      </w:r>
    </w:p>
    <w:p w14:paraId="52C36A8D" w14:textId="0F0ADC20" w:rsidR="004828CD" w:rsidRDefault="004828C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_Toc218431114 \h </w:instrText>
      </w:r>
      <w:r>
        <w:rPr>
          <w:noProof/>
        </w:rPr>
      </w:r>
      <w:r>
        <w:rPr>
          <w:noProof/>
        </w:rPr>
        <w:fldChar w:fldCharType="separate"/>
      </w:r>
      <w:r>
        <w:rPr>
          <w:noProof/>
        </w:rPr>
        <w:t>8</w:t>
      </w:r>
      <w:r>
        <w:rPr>
          <w:noProof/>
        </w:rPr>
        <w:fldChar w:fldCharType="end"/>
      </w:r>
    </w:p>
    <w:p w14:paraId="2DDB74E5" w14:textId="086B3487" w:rsidR="004828CD" w:rsidRDefault="004828C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_Toc218431115 \h </w:instrText>
      </w:r>
      <w:r>
        <w:rPr>
          <w:noProof/>
        </w:rPr>
      </w:r>
      <w:r>
        <w:rPr>
          <w:noProof/>
        </w:rPr>
        <w:fldChar w:fldCharType="separate"/>
      </w:r>
      <w:r>
        <w:rPr>
          <w:noProof/>
        </w:rPr>
        <w:t>8</w:t>
      </w:r>
      <w:r>
        <w:rPr>
          <w:noProof/>
        </w:rPr>
        <w:fldChar w:fldCharType="end"/>
      </w:r>
    </w:p>
    <w:p w14:paraId="57204E94" w14:textId="722FDEC1" w:rsidR="004828CD" w:rsidRDefault="004828C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_Toc218431116 \h </w:instrText>
      </w:r>
      <w:r>
        <w:rPr>
          <w:noProof/>
        </w:rPr>
      </w:r>
      <w:r>
        <w:rPr>
          <w:noProof/>
        </w:rPr>
        <w:fldChar w:fldCharType="separate"/>
      </w:r>
      <w:r>
        <w:rPr>
          <w:noProof/>
        </w:rPr>
        <w:t>8</w:t>
      </w:r>
      <w:r>
        <w:rPr>
          <w:noProof/>
        </w:rPr>
        <w:fldChar w:fldCharType="end"/>
      </w:r>
    </w:p>
    <w:p w14:paraId="0D73785C" w14:textId="27A5757F" w:rsidR="004828CD" w:rsidRDefault="004828CD">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_Toc218431117 \h </w:instrText>
      </w:r>
      <w:r>
        <w:rPr>
          <w:noProof/>
        </w:rPr>
      </w:r>
      <w:r>
        <w:rPr>
          <w:noProof/>
        </w:rPr>
        <w:fldChar w:fldCharType="separate"/>
      </w:r>
      <w:r>
        <w:rPr>
          <w:noProof/>
        </w:rPr>
        <w:t>8</w:t>
      </w:r>
      <w:r>
        <w:rPr>
          <w:noProof/>
        </w:rPr>
        <w:fldChar w:fldCharType="end"/>
      </w:r>
    </w:p>
    <w:p w14:paraId="21DD06D0" w14:textId="614BBB9F" w:rsidR="004828CD" w:rsidRDefault="004828C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_Toc218431118 \h </w:instrText>
      </w:r>
      <w:r>
        <w:rPr>
          <w:noProof/>
        </w:rPr>
      </w:r>
      <w:r>
        <w:rPr>
          <w:noProof/>
        </w:rPr>
        <w:fldChar w:fldCharType="separate"/>
      </w:r>
      <w:r>
        <w:rPr>
          <w:noProof/>
        </w:rPr>
        <w:t>9</w:t>
      </w:r>
      <w:r>
        <w:rPr>
          <w:noProof/>
        </w:rPr>
        <w:fldChar w:fldCharType="end"/>
      </w:r>
    </w:p>
    <w:p w14:paraId="375B258A" w14:textId="1C4CEF18" w:rsidR="004828CD" w:rsidRDefault="004828C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r>
      <w:r>
        <w:rPr>
          <w:noProof/>
        </w:rPr>
        <w:instrText xml:space="preserve"> PAGEREF _Toc218431119 \h </w:instrText>
      </w:r>
      <w:r>
        <w:rPr>
          <w:noProof/>
        </w:rPr>
      </w:r>
      <w:r>
        <w:rPr>
          <w:noProof/>
        </w:rPr>
        <w:fldChar w:fldCharType="separate"/>
      </w:r>
      <w:r>
        <w:rPr>
          <w:noProof/>
        </w:rPr>
        <w:t>9</w:t>
      </w:r>
      <w:r>
        <w:rPr>
          <w:noProof/>
        </w:rPr>
        <w:fldChar w:fldCharType="end"/>
      </w:r>
    </w:p>
    <w:p w14:paraId="3EBC0004" w14:textId="121DB894" w:rsidR="004828CD" w:rsidRDefault="004828C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_Toc218431120 \h </w:instrText>
      </w:r>
      <w:r>
        <w:rPr>
          <w:noProof/>
        </w:rPr>
      </w:r>
      <w:r>
        <w:rPr>
          <w:noProof/>
        </w:rPr>
        <w:fldChar w:fldCharType="separate"/>
      </w:r>
      <w:r>
        <w:rPr>
          <w:noProof/>
        </w:rPr>
        <w:t>9</w:t>
      </w:r>
      <w:r>
        <w:rPr>
          <w:noProof/>
        </w:rPr>
        <w:fldChar w:fldCharType="end"/>
      </w:r>
    </w:p>
    <w:p w14:paraId="4D596DF9" w14:textId="7B2FB0B4" w:rsidR="004828CD" w:rsidRDefault="004828C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r>
      <w:r>
        <w:rPr>
          <w:noProof/>
        </w:rPr>
        <w:instrText xml:space="preserve"> PAGEREF _Toc218431121 \h </w:instrText>
      </w:r>
      <w:r>
        <w:rPr>
          <w:noProof/>
        </w:rPr>
      </w:r>
      <w:r>
        <w:rPr>
          <w:noProof/>
        </w:rPr>
        <w:fldChar w:fldCharType="separate"/>
      </w:r>
      <w:r>
        <w:rPr>
          <w:noProof/>
        </w:rPr>
        <w:t>10</w:t>
      </w:r>
      <w:r>
        <w:rPr>
          <w:noProof/>
        </w:rPr>
        <w:fldChar w:fldCharType="end"/>
      </w:r>
    </w:p>
    <w:p w14:paraId="7ADCBF19" w14:textId="27AB34CF" w:rsidR="004828CD" w:rsidRDefault="004828C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_Toc218431122 \h </w:instrText>
      </w:r>
      <w:r>
        <w:rPr>
          <w:noProof/>
        </w:rPr>
      </w:r>
      <w:r>
        <w:rPr>
          <w:noProof/>
        </w:rPr>
        <w:fldChar w:fldCharType="separate"/>
      </w:r>
      <w:r>
        <w:rPr>
          <w:noProof/>
        </w:rPr>
        <w:t>10</w:t>
      </w:r>
      <w:r>
        <w:rPr>
          <w:noProof/>
        </w:rPr>
        <w:fldChar w:fldCharType="end"/>
      </w:r>
    </w:p>
    <w:p w14:paraId="019C1387" w14:textId="2855CADF" w:rsidR="004828CD" w:rsidRDefault="004828C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_Toc218431123 \h </w:instrText>
      </w:r>
      <w:r>
        <w:rPr>
          <w:noProof/>
        </w:rPr>
      </w:r>
      <w:r>
        <w:rPr>
          <w:noProof/>
        </w:rPr>
        <w:fldChar w:fldCharType="separate"/>
      </w:r>
      <w:r>
        <w:rPr>
          <w:noProof/>
        </w:rPr>
        <w:t>10</w:t>
      </w:r>
      <w:r>
        <w:rPr>
          <w:noProof/>
        </w:rPr>
        <w:fldChar w:fldCharType="end"/>
      </w:r>
    </w:p>
    <w:p w14:paraId="5BA5D5D1" w14:textId="348C0848" w:rsidR="004828CD" w:rsidRDefault="004828C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_Toc218431124 \h </w:instrText>
      </w:r>
      <w:r>
        <w:rPr>
          <w:noProof/>
        </w:rPr>
      </w:r>
      <w:r>
        <w:rPr>
          <w:noProof/>
        </w:rPr>
        <w:fldChar w:fldCharType="separate"/>
      </w:r>
      <w:r>
        <w:rPr>
          <w:noProof/>
        </w:rPr>
        <w:t>10</w:t>
      </w:r>
      <w:r>
        <w:rPr>
          <w:noProof/>
        </w:rPr>
        <w:fldChar w:fldCharType="end"/>
      </w:r>
    </w:p>
    <w:p w14:paraId="0408A07A" w14:textId="749486CD" w:rsidR="004828CD" w:rsidRDefault="004828C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r>
      <w:r>
        <w:rPr>
          <w:noProof/>
        </w:rPr>
        <w:instrText xml:space="preserve"> PAGEREF _Toc218431125 \h </w:instrText>
      </w:r>
      <w:r>
        <w:rPr>
          <w:noProof/>
        </w:rPr>
      </w:r>
      <w:r>
        <w:rPr>
          <w:noProof/>
        </w:rPr>
        <w:fldChar w:fldCharType="separate"/>
      </w:r>
      <w:r>
        <w:rPr>
          <w:noProof/>
        </w:rPr>
        <w:t>10</w:t>
      </w:r>
      <w:r>
        <w:rPr>
          <w:noProof/>
        </w:rPr>
        <w:fldChar w:fldCharType="end"/>
      </w:r>
    </w:p>
    <w:p w14:paraId="5A011653" w14:textId="5A80F86D" w:rsidR="004828CD" w:rsidRDefault="004828C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_Toc218431126 \h </w:instrText>
      </w:r>
      <w:r>
        <w:rPr>
          <w:noProof/>
        </w:rPr>
      </w:r>
      <w:r>
        <w:rPr>
          <w:noProof/>
        </w:rPr>
        <w:fldChar w:fldCharType="separate"/>
      </w:r>
      <w:r>
        <w:rPr>
          <w:noProof/>
        </w:rPr>
        <w:t>10</w:t>
      </w:r>
      <w:r>
        <w:rPr>
          <w:noProof/>
        </w:rPr>
        <w:fldChar w:fldCharType="end"/>
      </w:r>
    </w:p>
    <w:p w14:paraId="76C25C38" w14:textId="2E2DDDE0" w:rsidR="004828CD" w:rsidRDefault="004828C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r>
      <w:r>
        <w:rPr>
          <w:noProof/>
        </w:rPr>
        <w:instrText xml:space="preserve"> PAGEREF _Toc218431127 \h </w:instrText>
      </w:r>
      <w:r>
        <w:rPr>
          <w:noProof/>
        </w:rPr>
      </w:r>
      <w:r>
        <w:rPr>
          <w:noProof/>
        </w:rPr>
        <w:fldChar w:fldCharType="separate"/>
      </w:r>
      <w:r>
        <w:rPr>
          <w:noProof/>
        </w:rPr>
        <w:t>11</w:t>
      </w:r>
      <w:r>
        <w:rPr>
          <w:noProof/>
        </w:rPr>
        <w:fldChar w:fldCharType="end"/>
      </w:r>
    </w:p>
    <w:p w14:paraId="1958CA08" w14:textId="66A03897" w:rsidR="004828CD" w:rsidRDefault="004828CD">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r>
      <w:r>
        <w:rPr>
          <w:noProof/>
        </w:rPr>
        <w:instrText xml:space="preserve"> PAGEREF _Toc218431128 \h </w:instrText>
      </w:r>
      <w:r>
        <w:rPr>
          <w:noProof/>
        </w:rPr>
      </w:r>
      <w:r>
        <w:rPr>
          <w:noProof/>
        </w:rPr>
        <w:fldChar w:fldCharType="separate"/>
      </w:r>
      <w:r>
        <w:rPr>
          <w:noProof/>
        </w:rPr>
        <w:t>12</w:t>
      </w:r>
      <w:r>
        <w:rPr>
          <w:noProof/>
        </w:rPr>
        <w:fldChar w:fldCharType="end"/>
      </w:r>
    </w:p>
    <w:p w14:paraId="7E4B47C7" w14:textId="21AB3F55" w:rsidR="004828CD" w:rsidRDefault="004828C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r>
      <w:r>
        <w:rPr>
          <w:noProof/>
        </w:rPr>
        <w:instrText xml:space="preserve"> PAGEREF _Toc218431129 \h </w:instrText>
      </w:r>
      <w:r>
        <w:rPr>
          <w:noProof/>
        </w:rPr>
      </w:r>
      <w:r>
        <w:rPr>
          <w:noProof/>
        </w:rPr>
        <w:fldChar w:fldCharType="separate"/>
      </w:r>
      <w:r>
        <w:rPr>
          <w:noProof/>
        </w:rPr>
        <w:t>13</w:t>
      </w:r>
      <w:r>
        <w:rPr>
          <w:noProof/>
        </w:rPr>
        <w:fldChar w:fldCharType="end"/>
      </w:r>
    </w:p>
    <w:p w14:paraId="290DAA4F" w14:textId="387EC6B8"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_Toc218431130 \h </w:instrText>
      </w:r>
      <w:r>
        <w:rPr>
          <w:noProof/>
        </w:rPr>
      </w:r>
      <w:r>
        <w:rPr>
          <w:noProof/>
        </w:rPr>
        <w:fldChar w:fldCharType="separate"/>
      </w:r>
      <w:r>
        <w:rPr>
          <w:noProof/>
        </w:rPr>
        <w:t>13</w:t>
      </w:r>
      <w:r>
        <w:rPr>
          <w:noProof/>
        </w:rPr>
        <w:fldChar w:fldCharType="end"/>
      </w:r>
    </w:p>
    <w:p w14:paraId="0C4B6CD9" w14:textId="4B7F0830"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r>
      <w:r>
        <w:rPr>
          <w:noProof/>
        </w:rPr>
        <w:instrText xml:space="preserve"> PAGEREF _Toc218431131 \h </w:instrText>
      </w:r>
      <w:r>
        <w:rPr>
          <w:noProof/>
        </w:rPr>
      </w:r>
      <w:r>
        <w:rPr>
          <w:noProof/>
        </w:rPr>
        <w:fldChar w:fldCharType="separate"/>
      </w:r>
      <w:r>
        <w:rPr>
          <w:noProof/>
        </w:rPr>
        <w:t>13</w:t>
      </w:r>
      <w:r>
        <w:rPr>
          <w:noProof/>
        </w:rPr>
        <w:fldChar w:fldCharType="end"/>
      </w:r>
    </w:p>
    <w:p w14:paraId="449B73A2" w14:textId="69EC7E1A"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_Toc218431132 \h </w:instrText>
      </w:r>
      <w:r>
        <w:rPr>
          <w:noProof/>
        </w:rPr>
      </w:r>
      <w:r>
        <w:rPr>
          <w:noProof/>
        </w:rPr>
        <w:fldChar w:fldCharType="separate"/>
      </w:r>
      <w:r>
        <w:rPr>
          <w:noProof/>
        </w:rPr>
        <w:t>13</w:t>
      </w:r>
      <w:r>
        <w:rPr>
          <w:noProof/>
        </w:rPr>
        <w:fldChar w:fldCharType="end"/>
      </w:r>
    </w:p>
    <w:p w14:paraId="1AAFED8A" w14:textId="178C5496"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r>
      <w:r>
        <w:rPr>
          <w:noProof/>
        </w:rPr>
        <w:instrText xml:space="preserve"> PAGEREF _Toc218431133 \h </w:instrText>
      </w:r>
      <w:r>
        <w:rPr>
          <w:noProof/>
        </w:rPr>
      </w:r>
      <w:r>
        <w:rPr>
          <w:noProof/>
        </w:rPr>
        <w:fldChar w:fldCharType="separate"/>
      </w:r>
      <w:r>
        <w:rPr>
          <w:noProof/>
        </w:rPr>
        <w:t>14</w:t>
      </w:r>
      <w:r>
        <w:rPr>
          <w:noProof/>
        </w:rPr>
        <w:fldChar w:fldCharType="end"/>
      </w:r>
    </w:p>
    <w:p w14:paraId="6A3878E2" w14:textId="35F85181"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_Toc218431134 \h </w:instrText>
      </w:r>
      <w:r>
        <w:rPr>
          <w:noProof/>
        </w:rPr>
      </w:r>
      <w:r>
        <w:rPr>
          <w:noProof/>
        </w:rPr>
        <w:fldChar w:fldCharType="separate"/>
      </w:r>
      <w:r>
        <w:rPr>
          <w:noProof/>
        </w:rPr>
        <w:t>14</w:t>
      </w:r>
      <w:r>
        <w:rPr>
          <w:noProof/>
        </w:rPr>
        <w:fldChar w:fldCharType="end"/>
      </w:r>
    </w:p>
    <w:p w14:paraId="13826752" w14:textId="567D9A01" w:rsidR="004828CD" w:rsidRDefault="004828CD">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r>
      <w:r>
        <w:rPr>
          <w:noProof/>
        </w:rPr>
        <w:instrText xml:space="preserve"> PAGEREF _Toc218431135 \h </w:instrText>
      </w:r>
      <w:r>
        <w:rPr>
          <w:noProof/>
        </w:rPr>
      </w:r>
      <w:r>
        <w:rPr>
          <w:noProof/>
        </w:rPr>
        <w:fldChar w:fldCharType="separate"/>
      </w:r>
      <w:r>
        <w:rPr>
          <w:noProof/>
        </w:rPr>
        <w:t>14</w:t>
      </w:r>
      <w:r>
        <w:rPr>
          <w:noProof/>
        </w:rPr>
        <w:fldChar w:fldCharType="end"/>
      </w:r>
    </w:p>
    <w:p w14:paraId="0CC279E0" w14:textId="5304E2B6" w:rsidR="004828CD" w:rsidRDefault="004828CD">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r>
      <w:r>
        <w:rPr>
          <w:noProof/>
        </w:rPr>
        <w:instrText xml:space="preserve"> PAGEREF _Toc218431136 \h </w:instrText>
      </w:r>
      <w:r>
        <w:rPr>
          <w:noProof/>
        </w:rPr>
      </w:r>
      <w:r>
        <w:rPr>
          <w:noProof/>
        </w:rPr>
        <w:fldChar w:fldCharType="separate"/>
      </w:r>
      <w:r>
        <w:rPr>
          <w:noProof/>
        </w:rPr>
        <w:t>15</w:t>
      </w:r>
      <w:r>
        <w:rPr>
          <w:noProof/>
        </w:rPr>
        <w:fldChar w:fldCharType="end"/>
      </w:r>
    </w:p>
    <w:p w14:paraId="1BCA4BFC" w14:textId="25BE4548"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r>
      <w:r>
        <w:rPr>
          <w:noProof/>
        </w:rPr>
        <w:instrText xml:space="preserve"> PAGEREF _Toc218431137 \h </w:instrText>
      </w:r>
      <w:r>
        <w:rPr>
          <w:noProof/>
        </w:rPr>
      </w:r>
      <w:r>
        <w:rPr>
          <w:noProof/>
        </w:rPr>
        <w:fldChar w:fldCharType="separate"/>
      </w:r>
      <w:r>
        <w:rPr>
          <w:noProof/>
        </w:rPr>
        <w:t>16</w:t>
      </w:r>
      <w:r>
        <w:rPr>
          <w:noProof/>
        </w:rPr>
        <w:fldChar w:fldCharType="end"/>
      </w:r>
    </w:p>
    <w:p w14:paraId="3AD1D292" w14:textId="610D252F"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_Toc218431138 \h </w:instrText>
      </w:r>
      <w:r>
        <w:rPr>
          <w:noProof/>
        </w:rPr>
      </w:r>
      <w:r>
        <w:rPr>
          <w:noProof/>
        </w:rPr>
        <w:fldChar w:fldCharType="separate"/>
      </w:r>
      <w:r>
        <w:rPr>
          <w:noProof/>
        </w:rPr>
        <w:t>16</w:t>
      </w:r>
      <w:r>
        <w:rPr>
          <w:noProof/>
        </w:rPr>
        <w:fldChar w:fldCharType="end"/>
      </w:r>
    </w:p>
    <w:p w14:paraId="1E880495" w14:textId="5D6AE41C" w:rsidR="004828CD" w:rsidRDefault="004828C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r>
      <w:r>
        <w:rPr>
          <w:noProof/>
        </w:rPr>
        <w:instrText xml:space="preserve"> PAGEREF _Toc218431139 \h </w:instrText>
      </w:r>
      <w:r>
        <w:rPr>
          <w:noProof/>
        </w:rPr>
      </w:r>
      <w:r>
        <w:rPr>
          <w:noProof/>
        </w:rPr>
        <w:fldChar w:fldCharType="separate"/>
      </w:r>
      <w:r>
        <w:rPr>
          <w:noProof/>
        </w:rPr>
        <w:t>16</w:t>
      </w:r>
      <w:r>
        <w:rPr>
          <w:noProof/>
        </w:rPr>
        <w:fldChar w:fldCharType="end"/>
      </w:r>
    </w:p>
    <w:p w14:paraId="63247DED" w14:textId="4E990595" w:rsidR="004828CD" w:rsidRDefault="004828C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_Toc218431140 \h </w:instrText>
      </w:r>
      <w:r>
        <w:rPr>
          <w:noProof/>
        </w:rPr>
      </w:r>
      <w:r>
        <w:rPr>
          <w:noProof/>
        </w:rPr>
        <w:fldChar w:fldCharType="separate"/>
      </w:r>
      <w:r>
        <w:rPr>
          <w:noProof/>
        </w:rPr>
        <w:t>16</w:t>
      </w:r>
      <w:r>
        <w:rPr>
          <w:noProof/>
        </w:rPr>
        <w:fldChar w:fldCharType="end"/>
      </w:r>
    </w:p>
    <w:p w14:paraId="09FFD6FA" w14:textId="63590545" w:rsidR="004828CD" w:rsidRDefault="004828CD">
      <w:pPr>
        <w:pStyle w:val="TOC4"/>
        <w:rPr>
          <w:rFonts w:asciiTheme="minorHAnsi" w:hAnsiTheme="minorHAnsi" w:cstheme="minorBidi"/>
          <w:noProof/>
          <w:kern w:val="2"/>
          <w:sz w:val="24"/>
          <w:szCs w:val="24"/>
          <w:lang w:eastAsia="en-GB"/>
          <w14:ligatures w14:val="standardContextual"/>
        </w:rPr>
      </w:pPr>
      <w:r w:rsidRPr="003C4E20">
        <w:rPr>
          <w:rFonts w:eastAsia="SimSun"/>
          <w:noProof/>
        </w:rPr>
        <w:t>5.2.2.8</w:t>
      </w:r>
      <w:r>
        <w:rPr>
          <w:rFonts w:asciiTheme="minorHAnsi" w:hAnsiTheme="minorHAnsi" w:cstheme="minorBidi"/>
          <w:noProof/>
          <w:kern w:val="2"/>
          <w:sz w:val="24"/>
          <w:szCs w:val="24"/>
          <w:lang w:eastAsia="en-GB"/>
          <w14:ligatures w14:val="standardContextual"/>
        </w:rPr>
        <w:tab/>
      </w:r>
      <w:r w:rsidRPr="003C4E20">
        <w:rPr>
          <w:rFonts w:eastAsia="SimSun"/>
          <w:noProof/>
          <w:lang w:eastAsia="zh-CN"/>
        </w:rPr>
        <w:t>PrivacyCheckIdMapping</w:t>
      </w:r>
      <w:r>
        <w:rPr>
          <w:noProof/>
        </w:rPr>
        <w:tab/>
      </w:r>
      <w:r>
        <w:rPr>
          <w:noProof/>
        </w:rPr>
        <w:fldChar w:fldCharType="begin"/>
      </w:r>
      <w:r>
        <w:rPr>
          <w:noProof/>
        </w:rPr>
        <w:instrText xml:space="preserve"> PAGEREF _Toc218431141 \h </w:instrText>
      </w:r>
      <w:r>
        <w:rPr>
          <w:noProof/>
        </w:rPr>
      </w:r>
      <w:r>
        <w:rPr>
          <w:noProof/>
        </w:rPr>
        <w:fldChar w:fldCharType="separate"/>
      </w:r>
      <w:r>
        <w:rPr>
          <w:noProof/>
        </w:rPr>
        <w:t>17</w:t>
      </w:r>
      <w:r>
        <w:rPr>
          <w:noProof/>
        </w:rPr>
        <w:fldChar w:fldCharType="end"/>
      </w:r>
    </w:p>
    <w:p w14:paraId="36E6DB2F" w14:textId="2F955D58"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SimSun"/>
          <w:noProof/>
        </w:rPr>
        <w:t>5.2.2.8.1</w:t>
      </w:r>
      <w:r>
        <w:rPr>
          <w:rFonts w:asciiTheme="minorHAnsi" w:hAnsiTheme="minorHAnsi" w:cstheme="minorBidi"/>
          <w:noProof/>
          <w:kern w:val="2"/>
          <w:sz w:val="24"/>
          <w:szCs w:val="24"/>
          <w:lang w:eastAsia="en-GB"/>
          <w14:ligatures w14:val="standardContextual"/>
        </w:rPr>
        <w:tab/>
      </w:r>
      <w:r w:rsidRPr="003C4E20">
        <w:rPr>
          <w:rFonts w:eastAsia="SimSun"/>
          <w:noProof/>
        </w:rPr>
        <w:t>General</w:t>
      </w:r>
      <w:r>
        <w:rPr>
          <w:noProof/>
        </w:rPr>
        <w:tab/>
      </w:r>
      <w:r>
        <w:rPr>
          <w:noProof/>
        </w:rPr>
        <w:fldChar w:fldCharType="begin"/>
      </w:r>
      <w:r>
        <w:rPr>
          <w:noProof/>
        </w:rPr>
        <w:instrText xml:space="preserve"> PAGEREF _Toc218431142 \h </w:instrText>
      </w:r>
      <w:r>
        <w:rPr>
          <w:noProof/>
        </w:rPr>
      </w:r>
      <w:r>
        <w:rPr>
          <w:noProof/>
        </w:rPr>
        <w:fldChar w:fldCharType="separate"/>
      </w:r>
      <w:r>
        <w:rPr>
          <w:noProof/>
        </w:rPr>
        <w:t>17</w:t>
      </w:r>
      <w:r>
        <w:rPr>
          <w:noProof/>
        </w:rPr>
        <w:fldChar w:fldCharType="end"/>
      </w:r>
    </w:p>
    <w:p w14:paraId="517373EA" w14:textId="5B64F5E8" w:rsidR="004828CD" w:rsidRDefault="004828C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_Toc218431143 \h </w:instrText>
      </w:r>
      <w:r>
        <w:rPr>
          <w:noProof/>
        </w:rPr>
      </w:r>
      <w:r>
        <w:rPr>
          <w:noProof/>
        </w:rPr>
        <w:fldChar w:fldCharType="separate"/>
      </w:r>
      <w:r>
        <w:rPr>
          <w:noProof/>
        </w:rPr>
        <w:t>18</w:t>
      </w:r>
      <w:r>
        <w:rPr>
          <w:noProof/>
        </w:rPr>
        <w:fldChar w:fldCharType="end"/>
      </w:r>
    </w:p>
    <w:p w14:paraId="5532A9AE" w14:textId="51A0F1C1" w:rsidR="004828CD" w:rsidRDefault="004828C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r>
      <w:r>
        <w:rPr>
          <w:noProof/>
        </w:rPr>
        <w:instrText xml:space="preserve"> PAGEREF _Toc218431144 \h </w:instrText>
      </w:r>
      <w:r>
        <w:rPr>
          <w:noProof/>
        </w:rPr>
      </w:r>
      <w:r>
        <w:rPr>
          <w:noProof/>
        </w:rPr>
        <w:fldChar w:fldCharType="separate"/>
      </w:r>
      <w:r>
        <w:rPr>
          <w:noProof/>
        </w:rPr>
        <w:t>18</w:t>
      </w:r>
      <w:r>
        <w:rPr>
          <w:noProof/>
        </w:rPr>
        <w:fldChar w:fldCharType="end"/>
      </w:r>
    </w:p>
    <w:p w14:paraId="13A4519A" w14:textId="1FCA0214" w:rsidR="004828CD" w:rsidRDefault="004828C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_Toc218431145 \h </w:instrText>
      </w:r>
      <w:r>
        <w:rPr>
          <w:noProof/>
        </w:rPr>
      </w:r>
      <w:r>
        <w:rPr>
          <w:noProof/>
        </w:rPr>
        <w:fldChar w:fldCharType="separate"/>
      </w:r>
      <w:r>
        <w:rPr>
          <w:noProof/>
        </w:rPr>
        <w:t>18</w:t>
      </w:r>
      <w:r>
        <w:rPr>
          <w:noProof/>
        </w:rPr>
        <w:fldChar w:fldCharType="end"/>
      </w:r>
    </w:p>
    <w:p w14:paraId="21DB4F2C" w14:textId="65FCAD0E" w:rsidR="004828CD" w:rsidRDefault="004828C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_Toc218431146 \h </w:instrText>
      </w:r>
      <w:r>
        <w:rPr>
          <w:noProof/>
        </w:rPr>
      </w:r>
      <w:r>
        <w:rPr>
          <w:noProof/>
        </w:rPr>
        <w:fldChar w:fldCharType="separate"/>
      </w:r>
      <w:r>
        <w:rPr>
          <w:noProof/>
        </w:rPr>
        <w:t>18</w:t>
      </w:r>
      <w:r>
        <w:rPr>
          <w:noProof/>
        </w:rPr>
        <w:fldChar w:fldCharType="end"/>
      </w:r>
    </w:p>
    <w:p w14:paraId="757916BC" w14:textId="0D36E2EB" w:rsidR="004828CD" w:rsidRDefault="004828C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_Toc218431147 \h </w:instrText>
      </w:r>
      <w:r>
        <w:rPr>
          <w:noProof/>
        </w:rPr>
      </w:r>
      <w:r>
        <w:rPr>
          <w:noProof/>
        </w:rPr>
        <w:fldChar w:fldCharType="separate"/>
      </w:r>
      <w:r>
        <w:rPr>
          <w:noProof/>
        </w:rPr>
        <w:t>18</w:t>
      </w:r>
      <w:r>
        <w:rPr>
          <w:noProof/>
        </w:rPr>
        <w:fldChar w:fldCharType="end"/>
      </w:r>
    </w:p>
    <w:p w14:paraId="416A1CA3" w14:textId="7BD4EAF9" w:rsidR="004828CD" w:rsidRDefault="004828C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_Toc218431148 \h </w:instrText>
      </w:r>
      <w:r>
        <w:rPr>
          <w:noProof/>
        </w:rPr>
      </w:r>
      <w:r>
        <w:rPr>
          <w:noProof/>
        </w:rPr>
        <w:fldChar w:fldCharType="separate"/>
      </w:r>
      <w:r>
        <w:rPr>
          <w:noProof/>
        </w:rPr>
        <w:t>18</w:t>
      </w:r>
      <w:r>
        <w:rPr>
          <w:noProof/>
        </w:rPr>
        <w:fldChar w:fldCharType="end"/>
      </w:r>
    </w:p>
    <w:p w14:paraId="1ED97A40" w14:textId="6CCCD8DB" w:rsidR="004828CD" w:rsidRDefault="004828C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_Toc218431149 \h </w:instrText>
      </w:r>
      <w:r>
        <w:rPr>
          <w:noProof/>
        </w:rPr>
      </w:r>
      <w:r>
        <w:rPr>
          <w:noProof/>
        </w:rPr>
        <w:fldChar w:fldCharType="separate"/>
      </w:r>
      <w:r>
        <w:rPr>
          <w:noProof/>
        </w:rPr>
        <w:t>18</w:t>
      </w:r>
      <w:r>
        <w:rPr>
          <w:noProof/>
        </w:rPr>
        <w:fldChar w:fldCharType="end"/>
      </w:r>
    </w:p>
    <w:p w14:paraId="1833A558" w14:textId="14E91F59" w:rsidR="004828CD" w:rsidRDefault="004828C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_Toc218431150 \h </w:instrText>
      </w:r>
      <w:r>
        <w:rPr>
          <w:noProof/>
        </w:rPr>
      </w:r>
      <w:r>
        <w:rPr>
          <w:noProof/>
        </w:rPr>
        <w:fldChar w:fldCharType="separate"/>
      </w:r>
      <w:r>
        <w:rPr>
          <w:noProof/>
        </w:rPr>
        <w:t>18</w:t>
      </w:r>
      <w:r>
        <w:rPr>
          <w:noProof/>
        </w:rPr>
        <w:fldChar w:fldCharType="end"/>
      </w:r>
    </w:p>
    <w:p w14:paraId="105AEE5F" w14:textId="509478DF" w:rsidR="004828CD" w:rsidRDefault="004828C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_Toc218431151 \h </w:instrText>
      </w:r>
      <w:r>
        <w:rPr>
          <w:noProof/>
        </w:rPr>
      </w:r>
      <w:r>
        <w:rPr>
          <w:noProof/>
        </w:rPr>
        <w:fldChar w:fldCharType="separate"/>
      </w:r>
      <w:r>
        <w:rPr>
          <w:noProof/>
        </w:rPr>
        <w:t>18</w:t>
      </w:r>
      <w:r>
        <w:rPr>
          <w:noProof/>
        </w:rPr>
        <w:fldChar w:fldCharType="end"/>
      </w:r>
    </w:p>
    <w:p w14:paraId="0B777E58" w14:textId="402F275F" w:rsidR="004828CD" w:rsidRDefault="004828C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_Toc218431152 \h </w:instrText>
      </w:r>
      <w:r>
        <w:rPr>
          <w:noProof/>
        </w:rPr>
      </w:r>
      <w:r>
        <w:rPr>
          <w:noProof/>
        </w:rPr>
        <w:fldChar w:fldCharType="separate"/>
      </w:r>
      <w:r>
        <w:rPr>
          <w:noProof/>
        </w:rPr>
        <w:t>18</w:t>
      </w:r>
      <w:r>
        <w:rPr>
          <w:noProof/>
        </w:rPr>
        <w:fldChar w:fldCharType="end"/>
      </w:r>
    </w:p>
    <w:p w14:paraId="0236A28E" w14:textId="44F82F2A"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_Toc218431153 \h </w:instrText>
      </w:r>
      <w:r>
        <w:rPr>
          <w:noProof/>
        </w:rPr>
      </w:r>
      <w:r>
        <w:rPr>
          <w:noProof/>
        </w:rPr>
        <w:fldChar w:fldCharType="separate"/>
      </w:r>
      <w:r>
        <w:rPr>
          <w:noProof/>
        </w:rPr>
        <w:t>19</w:t>
      </w:r>
      <w:r>
        <w:rPr>
          <w:noProof/>
        </w:rPr>
        <w:fldChar w:fldCharType="end"/>
      </w:r>
    </w:p>
    <w:p w14:paraId="0506D7FD" w14:textId="08BF0306"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_Toc218431154 \h </w:instrText>
      </w:r>
      <w:r>
        <w:rPr>
          <w:noProof/>
        </w:rPr>
      </w:r>
      <w:r>
        <w:rPr>
          <w:noProof/>
        </w:rPr>
        <w:fldChar w:fldCharType="separate"/>
      </w:r>
      <w:r>
        <w:rPr>
          <w:noProof/>
        </w:rPr>
        <w:t>19</w:t>
      </w:r>
      <w:r>
        <w:rPr>
          <w:noProof/>
        </w:rPr>
        <w:fldChar w:fldCharType="end"/>
      </w:r>
    </w:p>
    <w:p w14:paraId="7298B371" w14:textId="27EE6253"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r>
      <w:r>
        <w:rPr>
          <w:noProof/>
        </w:rPr>
        <w:instrText xml:space="preserve"> PAGEREF _Toc218431155 \h </w:instrText>
      </w:r>
      <w:r>
        <w:rPr>
          <w:noProof/>
        </w:rPr>
      </w:r>
      <w:r>
        <w:rPr>
          <w:noProof/>
        </w:rPr>
        <w:fldChar w:fldCharType="separate"/>
      </w:r>
      <w:r>
        <w:rPr>
          <w:noProof/>
        </w:rPr>
        <w:t>20</w:t>
      </w:r>
      <w:r>
        <w:rPr>
          <w:noProof/>
        </w:rPr>
        <w:fldChar w:fldCharType="end"/>
      </w:r>
    </w:p>
    <w:p w14:paraId="6728DF2A" w14:textId="0ABD1FF9"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_Toc218431156 \h </w:instrText>
      </w:r>
      <w:r>
        <w:rPr>
          <w:noProof/>
        </w:rPr>
      </w:r>
      <w:r>
        <w:rPr>
          <w:noProof/>
        </w:rPr>
        <w:fldChar w:fldCharType="separate"/>
      </w:r>
      <w:r>
        <w:rPr>
          <w:noProof/>
        </w:rPr>
        <w:t>20</w:t>
      </w:r>
      <w:r>
        <w:rPr>
          <w:noProof/>
        </w:rPr>
        <w:fldChar w:fldCharType="end"/>
      </w:r>
    </w:p>
    <w:p w14:paraId="2606392F" w14:textId="49D0295C"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_Toc218431157 \h </w:instrText>
      </w:r>
      <w:r>
        <w:rPr>
          <w:noProof/>
        </w:rPr>
      </w:r>
      <w:r>
        <w:rPr>
          <w:noProof/>
        </w:rPr>
        <w:fldChar w:fldCharType="separate"/>
      </w:r>
      <w:r>
        <w:rPr>
          <w:noProof/>
        </w:rPr>
        <w:t>20</w:t>
      </w:r>
      <w:r>
        <w:rPr>
          <w:noProof/>
        </w:rPr>
        <w:fldChar w:fldCharType="end"/>
      </w:r>
    </w:p>
    <w:p w14:paraId="57CC7B44" w14:textId="3ECD7291"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r>
      <w:r>
        <w:rPr>
          <w:noProof/>
        </w:rPr>
        <w:instrText xml:space="preserve"> PAGEREF _Toc218431158 \h </w:instrText>
      </w:r>
      <w:r>
        <w:rPr>
          <w:noProof/>
        </w:rPr>
      </w:r>
      <w:r>
        <w:rPr>
          <w:noProof/>
        </w:rPr>
        <w:fldChar w:fldCharType="separate"/>
      </w:r>
      <w:r>
        <w:rPr>
          <w:noProof/>
        </w:rPr>
        <w:t>22</w:t>
      </w:r>
      <w:r>
        <w:rPr>
          <w:noProof/>
        </w:rPr>
        <w:fldChar w:fldCharType="end"/>
      </w:r>
    </w:p>
    <w:p w14:paraId="5AA1CC93" w14:textId="026783EF"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_Toc218431159 \h </w:instrText>
      </w:r>
      <w:r>
        <w:rPr>
          <w:noProof/>
        </w:rPr>
      </w:r>
      <w:r>
        <w:rPr>
          <w:noProof/>
        </w:rPr>
        <w:fldChar w:fldCharType="separate"/>
      </w:r>
      <w:r>
        <w:rPr>
          <w:noProof/>
        </w:rPr>
        <w:t>22</w:t>
      </w:r>
      <w:r>
        <w:rPr>
          <w:noProof/>
        </w:rPr>
        <w:fldChar w:fldCharType="end"/>
      </w:r>
    </w:p>
    <w:p w14:paraId="0C31FA53" w14:textId="3F85C267"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_Toc218431160 \h </w:instrText>
      </w:r>
      <w:r>
        <w:rPr>
          <w:noProof/>
        </w:rPr>
      </w:r>
      <w:r>
        <w:rPr>
          <w:noProof/>
        </w:rPr>
        <w:fldChar w:fldCharType="separate"/>
      </w:r>
      <w:r>
        <w:rPr>
          <w:noProof/>
        </w:rPr>
        <w:t>22</w:t>
      </w:r>
      <w:r>
        <w:rPr>
          <w:noProof/>
        </w:rPr>
        <w:fldChar w:fldCharType="end"/>
      </w:r>
    </w:p>
    <w:p w14:paraId="745CEA3C" w14:textId="5F57D232"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r>
      <w:r>
        <w:rPr>
          <w:noProof/>
        </w:rPr>
        <w:instrText xml:space="preserve"> PAGEREF _Toc218431161 \h </w:instrText>
      </w:r>
      <w:r>
        <w:rPr>
          <w:noProof/>
        </w:rPr>
      </w:r>
      <w:r>
        <w:rPr>
          <w:noProof/>
        </w:rPr>
        <w:fldChar w:fldCharType="separate"/>
      </w:r>
      <w:r>
        <w:rPr>
          <w:noProof/>
        </w:rPr>
        <w:t>23</w:t>
      </w:r>
      <w:r>
        <w:rPr>
          <w:noProof/>
        </w:rPr>
        <w:fldChar w:fldCharType="end"/>
      </w:r>
    </w:p>
    <w:p w14:paraId="2B9306D2" w14:textId="01AC8E1E"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_Toc218431162 \h </w:instrText>
      </w:r>
      <w:r>
        <w:rPr>
          <w:noProof/>
        </w:rPr>
      </w:r>
      <w:r>
        <w:rPr>
          <w:noProof/>
        </w:rPr>
        <w:fldChar w:fldCharType="separate"/>
      </w:r>
      <w:r>
        <w:rPr>
          <w:noProof/>
        </w:rPr>
        <w:t>23</w:t>
      </w:r>
      <w:r>
        <w:rPr>
          <w:noProof/>
        </w:rPr>
        <w:fldChar w:fldCharType="end"/>
      </w:r>
    </w:p>
    <w:p w14:paraId="4279660E" w14:textId="1FB31178"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_Toc218431163 \h </w:instrText>
      </w:r>
      <w:r>
        <w:rPr>
          <w:noProof/>
        </w:rPr>
      </w:r>
      <w:r>
        <w:rPr>
          <w:noProof/>
        </w:rPr>
        <w:fldChar w:fldCharType="separate"/>
      </w:r>
      <w:r>
        <w:rPr>
          <w:noProof/>
        </w:rPr>
        <w:t>23</w:t>
      </w:r>
      <w:r>
        <w:rPr>
          <w:noProof/>
        </w:rPr>
        <w:fldChar w:fldCharType="end"/>
      </w:r>
    </w:p>
    <w:p w14:paraId="464CF0AA" w14:textId="7E562A4A"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r>
      <w:r>
        <w:rPr>
          <w:noProof/>
        </w:rPr>
        <w:instrText xml:space="preserve"> PAGEREF _Toc218431164 \h </w:instrText>
      </w:r>
      <w:r>
        <w:rPr>
          <w:noProof/>
        </w:rPr>
      </w:r>
      <w:r>
        <w:rPr>
          <w:noProof/>
        </w:rPr>
        <w:fldChar w:fldCharType="separate"/>
      </w:r>
      <w:r>
        <w:rPr>
          <w:noProof/>
        </w:rPr>
        <w:t>24</w:t>
      </w:r>
      <w:r>
        <w:rPr>
          <w:noProof/>
        </w:rPr>
        <w:fldChar w:fldCharType="end"/>
      </w:r>
    </w:p>
    <w:p w14:paraId="10B991D6" w14:textId="3409463E" w:rsidR="004828CD" w:rsidRDefault="004828CD">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_Toc218431165 \h </w:instrText>
      </w:r>
      <w:r>
        <w:rPr>
          <w:noProof/>
        </w:rPr>
      </w:r>
      <w:r>
        <w:rPr>
          <w:noProof/>
        </w:rPr>
        <w:fldChar w:fldCharType="separate"/>
      </w:r>
      <w:r>
        <w:rPr>
          <w:noProof/>
        </w:rPr>
        <w:t>24</w:t>
      </w:r>
      <w:r>
        <w:rPr>
          <w:noProof/>
        </w:rPr>
        <w:fldChar w:fldCharType="end"/>
      </w:r>
    </w:p>
    <w:p w14:paraId="3A1C7DAF" w14:textId="13A902AC"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r>
      <w:r>
        <w:rPr>
          <w:noProof/>
        </w:rPr>
        <w:instrText xml:space="preserve"> PAGEREF _Toc218431166 \h </w:instrText>
      </w:r>
      <w:r>
        <w:rPr>
          <w:noProof/>
        </w:rPr>
      </w:r>
      <w:r>
        <w:rPr>
          <w:noProof/>
        </w:rPr>
        <w:fldChar w:fldCharType="separate"/>
      </w:r>
      <w:r>
        <w:rPr>
          <w:noProof/>
        </w:rPr>
        <w:t>24</w:t>
      </w:r>
      <w:r>
        <w:rPr>
          <w:noProof/>
        </w:rPr>
        <w:fldChar w:fldCharType="end"/>
      </w:r>
    </w:p>
    <w:p w14:paraId="720E6C3A" w14:textId="6138D2E4" w:rsidR="004828CD" w:rsidRDefault="004828CD">
      <w:pPr>
        <w:pStyle w:val="TOC4"/>
        <w:rPr>
          <w:rFonts w:asciiTheme="minorHAnsi" w:hAnsiTheme="minorHAnsi" w:cstheme="minorBidi"/>
          <w:noProof/>
          <w:kern w:val="2"/>
          <w:sz w:val="24"/>
          <w:szCs w:val="24"/>
          <w:lang w:eastAsia="en-GB"/>
          <w14:ligatures w14:val="standardContextual"/>
        </w:rPr>
      </w:pPr>
      <w:r w:rsidRPr="003C4E20">
        <w:rPr>
          <w:rFonts w:eastAsia="SimSun"/>
          <w:noProof/>
        </w:rPr>
        <w:t>6.1.3.6</w:t>
      </w:r>
      <w:r>
        <w:rPr>
          <w:rFonts w:asciiTheme="minorHAnsi" w:hAnsiTheme="minorHAnsi" w:cstheme="minorBidi"/>
          <w:noProof/>
          <w:kern w:val="2"/>
          <w:sz w:val="24"/>
          <w:szCs w:val="24"/>
          <w:lang w:eastAsia="en-GB"/>
          <w14:ligatures w14:val="standardContextual"/>
        </w:rPr>
        <w:tab/>
      </w:r>
      <w:r w:rsidRPr="003C4E20">
        <w:rPr>
          <w:rFonts w:eastAsia="SimSun"/>
          <w:noProof/>
          <w:lang w:eastAsia="zh-CN"/>
        </w:rPr>
        <w:t>Operation: perform-</w:t>
      </w:r>
      <w:r w:rsidRPr="003C4E20">
        <w:rPr>
          <w:rFonts w:eastAsia="DengXian"/>
          <w:noProof/>
        </w:rPr>
        <w:t>privacy-check-id-mapping</w:t>
      </w:r>
      <w:r>
        <w:rPr>
          <w:noProof/>
        </w:rPr>
        <w:tab/>
      </w:r>
      <w:r>
        <w:rPr>
          <w:noProof/>
        </w:rPr>
        <w:fldChar w:fldCharType="begin"/>
      </w:r>
      <w:r>
        <w:rPr>
          <w:noProof/>
        </w:rPr>
        <w:instrText xml:space="preserve"> PAGEREF _Toc218431167 \h </w:instrText>
      </w:r>
      <w:r>
        <w:rPr>
          <w:noProof/>
        </w:rPr>
      </w:r>
      <w:r>
        <w:rPr>
          <w:noProof/>
        </w:rPr>
        <w:fldChar w:fldCharType="separate"/>
      </w:r>
      <w:r>
        <w:rPr>
          <w:noProof/>
        </w:rPr>
        <w:t>25</w:t>
      </w:r>
      <w:r>
        <w:rPr>
          <w:noProof/>
        </w:rPr>
        <w:fldChar w:fldCharType="end"/>
      </w:r>
    </w:p>
    <w:p w14:paraId="2E5ADC1E" w14:textId="7B592E62"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SimSun"/>
          <w:noProof/>
        </w:rPr>
        <w:t>6.1.3.6.1</w:t>
      </w:r>
      <w:r>
        <w:rPr>
          <w:rFonts w:asciiTheme="minorHAnsi" w:hAnsiTheme="minorHAnsi" w:cstheme="minorBidi"/>
          <w:noProof/>
          <w:kern w:val="2"/>
          <w:sz w:val="24"/>
          <w:szCs w:val="24"/>
          <w:lang w:eastAsia="en-GB"/>
          <w14:ligatures w14:val="standardContextual"/>
        </w:rPr>
        <w:tab/>
      </w:r>
      <w:r w:rsidRPr="003C4E20">
        <w:rPr>
          <w:rFonts w:eastAsia="SimSun"/>
          <w:noProof/>
        </w:rPr>
        <w:t>Description</w:t>
      </w:r>
      <w:r>
        <w:rPr>
          <w:noProof/>
        </w:rPr>
        <w:tab/>
      </w:r>
      <w:r>
        <w:rPr>
          <w:noProof/>
        </w:rPr>
        <w:fldChar w:fldCharType="begin"/>
      </w:r>
      <w:r>
        <w:rPr>
          <w:noProof/>
        </w:rPr>
        <w:instrText xml:space="preserve"> PAGEREF _Toc218431168 \h </w:instrText>
      </w:r>
      <w:r>
        <w:rPr>
          <w:noProof/>
        </w:rPr>
      </w:r>
      <w:r>
        <w:rPr>
          <w:noProof/>
        </w:rPr>
        <w:fldChar w:fldCharType="separate"/>
      </w:r>
      <w:r>
        <w:rPr>
          <w:noProof/>
        </w:rPr>
        <w:t>25</w:t>
      </w:r>
      <w:r>
        <w:rPr>
          <w:noProof/>
        </w:rPr>
        <w:fldChar w:fldCharType="end"/>
      </w:r>
    </w:p>
    <w:p w14:paraId="6EBB25DD" w14:textId="5E64D593"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SimSun"/>
          <w:noProof/>
        </w:rPr>
        <w:t>6.1.3.6.</w:t>
      </w:r>
      <w:r w:rsidRPr="003C4E20">
        <w:rPr>
          <w:rFonts w:eastAsia="SimSun"/>
          <w:noProof/>
          <w:lang w:eastAsia="zh-CN"/>
        </w:rPr>
        <w:t>2</w:t>
      </w:r>
      <w:r>
        <w:rPr>
          <w:rFonts w:asciiTheme="minorHAnsi" w:hAnsiTheme="minorHAnsi" w:cstheme="minorBidi"/>
          <w:noProof/>
          <w:kern w:val="2"/>
          <w:sz w:val="24"/>
          <w:szCs w:val="24"/>
          <w:lang w:eastAsia="en-GB"/>
          <w14:ligatures w14:val="standardContextual"/>
        </w:rPr>
        <w:tab/>
      </w:r>
      <w:r w:rsidRPr="003C4E20">
        <w:rPr>
          <w:rFonts w:eastAsia="SimSun"/>
          <w:noProof/>
          <w:lang w:eastAsia="zh-CN"/>
        </w:rPr>
        <w:t>Operation Definition</w:t>
      </w:r>
      <w:r>
        <w:rPr>
          <w:noProof/>
        </w:rPr>
        <w:tab/>
      </w:r>
      <w:r>
        <w:rPr>
          <w:noProof/>
        </w:rPr>
        <w:fldChar w:fldCharType="begin"/>
      </w:r>
      <w:r>
        <w:rPr>
          <w:noProof/>
        </w:rPr>
        <w:instrText xml:space="preserve"> PAGEREF _Toc218431169 \h </w:instrText>
      </w:r>
      <w:r>
        <w:rPr>
          <w:noProof/>
        </w:rPr>
      </w:r>
      <w:r>
        <w:rPr>
          <w:noProof/>
        </w:rPr>
        <w:fldChar w:fldCharType="separate"/>
      </w:r>
      <w:r>
        <w:rPr>
          <w:noProof/>
        </w:rPr>
        <w:t>25</w:t>
      </w:r>
      <w:r>
        <w:rPr>
          <w:noProof/>
        </w:rPr>
        <w:fldChar w:fldCharType="end"/>
      </w:r>
    </w:p>
    <w:p w14:paraId="1CA88D9E" w14:textId="1743FD03"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_Toc218431170 \h </w:instrText>
      </w:r>
      <w:r>
        <w:rPr>
          <w:noProof/>
        </w:rPr>
      </w:r>
      <w:r>
        <w:rPr>
          <w:noProof/>
        </w:rPr>
        <w:fldChar w:fldCharType="separate"/>
      </w:r>
      <w:r>
        <w:rPr>
          <w:noProof/>
        </w:rPr>
        <w:t>26</w:t>
      </w:r>
      <w:r>
        <w:rPr>
          <w:noProof/>
        </w:rPr>
        <w:fldChar w:fldCharType="end"/>
      </w:r>
    </w:p>
    <w:p w14:paraId="094DA378" w14:textId="4F78DADD"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_Toc218431171 \h </w:instrText>
      </w:r>
      <w:r>
        <w:rPr>
          <w:noProof/>
        </w:rPr>
      </w:r>
      <w:r>
        <w:rPr>
          <w:noProof/>
        </w:rPr>
        <w:fldChar w:fldCharType="separate"/>
      </w:r>
      <w:r>
        <w:rPr>
          <w:noProof/>
        </w:rPr>
        <w:t>26</w:t>
      </w:r>
      <w:r>
        <w:rPr>
          <w:noProof/>
        </w:rPr>
        <w:fldChar w:fldCharType="end"/>
      </w:r>
    </w:p>
    <w:p w14:paraId="0284E77F" w14:textId="5B674BA7"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r>
      <w:r>
        <w:rPr>
          <w:noProof/>
        </w:rPr>
        <w:instrText xml:space="preserve"> PAGEREF _Toc218431172 \h </w:instrText>
      </w:r>
      <w:r>
        <w:rPr>
          <w:noProof/>
        </w:rPr>
      </w:r>
      <w:r>
        <w:rPr>
          <w:noProof/>
        </w:rPr>
        <w:fldChar w:fldCharType="separate"/>
      </w:r>
      <w:r>
        <w:rPr>
          <w:noProof/>
        </w:rPr>
        <w:t>26</w:t>
      </w:r>
      <w:r>
        <w:rPr>
          <w:noProof/>
        </w:rPr>
        <w:fldChar w:fldCharType="end"/>
      </w:r>
    </w:p>
    <w:p w14:paraId="3FB1AFC1" w14:textId="78D9292D"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_Toc218431173 \h </w:instrText>
      </w:r>
      <w:r>
        <w:rPr>
          <w:noProof/>
        </w:rPr>
      </w:r>
      <w:r>
        <w:rPr>
          <w:noProof/>
        </w:rPr>
        <w:fldChar w:fldCharType="separate"/>
      </w:r>
      <w:r>
        <w:rPr>
          <w:noProof/>
        </w:rPr>
        <w:t>26</w:t>
      </w:r>
      <w:r>
        <w:rPr>
          <w:noProof/>
        </w:rPr>
        <w:fldChar w:fldCharType="end"/>
      </w:r>
    </w:p>
    <w:p w14:paraId="1EB056EF" w14:textId="367D4C93"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_Toc218431174 \h </w:instrText>
      </w:r>
      <w:r>
        <w:rPr>
          <w:noProof/>
        </w:rPr>
      </w:r>
      <w:r>
        <w:rPr>
          <w:noProof/>
        </w:rPr>
        <w:fldChar w:fldCharType="separate"/>
      </w:r>
      <w:r>
        <w:rPr>
          <w:noProof/>
        </w:rPr>
        <w:t>26</w:t>
      </w:r>
      <w:r>
        <w:rPr>
          <w:noProof/>
        </w:rPr>
        <w:fldChar w:fldCharType="end"/>
      </w:r>
    </w:p>
    <w:p w14:paraId="6E03D4CE" w14:textId="619F6522"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r>
      <w:r>
        <w:rPr>
          <w:noProof/>
        </w:rPr>
        <w:instrText xml:space="preserve"> PAGEREF _Toc218431175 \h </w:instrText>
      </w:r>
      <w:r>
        <w:rPr>
          <w:noProof/>
        </w:rPr>
      </w:r>
      <w:r>
        <w:rPr>
          <w:noProof/>
        </w:rPr>
        <w:fldChar w:fldCharType="separate"/>
      </w:r>
      <w:r>
        <w:rPr>
          <w:noProof/>
        </w:rPr>
        <w:t>26</w:t>
      </w:r>
      <w:r>
        <w:rPr>
          <w:noProof/>
        </w:rPr>
        <w:fldChar w:fldCharType="end"/>
      </w:r>
    </w:p>
    <w:p w14:paraId="2407D5B4" w14:textId="45268D49" w:rsidR="004828CD" w:rsidRDefault="004828CD">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_Toc218431176 \h </w:instrText>
      </w:r>
      <w:r>
        <w:rPr>
          <w:noProof/>
        </w:rPr>
      </w:r>
      <w:r>
        <w:rPr>
          <w:noProof/>
        </w:rPr>
        <w:fldChar w:fldCharType="separate"/>
      </w:r>
      <w:r>
        <w:rPr>
          <w:noProof/>
        </w:rPr>
        <w:t>26</w:t>
      </w:r>
      <w:r>
        <w:rPr>
          <w:noProof/>
        </w:rPr>
        <w:fldChar w:fldCharType="end"/>
      </w:r>
    </w:p>
    <w:p w14:paraId="5B9E1F66" w14:textId="25BF58D1"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r>
      <w:r>
        <w:rPr>
          <w:noProof/>
        </w:rPr>
        <w:instrText xml:space="preserve"> PAGEREF _Toc218431177 \h </w:instrText>
      </w:r>
      <w:r>
        <w:rPr>
          <w:noProof/>
        </w:rPr>
      </w:r>
      <w:r>
        <w:rPr>
          <w:noProof/>
        </w:rPr>
        <w:fldChar w:fldCharType="separate"/>
      </w:r>
      <w:r>
        <w:rPr>
          <w:noProof/>
        </w:rPr>
        <w:t>27</w:t>
      </w:r>
      <w:r>
        <w:rPr>
          <w:noProof/>
        </w:rPr>
        <w:fldChar w:fldCharType="end"/>
      </w:r>
    </w:p>
    <w:p w14:paraId="5C27710E" w14:textId="6F9F890F"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_Toc218431178 \h </w:instrText>
      </w:r>
      <w:r>
        <w:rPr>
          <w:noProof/>
        </w:rPr>
      </w:r>
      <w:r>
        <w:rPr>
          <w:noProof/>
        </w:rPr>
        <w:fldChar w:fldCharType="separate"/>
      </w:r>
      <w:r>
        <w:rPr>
          <w:noProof/>
        </w:rPr>
        <w:t>27</w:t>
      </w:r>
      <w:r>
        <w:rPr>
          <w:noProof/>
        </w:rPr>
        <w:fldChar w:fldCharType="end"/>
      </w:r>
    </w:p>
    <w:p w14:paraId="70292097" w14:textId="599C8282"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r>
      <w:r>
        <w:rPr>
          <w:noProof/>
        </w:rPr>
        <w:instrText xml:space="preserve"> PAGEREF _Toc218431179 \h </w:instrText>
      </w:r>
      <w:r>
        <w:rPr>
          <w:noProof/>
        </w:rPr>
      </w:r>
      <w:r>
        <w:rPr>
          <w:noProof/>
        </w:rPr>
        <w:fldChar w:fldCharType="separate"/>
      </w:r>
      <w:r>
        <w:rPr>
          <w:noProof/>
        </w:rPr>
        <w:t>27</w:t>
      </w:r>
      <w:r>
        <w:rPr>
          <w:noProof/>
        </w:rPr>
        <w:fldChar w:fldCharType="end"/>
      </w:r>
    </w:p>
    <w:p w14:paraId="74D44061" w14:textId="5FDE2AC0" w:rsidR="004828CD" w:rsidRDefault="004828CD">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r>
      <w:r>
        <w:rPr>
          <w:noProof/>
        </w:rPr>
        <w:instrText xml:space="preserve"> PAGEREF _Toc218431180 \h </w:instrText>
      </w:r>
      <w:r>
        <w:rPr>
          <w:noProof/>
        </w:rPr>
      </w:r>
      <w:r>
        <w:rPr>
          <w:noProof/>
        </w:rPr>
        <w:fldChar w:fldCharType="separate"/>
      </w:r>
      <w:r>
        <w:rPr>
          <w:noProof/>
        </w:rPr>
        <w:t>27</w:t>
      </w:r>
      <w:r>
        <w:rPr>
          <w:noProof/>
        </w:rPr>
        <w:fldChar w:fldCharType="end"/>
      </w:r>
    </w:p>
    <w:p w14:paraId="0DB6CF70" w14:textId="4011810A" w:rsidR="004828CD" w:rsidRDefault="004828CD">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r>
      <w:r>
        <w:rPr>
          <w:noProof/>
        </w:rPr>
        <w:instrText xml:space="preserve"> PAGEREF _Toc218431181 \h </w:instrText>
      </w:r>
      <w:r>
        <w:rPr>
          <w:noProof/>
        </w:rPr>
      </w:r>
      <w:r>
        <w:rPr>
          <w:noProof/>
        </w:rPr>
        <w:fldChar w:fldCharType="separate"/>
      </w:r>
      <w:r>
        <w:rPr>
          <w:noProof/>
        </w:rPr>
        <w:t>27</w:t>
      </w:r>
      <w:r>
        <w:rPr>
          <w:noProof/>
        </w:rPr>
        <w:fldChar w:fldCharType="end"/>
      </w:r>
    </w:p>
    <w:p w14:paraId="3940BB74" w14:textId="3F5D1209"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_Toc218431182 \h </w:instrText>
      </w:r>
      <w:r>
        <w:rPr>
          <w:noProof/>
        </w:rPr>
      </w:r>
      <w:r>
        <w:rPr>
          <w:noProof/>
        </w:rPr>
        <w:fldChar w:fldCharType="separate"/>
      </w:r>
      <w:r>
        <w:rPr>
          <w:noProof/>
        </w:rPr>
        <w:t>28</w:t>
      </w:r>
      <w:r>
        <w:rPr>
          <w:noProof/>
        </w:rPr>
        <w:fldChar w:fldCharType="end"/>
      </w:r>
    </w:p>
    <w:p w14:paraId="03641AB9" w14:textId="4F680D8A"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_Toc218431183 \h </w:instrText>
      </w:r>
      <w:r>
        <w:rPr>
          <w:noProof/>
        </w:rPr>
      </w:r>
      <w:r>
        <w:rPr>
          <w:noProof/>
        </w:rPr>
        <w:fldChar w:fldCharType="separate"/>
      </w:r>
      <w:r>
        <w:rPr>
          <w:noProof/>
        </w:rPr>
        <w:t>28</w:t>
      </w:r>
      <w:r>
        <w:rPr>
          <w:noProof/>
        </w:rPr>
        <w:fldChar w:fldCharType="end"/>
      </w:r>
    </w:p>
    <w:p w14:paraId="3261ECEC" w14:textId="752CB21B" w:rsidR="004828CD" w:rsidRDefault="004828CD">
      <w:pPr>
        <w:pStyle w:val="TOC4"/>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5</w:t>
      </w:r>
      <w:r w:rsidRPr="003C4E20">
        <w:rPr>
          <w:noProof/>
          <w:lang w:val="en-US"/>
        </w:rPr>
        <w:t>.2</w:t>
      </w:r>
      <w:r>
        <w:rPr>
          <w:rFonts w:asciiTheme="minorHAnsi" w:hAnsiTheme="minorHAnsi" w:cstheme="minorBidi"/>
          <w:noProof/>
          <w:kern w:val="2"/>
          <w:sz w:val="24"/>
          <w:szCs w:val="24"/>
          <w:lang w:eastAsia="en-GB"/>
          <w14:ligatures w14:val="standardContextual"/>
        </w:rPr>
        <w:tab/>
      </w:r>
      <w:r w:rsidRPr="003C4E20">
        <w:rPr>
          <w:noProof/>
          <w:lang w:val="en-US"/>
        </w:rPr>
        <w:t>Structured data types</w:t>
      </w:r>
      <w:r>
        <w:rPr>
          <w:noProof/>
        </w:rPr>
        <w:tab/>
      </w:r>
      <w:r>
        <w:rPr>
          <w:noProof/>
        </w:rPr>
        <w:fldChar w:fldCharType="begin"/>
      </w:r>
      <w:r>
        <w:rPr>
          <w:noProof/>
        </w:rPr>
        <w:instrText xml:space="preserve"> PAGEREF _Toc218431184 \h </w:instrText>
      </w:r>
      <w:r>
        <w:rPr>
          <w:noProof/>
        </w:rPr>
      </w:r>
      <w:r>
        <w:rPr>
          <w:noProof/>
        </w:rPr>
        <w:fldChar w:fldCharType="separate"/>
      </w:r>
      <w:r>
        <w:rPr>
          <w:noProof/>
        </w:rPr>
        <w:t>32</w:t>
      </w:r>
      <w:r>
        <w:rPr>
          <w:noProof/>
        </w:rPr>
        <w:fldChar w:fldCharType="end"/>
      </w:r>
    </w:p>
    <w:p w14:paraId="71CAD8AC" w14:textId="2E7D7682"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_Toc218431185 \h </w:instrText>
      </w:r>
      <w:r>
        <w:rPr>
          <w:noProof/>
        </w:rPr>
      </w:r>
      <w:r>
        <w:rPr>
          <w:noProof/>
        </w:rPr>
        <w:fldChar w:fldCharType="separate"/>
      </w:r>
      <w:r>
        <w:rPr>
          <w:noProof/>
        </w:rPr>
        <w:t>32</w:t>
      </w:r>
      <w:r>
        <w:rPr>
          <w:noProof/>
        </w:rPr>
        <w:fldChar w:fldCharType="end"/>
      </w:r>
    </w:p>
    <w:p w14:paraId="0DE72E81" w14:textId="56FD21F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r>
      <w:r>
        <w:rPr>
          <w:noProof/>
        </w:rPr>
        <w:instrText xml:space="preserve"> PAGEREF _Toc218431186 \h </w:instrText>
      </w:r>
      <w:r>
        <w:rPr>
          <w:noProof/>
        </w:rPr>
      </w:r>
      <w:r>
        <w:rPr>
          <w:noProof/>
        </w:rPr>
        <w:fldChar w:fldCharType="separate"/>
      </w:r>
      <w:r>
        <w:rPr>
          <w:noProof/>
        </w:rPr>
        <w:t>33</w:t>
      </w:r>
      <w:r>
        <w:rPr>
          <w:noProof/>
        </w:rPr>
        <w:fldChar w:fldCharType="end"/>
      </w:r>
    </w:p>
    <w:p w14:paraId="78EFD39E" w14:textId="74233ED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r>
      <w:r>
        <w:rPr>
          <w:noProof/>
        </w:rPr>
        <w:instrText xml:space="preserve"> PAGEREF _Toc218431187 \h </w:instrText>
      </w:r>
      <w:r>
        <w:rPr>
          <w:noProof/>
        </w:rPr>
      </w:r>
      <w:r>
        <w:rPr>
          <w:noProof/>
        </w:rPr>
        <w:fldChar w:fldCharType="separate"/>
      </w:r>
      <w:r>
        <w:rPr>
          <w:noProof/>
        </w:rPr>
        <w:t>37</w:t>
      </w:r>
      <w:r>
        <w:rPr>
          <w:noProof/>
        </w:rPr>
        <w:fldChar w:fldCharType="end"/>
      </w:r>
    </w:p>
    <w:p w14:paraId="23963C8D" w14:textId="3671F7E6"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r>
      <w:r>
        <w:rPr>
          <w:noProof/>
        </w:rPr>
        <w:instrText xml:space="preserve"> PAGEREF _Toc218431188 \h </w:instrText>
      </w:r>
      <w:r>
        <w:rPr>
          <w:noProof/>
        </w:rPr>
      </w:r>
      <w:r>
        <w:rPr>
          <w:noProof/>
        </w:rPr>
        <w:fldChar w:fldCharType="separate"/>
      </w:r>
      <w:r>
        <w:rPr>
          <w:noProof/>
        </w:rPr>
        <w:t>41</w:t>
      </w:r>
      <w:r>
        <w:rPr>
          <w:noProof/>
        </w:rPr>
        <w:fldChar w:fldCharType="end"/>
      </w:r>
    </w:p>
    <w:p w14:paraId="559DB348" w14:textId="6D81D499"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r>
      <w:r>
        <w:rPr>
          <w:noProof/>
        </w:rPr>
        <w:instrText xml:space="preserve"> PAGEREF _Toc218431189 \h </w:instrText>
      </w:r>
      <w:r>
        <w:rPr>
          <w:noProof/>
        </w:rPr>
      </w:r>
      <w:r>
        <w:rPr>
          <w:noProof/>
        </w:rPr>
        <w:fldChar w:fldCharType="separate"/>
      </w:r>
      <w:r>
        <w:rPr>
          <w:noProof/>
        </w:rPr>
        <w:t>42</w:t>
      </w:r>
      <w:r>
        <w:rPr>
          <w:noProof/>
        </w:rPr>
        <w:fldChar w:fldCharType="end"/>
      </w:r>
    </w:p>
    <w:p w14:paraId="1DF3A4A1" w14:textId="5AFAECD2"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r>
      <w:r>
        <w:rPr>
          <w:noProof/>
        </w:rPr>
        <w:instrText xml:space="preserve"> PAGEREF _Toc218431190 \h </w:instrText>
      </w:r>
      <w:r>
        <w:rPr>
          <w:noProof/>
        </w:rPr>
      </w:r>
      <w:r>
        <w:rPr>
          <w:noProof/>
        </w:rPr>
        <w:fldChar w:fldCharType="separate"/>
      </w:r>
      <w:r>
        <w:rPr>
          <w:noProof/>
        </w:rPr>
        <w:t>43</w:t>
      </w:r>
      <w:r>
        <w:rPr>
          <w:noProof/>
        </w:rPr>
        <w:fldChar w:fldCharType="end"/>
      </w:r>
    </w:p>
    <w:p w14:paraId="26FF754E" w14:textId="4251F173"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r>
      <w:r>
        <w:rPr>
          <w:noProof/>
        </w:rPr>
        <w:instrText xml:space="preserve"> PAGEREF _Toc218431191 \h </w:instrText>
      </w:r>
      <w:r>
        <w:rPr>
          <w:noProof/>
        </w:rPr>
      </w:r>
      <w:r>
        <w:rPr>
          <w:noProof/>
        </w:rPr>
        <w:fldChar w:fldCharType="separate"/>
      </w:r>
      <w:r>
        <w:rPr>
          <w:noProof/>
        </w:rPr>
        <w:t>46</w:t>
      </w:r>
      <w:r>
        <w:rPr>
          <w:noProof/>
        </w:rPr>
        <w:fldChar w:fldCharType="end"/>
      </w:r>
    </w:p>
    <w:p w14:paraId="3143E962" w14:textId="3DAFE227"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_Toc218431192 \h </w:instrText>
      </w:r>
      <w:r>
        <w:rPr>
          <w:noProof/>
        </w:rPr>
      </w:r>
      <w:r>
        <w:rPr>
          <w:noProof/>
        </w:rPr>
        <w:fldChar w:fldCharType="separate"/>
      </w:r>
      <w:r>
        <w:rPr>
          <w:noProof/>
        </w:rPr>
        <w:t>46</w:t>
      </w:r>
      <w:r>
        <w:rPr>
          <w:noProof/>
        </w:rPr>
        <w:fldChar w:fldCharType="end"/>
      </w:r>
    </w:p>
    <w:p w14:paraId="155D2959" w14:textId="36D37593"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r>
      <w:r>
        <w:rPr>
          <w:noProof/>
        </w:rPr>
        <w:instrText xml:space="preserve"> PAGEREF _Toc218431193 \h </w:instrText>
      </w:r>
      <w:r>
        <w:rPr>
          <w:noProof/>
        </w:rPr>
      </w:r>
      <w:r>
        <w:rPr>
          <w:noProof/>
        </w:rPr>
        <w:fldChar w:fldCharType="separate"/>
      </w:r>
      <w:r>
        <w:rPr>
          <w:noProof/>
        </w:rPr>
        <w:t>46</w:t>
      </w:r>
      <w:r>
        <w:rPr>
          <w:noProof/>
        </w:rPr>
        <w:fldChar w:fldCharType="end"/>
      </w:r>
    </w:p>
    <w:p w14:paraId="3207FF85" w14:textId="75E0D621"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r>
      <w:r>
        <w:rPr>
          <w:noProof/>
        </w:rPr>
        <w:instrText xml:space="preserve"> PAGEREF _Toc218431194 \h </w:instrText>
      </w:r>
      <w:r>
        <w:rPr>
          <w:noProof/>
        </w:rPr>
      </w:r>
      <w:r>
        <w:rPr>
          <w:noProof/>
        </w:rPr>
        <w:fldChar w:fldCharType="separate"/>
      </w:r>
      <w:r>
        <w:rPr>
          <w:noProof/>
        </w:rPr>
        <w:t>47</w:t>
      </w:r>
      <w:r>
        <w:rPr>
          <w:noProof/>
        </w:rPr>
        <w:fldChar w:fldCharType="end"/>
      </w:r>
    </w:p>
    <w:p w14:paraId="77E25007" w14:textId="101EB61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r>
      <w:r>
        <w:rPr>
          <w:noProof/>
        </w:rPr>
        <w:instrText xml:space="preserve"> PAGEREF _Toc218431195 \h </w:instrText>
      </w:r>
      <w:r>
        <w:rPr>
          <w:noProof/>
        </w:rPr>
      </w:r>
      <w:r>
        <w:rPr>
          <w:noProof/>
        </w:rPr>
        <w:fldChar w:fldCharType="separate"/>
      </w:r>
      <w:r>
        <w:rPr>
          <w:noProof/>
        </w:rPr>
        <w:t>47</w:t>
      </w:r>
      <w:r>
        <w:rPr>
          <w:noProof/>
        </w:rPr>
        <w:fldChar w:fldCharType="end"/>
      </w:r>
    </w:p>
    <w:p w14:paraId="40251E05" w14:textId="1AA56029"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r>
      <w:r>
        <w:rPr>
          <w:noProof/>
        </w:rPr>
        <w:instrText xml:space="preserve"> PAGEREF _Toc218431196 \h </w:instrText>
      </w:r>
      <w:r>
        <w:rPr>
          <w:noProof/>
        </w:rPr>
      </w:r>
      <w:r>
        <w:rPr>
          <w:noProof/>
        </w:rPr>
        <w:fldChar w:fldCharType="separate"/>
      </w:r>
      <w:r>
        <w:rPr>
          <w:noProof/>
        </w:rPr>
        <w:t>47</w:t>
      </w:r>
      <w:r>
        <w:rPr>
          <w:noProof/>
        </w:rPr>
        <w:fldChar w:fldCharType="end"/>
      </w:r>
    </w:p>
    <w:p w14:paraId="6AFD7ADC" w14:textId="34F5CE5C"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r>
      <w:r>
        <w:rPr>
          <w:noProof/>
        </w:rPr>
        <w:instrText xml:space="preserve"> PAGEREF _Toc218431197 \h </w:instrText>
      </w:r>
      <w:r>
        <w:rPr>
          <w:noProof/>
        </w:rPr>
      </w:r>
      <w:r>
        <w:rPr>
          <w:noProof/>
        </w:rPr>
        <w:fldChar w:fldCharType="separate"/>
      </w:r>
      <w:r>
        <w:rPr>
          <w:noProof/>
        </w:rPr>
        <w:t>48</w:t>
      </w:r>
      <w:r>
        <w:rPr>
          <w:noProof/>
        </w:rPr>
        <w:fldChar w:fldCharType="end"/>
      </w:r>
    </w:p>
    <w:p w14:paraId="195F29FC" w14:textId="47F41FE2"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r>
      <w:r>
        <w:rPr>
          <w:noProof/>
        </w:rPr>
        <w:instrText xml:space="preserve"> PAGEREF _Toc218431198 \h </w:instrText>
      </w:r>
      <w:r>
        <w:rPr>
          <w:noProof/>
        </w:rPr>
      </w:r>
      <w:r>
        <w:rPr>
          <w:noProof/>
        </w:rPr>
        <w:fldChar w:fldCharType="separate"/>
      </w:r>
      <w:r>
        <w:rPr>
          <w:noProof/>
        </w:rPr>
        <w:t>48</w:t>
      </w:r>
      <w:r>
        <w:rPr>
          <w:noProof/>
        </w:rPr>
        <w:fldChar w:fldCharType="end"/>
      </w:r>
    </w:p>
    <w:p w14:paraId="72DA56ED" w14:textId="300BAC2B"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r>
      <w:r>
        <w:rPr>
          <w:noProof/>
        </w:rPr>
        <w:instrText xml:space="preserve"> PAGEREF _Toc218431199 \h </w:instrText>
      </w:r>
      <w:r>
        <w:rPr>
          <w:noProof/>
        </w:rPr>
      </w:r>
      <w:r>
        <w:rPr>
          <w:noProof/>
        </w:rPr>
        <w:fldChar w:fldCharType="separate"/>
      </w:r>
      <w:r>
        <w:rPr>
          <w:noProof/>
        </w:rPr>
        <w:t>48</w:t>
      </w:r>
      <w:r>
        <w:rPr>
          <w:noProof/>
        </w:rPr>
        <w:fldChar w:fldCharType="end"/>
      </w:r>
    </w:p>
    <w:p w14:paraId="3D45ACA5" w14:textId="667D2036"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r>
      <w:r>
        <w:rPr>
          <w:noProof/>
        </w:rPr>
        <w:instrText xml:space="preserve"> PAGEREF _Toc218431200 \h </w:instrText>
      </w:r>
      <w:r>
        <w:rPr>
          <w:noProof/>
        </w:rPr>
      </w:r>
      <w:r>
        <w:rPr>
          <w:noProof/>
        </w:rPr>
        <w:fldChar w:fldCharType="separate"/>
      </w:r>
      <w:r>
        <w:rPr>
          <w:noProof/>
        </w:rPr>
        <w:t>49</w:t>
      </w:r>
      <w:r>
        <w:rPr>
          <w:noProof/>
        </w:rPr>
        <w:fldChar w:fldCharType="end"/>
      </w:r>
    </w:p>
    <w:p w14:paraId="34FD1B2C" w14:textId="164739FE"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r>
      <w:r>
        <w:rPr>
          <w:noProof/>
        </w:rPr>
        <w:instrText xml:space="preserve"> PAGEREF _Toc218431201 \h </w:instrText>
      </w:r>
      <w:r>
        <w:rPr>
          <w:noProof/>
        </w:rPr>
      </w:r>
      <w:r>
        <w:rPr>
          <w:noProof/>
        </w:rPr>
        <w:fldChar w:fldCharType="separate"/>
      </w:r>
      <w:r>
        <w:rPr>
          <w:noProof/>
        </w:rPr>
        <w:t>49</w:t>
      </w:r>
      <w:r>
        <w:rPr>
          <w:noProof/>
        </w:rPr>
        <w:fldChar w:fldCharType="end"/>
      </w:r>
    </w:p>
    <w:p w14:paraId="6D0829AB" w14:textId="0FC472D7" w:rsidR="004828CD" w:rsidRDefault="004828CD">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r>
      <w:r>
        <w:rPr>
          <w:noProof/>
        </w:rPr>
        <w:instrText xml:space="preserve"> PAGEREF _Toc218431202 \h </w:instrText>
      </w:r>
      <w:r>
        <w:rPr>
          <w:noProof/>
        </w:rPr>
      </w:r>
      <w:r>
        <w:rPr>
          <w:noProof/>
        </w:rPr>
        <w:fldChar w:fldCharType="separate"/>
      </w:r>
      <w:r>
        <w:rPr>
          <w:noProof/>
        </w:rPr>
        <w:t>49</w:t>
      </w:r>
      <w:r>
        <w:rPr>
          <w:noProof/>
        </w:rPr>
        <w:fldChar w:fldCharType="end"/>
      </w:r>
    </w:p>
    <w:p w14:paraId="6D337849" w14:textId="11BEC6D6"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r>
      <w:r>
        <w:rPr>
          <w:noProof/>
        </w:rPr>
        <w:instrText xml:space="preserve"> PAGEREF _Toc218431203 \h </w:instrText>
      </w:r>
      <w:r>
        <w:rPr>
          <w:noProof/>
        </w:rPr>
      </w:r>
      <w:r>
        <w:rPr>
          <w:noProof/>
        </w:rPr>
        <w:fldChar w:fldCharType="separate"/>
      </w:r>
      <w:r>
        <w:rPr>
          <w:noProof/>
        </w:rPr>
        <w:t>49</w:t>
      </w:r>
      <w:r>
        <w:rPr>
          <w:noProof/>
        </w:rPr>
        <w:fldChar w:fldCharType="end"/>
      </w:r>
    </w:p>
    <w:p w14:paraId="6A9A6966" w14:textId="5A68A1A4" w:rsidR="004828CD" w:rsidRDefault="004828CD">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r>
      <w:r>
        <w:rPr>
          <w:noProof/>
        </w:rPr>
        <w:instrText xml:space="preserve"> PAGEREF _Toc218431204 \h </w:instrText>
      </w:r>
      <w:r>
        <w:rPr>
          <w:noProof/>
        </w:rPr>
      </w:r>
      <w:r>
        <w:rPr>
          <w:noProof/>
        </w:rPr>
        <w:fldChar w:fldCharType="separate"/>
      </w:r>
      <w:r>
        <w:rPr>
          <w:noProof/>
        </w:rPr>
        <w:t>50</w:t>
      </w:r>
      <w:r>
        <w:rPr>
          <w:noProof/>
        </w:rPr>
        <w:fldChar w:fldCharType="end"/>
      </w:r>
    </w:p>
    <w:p w14:paraId="40CA6903" w14:textId="7B2A99FA"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SimSun"/>
          <w:noProof/>
        </w:rPr>
        <w:t>6.1.5.2.22</w:t>
      </w:r>
      <w:r>
        <w:rPr>
          <w:rFonts w:asciiTheme="minorHAnsi" w:hAnsiTheme="minorHAnsi" w:cstheme="minorBidi"/>
          <w:noProof/>
          <w:kern w:val="2"/>
          <w:sz w:val="24"/>
          <w:szCs w:val="24"/>
          <w:lang w:eastAsia="en-GB"/>
          <w14:ligatures w14:val="standardContextual"/>
        </w:rPr>
        <w:tab/>
      </w:r>
      <w:r w:rsidRPr="003C4E20">
        <w:rPr>
          <w:rFonts w:eastAsia="SimSun"/>
          <w:noProof/>
        </w:rPr>
        <w:t xml:space="preserve">Type: </w:t>
      </w:r>
      <w:r w:rsidRPr="003C4E20">
        <w:rPr>
          <w:rFonts w:eastAsia="SimSun"/>
          <w:noProof/>
          <w:lang w:eastAsia="zh-CN"/>
        </w:rPr>
        <w:t>PrivacyCheckIdMappingReqData</w:t>
      </w:r>
      <w:r>
        <w:rPr>
          <w:noProof/>
        </w:rPr>
        <w:tab/>
      </w:r>
      <w:r>
        <w:rPr>
          <w:noProof/>
        </w:rPr>
        <w:fldChar w:fldCharType="begin"/>
      </w:r>
      <w:r>
        <w:rPr>
          <w:noProof/>
        </w:rPr>
        <w:instrText xml:space="preserve"> PAGEREF _Toc218431205 \h </w:instrText>
      </w:r>
      <w:r>
        <w:rPr>
          <w:noProof/>
        </w:rPr>
      </w:r>
      <w:r>
        <w:rPr>
          <w:noProof/>
        </w:rPr>
        <w:fldChar w:fldCharType="separate"/>
      </w:r>
      <w:r>
        <w:rPr>
          <w:noProof/>
        </w:rPr>
        <w:t>50</w:t>
      </w:r>
      <w:r>
        <w:rPr>
          <w:noProof/>
        </w:rPr>
        <w:fldChar w:fldCharType="end"/>
      </w:r>
    </w:p>
    <w:p w14:paraId="302B74B4" w14:textId="3F9E6DA1"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SimSun"/>
          <w:noProof/>
        </w:rPr>
        <w:t>6.1.5.2.23</w:t>
      </w:r>
      <w:r>
        <w:rPr>
          <w:rFonts w:asciiTheme="minorHAnsi" w:hAnsiTheme="minorHAnsi" w:cstheme="minorBidi"/>
          <w:noProof/>
          <w:kern w:val="2"/>
          <w:sz w:val="24"/>
          <w:szCs w:val="24"/>
          <w:lang w:eastAsia="en-GB"/>
          <w14:ligatures w14:val="standardContextual"/>
        </w:rPr>
        <w:tab/>
      </w:r>
      <w:r w:rsidRPr="003C4E20">
        <w:rPr>
          <w:rFonts w:eastAsia="SimSun"/>
          <w:noProof/>
        </w:rPr>
        <w:t xml:space="preserve">Type: </w:t>
      </w:r>
      <w:r w:rsidRPr="003C4E20">
        <w:rPr>
          <w:rFonts w:eastAsia="SimSun"/>
          <w:noProof/>
          <w:lang w:eastAsia="zh-CN"/>
        </w:rPr>
        <w:t>PrivacyCheckIdMappingRespData</w:t>
      </w:r>
      <w:r>
        <w:rPr>
          <w:noProof/>
        </w:rPr>
        <w:tab/>
      </w:r>
      <w:r>
        <w:rPr>
          <w:noProof/>
        </w:rPr>
        <w:fldChar w:fldCharType="begin"/>
      </w:r>
      <w:r>
        <w:rPr>
          <w:noProof/>
        </w:rPr>
        <w:instrText xml:space="preserve"> PAGEREF _Toc218431206 \h </w:instrText>
      </w:r>
      <w:r>
        <w:rPr>
          <w:noProof/>
        </w:rPr>
      </w:r>
      <w:r>
        <w:rPr>
          <w:noProof/>
        </w:rPr>
        <w:fldChar w:fldCharType="separate"/>
      </w:r>
      <w:r>
        <w:rPr>
          <w:noProof/>
        </w:rPr>
        <w:t>50</w:t>
      </w:r>
      <w:r>
        <w:rPr>
          <w:noProof/>
        </w:rPr>
        <w:fldChar w:fldCharType="end"/>
      </w:r>
    </w:p>
    <w:p w14:paraId="0E28E45A" w14:textId="77092449" w:rsidR="004828CD" w:rsidRDefault="004828CD">
      <w:pPr>
        <w:pStyle w:val="TOC5"/>
        <w:rPr>
          <w:rFonts w:asciiTheme="minorHAnsi" w:hAnsiTheme="minorHAnsi" w:cstheme="minorBidi"/>
          <w:noProof/>
          <w:kern w:val="2"/>
          <w:sz w:val="24"/>
          <w:szCs w:val="24"/>
          <w:lang w:eastAsia="en-GB"/>
          <w14:ligatures w14:val="standardContextual"/>
        </w:rPr>
      </w:pPr>
      <w:r w:rsidRPr="003C4E20">
        <w:rPr>
          <w:rFonts w:eastAsia="SimSun"/>
          <w:noProof/>
        </w:rPr>
        <w:t>6.1.5.2.25</w:t>
      </w:r>
      <w:r>
        <w:rPr>
          <w:rFonts w:asciiTheme="minorHAnsi" w:hAnsiTheme="minorHAnsi" w:cstheme="minorBidi"/>
          <w:noProof/>
          <w:kern w:val="2"/>
          <w:sz w:val="24"/>
          <w:szCs w:val="24"/>
          <w:lang w:eastAsia="en-GB"/>
          <w14:ligatures w14:val="standardContextual"/>
        </w:rPr>
        <w:tab/>
      </w:r>
      <w:r w:rsidRPr="003C4E20">
        <w:rPr>
          <w:noProof/>
        </w:rPr>
        <w:t>Void</w:t>
      </w:r>
      <w:r>
        <w:rPr>
          <w:noProof/>
        </w:rPr>
        <w:tab/>
      </w:r>
      <w:r>
        <w:rPr>
          <w:noProof/>
        </w:rPr>
        <w:fldChar w:fldCharType="begin"/>
      </w:r>
      <w:r>
        <w:rPr>
          <w:noProof/>
        </w:rPr>
        <w:instrText xml:space="preserve"> PAGEREF _Toc218431207 \h </w:instrText>
      </w:r>
      <w:r>
        <w:rPr>
          <w:noProof/>
        </w:rPr>
      </w:r>
      <w:r>
        <w:rPr>
          <w:noProof/>
        </w:rPr>
        <w:fldChar w:fldCharType="separate"/>
      </w:r>
      <w:r>
        <w:rPr>
          <w:noProof/>
        </w:rPr>
        <w:t>51</w:t>
      </w:r>
      <w:r>
        <w:rPr>
          <w:noProof/>
        </w:rPr>
        <w:fldChar w:fldCharType="end"/>
      </w:r>
    </w:p>
    <w:p w14:paraId="51CD04B2" w14:textId="3EE88A27" w:rsidR="004828CD" w:rsidRDefault="004828CD">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r>
      <w:r>
        <w:rPr>
          <w:noProof/>
        </w:rPr>
        <w:instrText xml:space="preserve"> PAGEREF _Toc218431208 \h </w:instrText>
      </w:r>
      <w:r>
        <w:rPr>
          <w:noProof/>
        </w:rPr>
      </w:r>
      <w:r>
        <w:rPr>
          <w:noProof/>
        </w:rPr>
        <w:fldChar w:fldCharType="separate"/>
      </w:r>
      <w:r>
        <w:rPr>
          <w:noProof/>
        </w:rPr>
        <w:t>51</w:t>
      </w:r>
      <w:r>
        <w:rPr>
          <w:noProof/>
        </w:rPr>
        <w:fldChar w:fldCharType="end"/>
      </w:r>
    </w:p>
    <w:p w14:paraId="4139FCC0" w14:textId="7C3ABFEA" w:rsidR="004828CD" w:rsidRDefault="004828CD">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r>
      <w:r>
        <w:rPr>
          <w:noProof/>
        </w:rPr>
        <w:instrText xml:space="preserve"> PAGEREF _Toc218431209 \h </w:instrText>
      </w:r>
      <w:r>
        <w:rPr>
          <w:noProof/>
        </w:rPr>
      </w:r>
      <w:r>
        <w:rPr>
          <w:noProof/>
        </w:rPr>
        <w:fldChar w:fldCharType="separate"/>
      </w:r>
      <w:r>
        <w:rPr>
          <w:noProof/>
        </w:rPr>
        <w:t>51</w:t>
      </w:r>
      <w:r>
        <w:rPr>
          <w:noProof/>
        </w:rPr>
        <w:fldChar w:fldCharType="end"/>
      </w:r>
    </w:p>
    <w:p w14:paraId="68A234A7" w14:textId="7DC3D55F" w:rsidR="004828CD" w:rsidRDefault="004828CD">
      <w:pPr>
        <w:pStyle w:val="TOC5"/>
        <w:rPr>
          <w:rFonts w:asciiTheme="minorHAnsi" w:hAnsiTheme="minorHAnsi" w:cstheme="minorBidi"/>
          <w:noProof/>
          <w:kern w:val="2"/>
          <w:sz w:val="24"/>
          <w:szCs w:val="24"/>
          <w:lang w:eastAsia="en-GB"/>
          <w14:ligatures w14:val="standardContextual"/>
        </w:rPr>
      </w:pPr>
      <w:r>
        <w:rPr>
          <w:noProof/>
        </w:rPr>
        <w:t>6.1.5.2.29</w:t>
      </w:r>
      <w:r>
        <w:rPr>
          <w:rFonts w:asciiTheme="minorHAnsi" w:hAnsiTheme="minorHAnsi" w:cstheme="minorBidi"/>
          <w:noProof/>
          <w:kern w:val="2"/>
          <w:sz w:val="24"/>
          <w:szCs w:val="24"/>
          <w:lang w:eastAsia="en-GB"/>
          <w14:ligatures w14:val="standardContextual"/>
        </w:rPr>
        <w:tab/>
      </w:r>
      <w:r>
        <w:rPr>
          <w:noProof/>
        </w:rPr>
        <w:t>Type: UpLocRepAddrAf</w:t>
      </w:r>
      <w:r>
        <w:rPr>
          <w:noProof/>
        </w:rPr>
        <w:tab/>
      </w:r>
      <w:r>
        <w:rPr>
          <w:noProof/>
        </w:rPr>
        <w:fldChar w:fldCharType="begin"/>
      </w:r>
      <w:r>
        <w:rPr>
          <w:noProof/>
        </w:rPr>
        <w:instrText xml:space="preserve"> PAGEREF _Toc218431210 \h </w:instrText>
      </w:r>
      <w:r>
        <w:rPr>
          <w:noProof/>
        </w:rPr>
      </w:r>
      <w:r>
        <w:rPr>
          <w:noProof/>
        </w:rPr>
        <w:fldChar w:fldCharType="separate"/>
      </w:r>
      <w:r>
        <w:rPr>
          <w:noProof/>
        </w:rPr>
        <w:t>52</w:t>
      </w:r>
      <w:r>
        <w:rPr>
          <w:noProof/>
        </w:rPr>
        <w:fldChar w:fldCharType="end"/>
      </w:r>
    </w:p>
    <w:p w14:paraId="31CAE1E1" w14:textId="100D8C99" w:rsidR="004828CD" w:rsidRDefault="004828CD">
      <w:pPr>
        <w:pStyle w:val="TOC4"/>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5</w:t>
      </w:r>
      <w:r w:rsidRPr="003C4E20">
        <w:rPr>
          <w:noProof/>
          <w:lang w:val="en-US"/>
        </w:rPr>
        <w:t>.3</w:t>
      </w:r>
      <w:r>
        <w:rPr>
          <w:rFonts w:asciiTheme="minorHAnsi" w:hAnsiTheme="minorHAnsi" w:cstheme="minorBidi"/>
          <w:noProof/>
          <w:kern w:val="2"/>
          <w:sz w:val="24"/>
          <w:szCs w:val="24"/>
          <w:lang w:eastAsia="en-GB"/>
          <w14:ligatures w14:val="standardContextual"/>
        </w:rPr>
        <w:tab/>
      </w:r>
      <w:r w:rsidRPr="003C4E20">
        <w:rPr>
          <w:noProof/>
          <w:lang w:val="en-US"/>
        </w:rPr>
        <w:t>Simple data types and enumerations</w:t>
      </w:r>
      <w:r>
        <w:rPr>
          <w:noProof/>
        </w:rPr>
        <w:tab/>
      </w:r>
      <w:r>
        <w:rPr>
          <w:noProof/>
        </w:rPr>
        <w:fldChar w:fldCharType="begin"/>
      </w:r>
      <w:r>
        <w:rPr>
          <w:noProof/>
        </w:rPr>
        <w:instrText xml:space="preserve"> PAGEREF _Toc218431211 \h </w:instrText>
      </w:r>
      <w:r>
        <w:rPr>
          <w:noProof/>
        </w:rPr>
      </w:r>
      <w:r>
        <w:rPr>
          <w:noProof/>
        </w:rPr>
        <w:fldChar w:fldCharType="separate"/>
      </w:r>
      <w:r>
        <w:rPr>
          <w:noProof/>
        </w:rPr>
        <w:t>52</w:t>
      </w:r>
      <w:r>
        <w:rPr>
          <w:noProof/>
        </w:rPr>
        <w:fldChar w:fldCharType="end"/>
      </w:r>
    </w:p>
    <w:p w14:paraId="4F484E34" w14:textId="5C998D2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_Toc218431212 \h </w:instrText>
      </w:r>
      <w:r>
        <w:rPr>
          <w:noProof/>
        </w:rPr>
      </w:r>
      <w:r>
        <w:rPr>
          <w:noProof/>
        </w:rPr>
        <w:fldChar w:fldCharType="separate"/>
      </w:r>
      <w:r>
        <w:rPr>
          <w:noProof/>
        </w:rPr>
        <w:t>52</w:t>
      </w:r>
      <w:r>
        <w:rPr>
          <w:noProof/>
        </w:rPr>
        <w:fldChar w:fldCharType="end"/>
      </w:r>
    </w:p>
    <w:p w14:paraId="23ECF616" w14:textId="669CDC9B"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_Toc218431213 \h </w:instrText>
      </w:r>
      <w:r>
        <w:rPr>
          <w:noProof/>
        </w:rPr>
      </w:r>
      <w:r>
        <w:rPr>
          <w:noProof/>
        </w:rPr>
        <w:fldChar w:fldCharType="separate"/>
      </w:r>
      <w:r>
        <w:rPr>
          <w:noProof/>
        </w:rPr>
        <w:t>52</w:t>
      </w:r>
      <w:r>
        <w:rPr>
          <w:noProof/>
        </w:rPr>
        <w:fldChar w:fldCharType="end"/>
      </w:r>
    </w:p>
    <w:p w14:paraId="54A9719F" w14:textId="47D38A26"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r>
      <w:r>
        <w:rPr>
          <w:noProof/>
        </w:rPr>
        <w:instrText xml:space="preserve"> PAGEREF _Toc218431214 \h </w:instrText>
      </w:r>
      <w:r>
        <w:rPr>
          <w:noProof/>
        </w:rPr>
      </w:r>
      <w:r>
        <w:rPr>
          <w:noProof/>
        </w:rPr>
        <w:fldChar w:fldCharType="separate"/>
      </w:r>
      <w:r>
        <w:rPr>
          <w:noProof/>
        </w:rPr>
        <w:t>52</w:t>
      </w:r>
      <w:r>
        <w:rPr>
          <w:noProof/>
        </w:rPr>
        <w:fldChar w:fldCharType="end"/>
      </w:r>
    </w:p>
    <w:p w14:paraId="0378D37B" w14:textId="106BAE93"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r>
      <w:r>
        <w:rPr>
          <w:noProof/>
        </w:rPr>
        <w:instrText xml:space="preserve"> PAGEREF _Toc218431215 \h </w:instrText>
      </w:r>
      <w:r>
        <w:rPr>
          <w:noProof/>
        </w:rPr>
      </w:r>
      <w:r>
        <w:rPr>
          <w:noProof/>
        </w:rPr>
        <w:fldChar w:fldCharType="separate"/>
      </w:r>
      <w:r>
        <w:rPr>
          <w:noProof/>
        </w:rPr>
        <w:t>53</w:t>
      </w:r>
      <w:r>
        <w:rPr>
          <w:noProof/>
        </w:rPr>
        <w:fldChar w:fldCharType="end"/>
      </w:r>
    </w:p>
    <w:p w14:paraId="4D55CCAE" w14:textId="72EEC831"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r>
      <w:r>
        <w:rPr>
          <w:noProof/>
        </w:rPr>
        <w:instrText xml:space="preserve"> PAGEREF _Toc218431216 \h </w:instrText>
      </w:r>
      <w:r>
        <w:rPr>
          <w:noProof/>
        </w:rPr>
      </w:r>
      <w:r>
        <w:rPr>
          <w:noProof/>
        </w:rPr>
        <w:fldChar w:fldCharType="separate"/>
      </w:r>
      <w:r>
        <w:rPr>
          <w:noProof/>
        </w:rPr>
        <w:t>53</w:t>
      </w:r>
      <w:r>
        <w:rPr>
          <w:noProof/>
        </w:rPr>
        <w:fldChar w:fldCharType="end"/>
      </w:r>
    </w:p>
    <w:p w14:paraId="6F9A157C" w14:textId="08C319A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r>
      <w:r>
        <w:rPr>
          <w:noProof/>
        </w:rPr>
        <w:instrText xml:space="preserve"> PAGEREF _Toc218431217 \h </w:instrText>
      </w:r>
      <w:r>
        <w:rPr>
          <w:noProof/>
        </w:rPr>
      </w:r>
      <w:r>
        <w:rPr>
          <w:noProof/>
        </w:rPr>
        <w:fldChar w:fldCharType="separate"/>
      </w:r>
      <w:r>
        <w:rPr>
          <w:noProof/>
        </w:rPr>
        <w:t>53</w:t>
      </w:r>
      <w:r>
        <w:rPr>
          <w:noProof/>
        </w:rPr>
        <w:fldChar w:fldCharType="end"/>
      </w:r>
    </w:p>
    <w:p w14:paraId="053733EE" w14:textId="03FAD8F2" w:rsidR="004828CD" w:rsidRDefault="004828CD">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r>
      <w:r>
        <w:rPr>
          <w:noProof/>
        </w:rPr>
        <w:instrText xml:space="preserve"> PAGEREF _Toc218431218 \h </w:instrText>
      </w:r>
      <w:r>
        <w:rPr>
          <w:noProof/>
        </w:rPr>
      </w:r>
      <w:r>
        <w:rPr>
          <w:noProof/>
        </w:rPr>
        <w:fldChar w:fldCharType="separate"/>
      </w:r>
      <w:r>
        <w:rPr>
          <w:noProof/>
        </w:rPr>
        <w:t>54</w:t>
      </w:r>
      <w:r>
        <w:rPr>
          <w:noProof/>
        </w:rPr>
        <w:fldChar w:fldCharType="end"/>
      </w:r>
    </w:p>
    <w:p w14:paraId="31CFEAEF" w14:textId="785EF701" w:rsidR="004828CD" w:rsidRDefault="004828CD">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r>
      <w:r>
        <w:rPr>
          <w:noProof/>
        </w:rPr>
        <w:instrText xml:space="preserve"> PAGEREF _Toc218431219 \h </w:instrText>
      </w:r>
      <w:r>
        <w:rPr>
          <w:noProof/>
        </w:rPr>
      </w:r>
      <w:r>
        <w:rPr>
          <w:noProof/>
        </w:rPr>
        <w:fldChar w:fldCharType="separate"/>
      </w:r>
      <w:r>
        <w:rPr>
          <w:noProof/>
        </w:rPr>
        <w:t>54</w:t>
      </w:r>
      <w:r>
        <w:rPr>
          <w:noProof/>
        </w:rPr>
        <w:fldChar w:fldCharType="end"/>
      </w:r>
    </w:p>
    <w:p w14:paraId="10749284" w14:textId="779DCAE0" w:rsidR="004828CD" w:rsidRDefault="004828CD">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r>
      <w:r>
        <w:rPr>
          <w:noProof/>
        </w:rPr>
        <w:instrText xml:space="preserve"> PAGEREF _Toc218431220 \h </w:instrText>
      </w:r>
      <w:r>
        <w:rPr>
          <w:noProof/>
        </w:rPr>
      </w:r>
      <w:r>
        <w:rPr>
          <w:noProof/>
        </w:rPr>
        <w:fldChar w:fldCharType="separate"/>
      </w:r>
      <w:r>
        <w:rPr>
          <w:noProof/>
        </w:rPr>
        <w:t>54</w:t>
      </w:r>
      <w:r>
        <w:rPr>
          <w:noProof/>
        </w:rPr>
        <w:fldChar w:fldCharType="end"/>
      </w:r>
    </w:p>
    <w:p w14:paraId="63259490" w14:textId="2C3BD111" w:rsidR="004828CD" w:rsidRDefault="004828CD">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r>
      <w:r>
        <w:rPr>
          <w:noProof/>
        </w:rPr>
        <w:instrText xml:space="preserve"> PAGEREF _Toc218431221 \h </w:instrText>
      </w:r>
      <w:r>
        <w:rPr>
          <w:noProof/>
        </w:rPr>
      </w:r>
      <w:r>
        <w:rPr>
          <w:noProof/>
        </w:rPr>
        <w:fldChar w:fldCharType="separate"/>
      </w:r>
      <w:r>
        <w:rPr>
          <w:noProof/>
        </w:rPr>
        <w:t>55</w:t>
      </w:r>
      <w:r>
        <w:rPr>
          <w:noProof/>
        </w:rPr>
        <w:fldChar w:fldCharType="end"/>
      </w:r>
    </w:p>
    <w:p w14:paraId="33C14483" w14:textId="75ED07F8" w:rsidR="004828CD" w:rsidRDefault="004828C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_Toc218431222 \h </w:instrText>
      </w:r>
      <w:r>
        <w:rPr>
          <w:noProof/>
        </w:rPr>
      </w:r>
      <w:r>
        <w:rPr>
          <w:noProof/>
        </w:rPr>
        <w:fldChar w:fldCharType="separate"/>
      </w:r>
      <w:r>
        <w:rPr>
          <w:noProof/>
        </w:rPr>
        <w:t>55</w:t>
      </w:r>
      <w:r>
        <w:rPr>
          <w:noProof/>
        </w:rPr>
        <w:fldChar w:fldCharType="end"/>
      </w:r>
    </w:p>
    <w:p w14:paraId="186E1428" w14:textId="612EEC63"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_Toc218431223 \h </w:instrText>
      </w:r>
      <w:r>
        <w:rPr>
          <w:noProof/>
        </w:rPr>
      </w:r>
      <w:r>
        <w:rPr>
          <w:noProof/>
        </w:rPr>
        <w:fldChar w:fldCharType="separate"/>
      </w:r>
      <w:r>
        <w:rPr>
          <w:noProof/>
        </w:rPr>
        <w:t>55</w:t>
      </w:r>
      <w:r>
        <w:rPr>
          <w:noProof/>
        </w:rPr>
        <w:fldChar w:fldCharType="end"/>
      </w:r>
    </w:p>
    <w:p w14:paraId="52080FB5" w14:textId="2283DA29"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_Toc218431224 \h </w:instrText>
      </w:r>
      <w:r>
        <w:rPr>
          <w:noProof/>
        </w:rPr>
      </w:r>
      <w:r>
        <w:rPr>
          <w:noProof/>
        </w:rPr>
        <w:fldChar w:fldCharType="separate"/>
      </w:r>
      <w:r>
        <w:rPr>
          <w:noProof/>
        </w:rPr>
        <w:t>55</w:t>
      </w:r>
      <w:r>
        <w:rPr>
          <w:noProof/>
        </w:rPr>
        <w:fldChar w:fldCharType="end"/>
      </w:r>
    </w:p>
    <w:p w14:paraId="1A4F700B" w14:textId="5AAE0416" w:rsidR="004828CD" w:rsidRDefault="004828CD">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_Toc218431225 \h </w:instrText>
      </w:r>
      <w:r>
        <w:rPr>
          <w:noProof/>
        </w:rPr>
      </w:r>
      <w:r>
        <w:rPr>
          <w:noProof/>
        </w:rPr>
        <w:fldChar w:fldCharType="separate"/>
      </w:r>
      <w:r>
        <w:rPr>
          <w:noProof/>
        </w:rPr>
        <w:t>55</w:t>
      </w:r>
      <w:r>
        <w:rPr>
          <w:noProof/>
        </w:rPr>
        <w:fldChar w:fldCharType="end"/>
      </w:r>
    </w:p>
    <w:p w14:paraId="748A0EF0" w14:textId="7A7C0F1C" w:rsidR="004828CD" w:rsidRDefault="004828CD">
      <w:pPr>
        <w:pStyle w:val="TOC3"/>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7</w:t>
      </w:r>
      <w:r>
        <w:rPr>
          <w:rFonts w:asciiTheme="minorHAnsi" w:hAnsiTheme="minorHAnsi" w:cstheme="minorBidi"/>
          <w:noProof/>
          <w:kern w:val="2"/>
          <w:sz w:val="24"/>
          <w:szCs w:val="24"/>
          <w:lang w:eastAsia="en-GB"/>
          <w14:ligatures w14:val="standardContextual"/>
        </w:rPr>
        <w:tab/>
      </w:r>
      <w:r w:rsidRPr="003C4E20">
        <w:rPr>
          <w:noProof/>
          <w:lang w:val="en-US"/>
        </w:rPr>
        <w:t>Feature negotiation</w:t>
      </w:r>
      <w:r>
        <w:rPr>
          <w:noProof/>
        </w:rPr>
        <w:tab/>
      </w:r>
      <w:r>
        <w:rPr>
          <w:noProof/>
        </w:rPr>
        <w:fldChar w:fldCharType="begin"/>
      </w:r>
      <w:r>
        <w:rPr>
          <w:noProof/>
        </w:rPr>
        <w:instrText xml:space="preserve"> PAGEREF _Toc218431226 \h </w:instrText>
      </w:r>
      <w:r>
        <w:rPr>
          <w:noProof/>
        </w:rPr>
      </w:r>
      <w:r>
        <w:rPr>
          <w:noProof/>
        </w:rPr>
        <w:fldChar w:fldCharType="separate"/>
      </w:r>
      <w:r>
        <w:rPr>
          <w:noProof/>
        </w:rPr>
        <w:t>56</w:t>
      </w:r>
      <w:r>
        <w:rPr>
          <w:noProof/>
        </w:rPr>
        <w:fldChar w:fldCharType="end"/>
      </w:r>
    </w:p>
    <w:p w14:paraId="6F6C0F2F" w14:textId="6CF5CEF8" w:rsidR="004828CD" w:rsidRDefault="004828CD">
      <w:pPr>
        <w:pStyle w:val="TOC3"/>
        <w:rPr>
          <w:rFonts w:asciiTheme="minorHAnsi" w:hAnsiTheme="minorHAnsi" w:cstheme="minorBidi"/>
          <w:noProof/>
          <w:kern w:val="2"/>
          <w:sz w:val="24"/>
          <w:szCs w:val="24"/>
          <w:lang w:eastAsia="en-GB"/>
          <w14:ligatures w14:val="standardContextual"/>
        </w:rPr>
      </w:pPr>
      <w:r w:rsidRPr="003C4E20">
        <w:rPr>
          <w:noProof/>
          <w:lang w:val="en-US"/>
        </w:rPr>
        <w:lastRenderedPageBreak/>
        <w:t>6.1.</w:t>
      </w:r>
      <w:r w:rsidRPr="003C4E20">
        <w:rPr>
          <w:noProof/>
          <w:lang w:val="en-US" w:eastAsia="zh-CN"/>
        </w:rPr>
        <w:t>8</w:t>
      </w:r>
      <w:r>
        <w:rPr>
          <w:rFonts w:asciiTheme="minorHAnsi" w:hAnsiTheme="minorHAnsi" w:cstheme="minorBidi"/>
          <w:noProof/>
          <w:kern w:val="2"/>
          <w:sz w:val="24"/>
          <w:szCs w:val="24"/>
          <w:lang w:eastAsia="en-GB"/>
          <w14:ligatures w14:val="standardContextual"/>
        </w:rPr>
        <w:tab/>
      </w:r>
      <w:r w:rsidRPr="003C4E20">
        <w:rPr>
          <w:noProof/>
          <w:lang w:val="en-US"/>
        </w:rPr>
        <w:t>Security</w:t>
      </w:r>
      <w:r>
        <w:rPr>
          <w:noProof/>
        </w:rPr>
        <w:tab/>
      </w:r>
      <w:r>
        <w:rPr>
          <w:noProof/>
        </w:rPr>
        <w:fldChar w:fldCharType="begin"/>
      </w:r>
      <w:r>
        <w:rPr>
          <w:noProof/>
        </w:rPr>
        <w:instrText xml:space="preserve"> PAGEREF _Toc218431227 \h </w:instrText>
      </w:r>
      <w:r>
        <w:rPr>
          <w:noProof/>
        </w:rPr>
      </w:r>
      <w:r>
        <w:rPr>
          <w:noProof/>
        </w:rPr>
        <w:fldChar w:fldCharType="separate"/>
      </w:r>
      <w:r>
        <w:rPr>
          <w:noProof/>
        </w:rPr>
        <w:t>57</w:t>
      </w:r>
      <w:r>
        <w:rPr>
          <w:noProof/>
        </w:rPr>
        <w:fldChar w:fldCharType="end"/>
      </w:r>
    </w:p>
    <w:p w14:paraId="1F8F83F9" w14:textId="30C6A897" w:rsidR="004828CD" w:rsidRDefault="004828CD">
      <w:pPr>
        <w:pStyle w:val="TOC3"/>
        <w:rPr>
          <w:rFonts w:asciiTheme="minorHAnsi" w:hAnsiTheme="minorHAnsi" w:cstheme="minorBidi"/>
          <w:noProof/>
          <w:kern w:val="2"/>
          <w:sz w:val="24"/>
          <w:szCs w:val="24"/>
          <w:lang w:eastAsia="en-GB"/>
          <w14:ligatures w14:val="standardContextual"/>
        </w:rPr>
      </w:pPr>
      <w:r w:rsidRPr="003C4E20">
        <w:rPr>
          <w:noProof/>
          <w:lang w:val="en-US"/>
        </w:rPr>
        <w:t>6.1.</w:t>
      </w:r>
      <w:r w:rsidRPr="003C4E20">
        <w:rPr>
          <w:noProof/>
          <w:lang w:val="en-US" w:eastAsia="zh-CN"/>
        </w:rPr>
        <w:t>9</w:t>
      </w:r>
      <w:r>
        <w:rPr>
          <w:rFonts w:asciiTheme="minorHAnsi" w:hAnsiTheme="minorHAnsi" w:cstheme="minorBidi"/>
          <w:noProof/>
          <w:kern w:val="2"/>
          <w:sz w:val="24"/>
          <w:szCs w:val="24"/>
          <w:lang w:eastAsia="en-GB"/>
          <w14:ligatures w14:val="standardContextual"/>
        </w:rPr>
        <w:tab/>
      </w:r>
      <w:r w:rsidRPr="003C4E20">
        <w:rPr>
          <w:noProof/>
          <w:lang w:val="en-US"/>
        </w:rPr>
        <w:t>HTTP redirection</w:t>
      </w:r>
      <w:r>
        <w:rPr>
          <w:noProof/>
        </w:rPr>
        <w:tab/>
      </w:r>
      <w:r>
        <w:rPr>
          <w:noProof/>
        </w:rPr>
        <w:fldChar w:fldCharType="begin"/>
      </w:r>
      <w:r>
        <w:rPr>
          <w:noProof/>
        </w:rPr>
        <w:instrText xml:space="preserve"> PAGEREF _Toc218431228 \h </w:instrText>
      </w:r>
      <w:r>
        <w:rPr>
          <w:noProof/>
        </w:rPr>
      </w:r>
      <w:r>
        <w:rPr>
          <w:noProof/>
        </w:rPr>
        <w:fldChar w:fldCharType="separate"/>
      </w:r>
      <w:r>
        <w:rPr>
          <w:noProof/>
        </w:rPr>
        <w:t>57</w:t>
      </w:r>
      <w:r>
        <w:rPr>
          <w:noProof/>
        </w:rPr>
        <w:fldChar w:fldCharType="end"/>
      </w:r>
    </w:p>
    <w:p w14:paraId="5FC6B1B6" w14:textId="0C64B226" w:rsidR="004828CD" w:rsidRDefault="004828C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_Toc218431229 \h </w:instrText>
      </w:r>
      <w:r>
        <w:rPr>
          <w:noProof/>
        </w:rPr>
      </w:r>
      <w:r>
        <w:rPr>
          <w:noProof/>
        </w:rPr>
        <w:fldChar w:fldCharType="separate"/>
      </w:r>
      <w:r>
        <w:rPr>
          <w:noProof/>
        </w:rPr>
        <w:t>58</w:t>
      </w:r>
      <w:r>
        <w:rPr>
          <w:noProof/>
        </w:rPr>
        <w:fldChar w:fldCharType="end"/>
      </w:r>
    </w:p>
    <w:p w14:paraId="649C6D2E" w14:textId="1D7E1AE6" w:rsidR="004828CD" w:rsidRDefault="004828C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_Toc218431230 \h </w:instrText>
      </w:r>
      <w:r>
        <w:rPr>
          <w:noProof/>
        </w:rPr>
      </w:r>
      <w:r>
        <w:rPr>
          <w:noProof/>
        </w:rPr>
        <w:fldChar w:fldCharType="separate"/>
      </w:r>
      <w:r>
        <w:rPr>
          <w:noProof/>
        </w:rPr>
        <w:t>58</w:t>
      </w:r>
      <w:r>
        <w:rPr>
          <w:noProof/>
        </w:rPr>
        <w:fldChar w:fldCharType="end"/>
      </w:r>
    </w:p>
    <w:p w14:paraId="60156449" w14:textId="410A8142" w:rsidR="004828CD" w:rsidRDefault="004828C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r>
      <w:r>
        <w:rPr>
          <w:noProof/>
        </w:rPr>
        <w:instrText xml:space="preserve"> PAGEREF _Toc218431231 \h </w:instrText>
      </w:r>
      <w:r>
        <w:rPr>
          <w:noProof/>
        </w:rPr>
      </w:r>
      <w:r>
        <w:rPr>
          <w:noProof/>
        </w:rPr>
        <w:fldChar w:fldCharType="separate"/>
      </w:r>
      <w:r>
        <w:rPr>
          <w:noProof/>
        </w:rPr>
        <w:t>58</w:t>
      </w:r>
      <w:r>
        <w:rPr>
          <w:noProof/>
        </w:rPr>
        <w:fldChar w:fldCharType="end"/>
      </w:r>
    </w:p>
    <w:p w14:paraId="2FB537E9" w14:textId="0DADFE47" w:rsidR="004828CD" w:rsidRDefault="004828CD">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_Toc218431232 \h </w:instrText>
      </w:r>
      <w:r>
        <w:rPr>
          <w:noProof/>
        </w:rPr>
      </w:r>
      <w:r>
        <w:rPr>
          <w:noProof/>
        </w:rPr>
        <w:fldChar w:fldCharType="separate"/>
      </w:r>
      <w:r>
        <w:rPr>
          <w:noProof/>
        </w:rPr>
        <w:t>75</w:t>
      </w:r>
      <w:r>
        <w:rPr>
          <w:noProof/>
        </w:rPr>
        <w:fldChar w:fldCharType="end"/>
      </w:r>
    </w:p>
    <w:p w14:paraId="548BFB11" w14:textId="562EB4FE" w:rsidR="008D72A7" w:rsidRDefault="00581C86"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77501527"/>
      <w:bookmarkStart w:id="28" w:name="_Toc183533198"/>
      <w:bookmarkStart w:id="29" w:name="_Toc186716336"/>
      <w:bookmarkStart w:id="30" w:name="_Toc191374548"/>
      <w:bookmarkStart w:id="31" w:name="_Toc192835290"/>
      <w:bookmarkStart w:id="32" w:name="_Toc218431111"/>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7021CA49" w14:textId="77777777" w:rsidR="008D72A7" w:rsidRPr="008D72A7" w:rsidRDefault="008D72A7" w:rsidP="008D72A7">
      <w:r>
        <w:t xml:space="preserve">This Technical </w:t>
      </w:r>
      <w:bookmarkStart w:id="33" w:name="spectype3"/>
      <w:r>
        <w:t>Specification</w:t>
      </w:r>
      <w:bookmarkEnd w:id="33"/>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4" w:name="introduction"/>
      <w:bookmarkStart w:id="35" w:name="_Toc18853021"/>
      <w:bookmarkStart w:id="36" w:name="_Toc22141021"/>
      <w:bookmarkStart w:id="37" w:name="_Toc22624223"/>
      <w:bookmarkStart w:id="38" w:name="_Toc26202284"/>
      <w:bookmarkStart w:id="39" w:name="_Toc26202470"/>
      <w:bookmarkStart w:id="40" w:name="_Toc34804178"/>
      <w:bookmarkStart w:id="41" w:name="_Toc35935749"/>
      <w:bookmarkStart w:id="42" w:name="_Toc45029969"/>
      <w:bookmarkStart w:id="43" w:name="_Toc51922329"/>
      <w:bookmarkStart w:id="44" w:name="_Toc51922743"/>
      <w:bookmarkStart w:id="45" w:name="_Toc122015796"/>
      <w:bookmarkStart w:id="46" w:name="_Toc130844959"/>
      <w:bookmarkStart w:id="47" w:name="_Toc138344456"/>
      <w:bookmarkStart w:id="48" w:name="_Toc145946962"/>
      <w:bookmarkStart w:id="49" w:name="_Toc153817402"/>
      <w:bookmarkStart w:id="50" w:name="_Toc161839718"/>
      <w:bookmarkStart w:id="51" w:name="_Toc177501528"/>
      <w:bookmarkStart w:id="52" w:name="_Toc183533199"/>
      <w:bookmarkStart w:id="53" w:name="_Toc186716337"/>
      <w:bookmarkStart w:id="54" w:name="_Toc191374549"/>
      <w:bookmarkStart w:id="55" w:name="_Toc192835291"/>
      <w:bookmarkStart w:id="56" w:name="_Toc218431112"/>
      <w:bookmarkEnd w:id="34"/>
      <w:r w:rsidRPr="008D72A7">
        <w:t>1</w:t>
      </w:r>
      <w:r w:rsidRPr="008D72A7">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7" w:name="_Toc26202285"/>
      <w:bookmarkStart w:id="58" w:name="_Toc22624224"/>
      <w:bookmarkStart w:id="59" w:name="_Toc22141022"/>
      <w:bookmarkStart w:id="60" w:name="_Toc18853022"/>
      <w:bookmarkStart w:id="61" w:name="_Toc26202471"/>
      <w:bookmarkStart w:id="62" w:name="_Toc34804179"/>
      <w:bookmarkStart w:id="63" w:name="_Toc35935750"/>
      <w:bookmarkStart w:id="64" w:name="_Toc45029970"/>
      <w:bookmarkStart w:id="65" w:name="_Toc51922330"/>
      <w:bookmarkStart w:id="66" w:name="_Toc51922744"/>
      <w:bookmarkStart w:id="67" w:name="_Toc122015797"/>
      <w:bookmarkStart w:id="68" w:name="_Toc130844960"/>
      <w:bookmarkStart w:id="69" w:name="_Toc138344457"/>
      <w:bookmarkStart w:id="70" w:name="_Toc145946963"/>
      <w:bookmarkStart w:id="71" w:name="_Toc153817403"/>
      <w:bookmarkStart w:id="72" w:name="_Toc161839719"/>
      <w:bookmarkStart w:id="73" w:name="_Toc177501529"/>
      <w:bookmarkStart w:id="74" w:name="_Toc183533200"/>
      <w:bookmarkStart w:id="75" w:name="_Toc186716338"/>
      <w:bookmarkStart w:id="76" w:name="_Toc191374550"/>
      <w:bookmarkStart w:id="77" w:name="_Toc192835292"/>
      <w:bookmarkStart w:id="78" w:name="_Toc218431113"/>
      <w:r w:rsidRPr="008D72A7">
        <w:t>2</w:t>
      </w:r>
      <w:r w:rsidRPr="008D72A7">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79"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79"/>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6B8DBB0A"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 xml:space="preserve">3GPP </w:t>
      </w:r>
      <w:r w:rsidR="004828CD" w:rsidRPr="00E057BA">
        <w:rPr>
          <w:lang w:eastAsia="zh-CN"/>
        </w:rPr>
        <w:t>TS</w:t>
      </w:r>
      <w:r w:rsidR="004828CD">
        <w:rPr>
          <w:lang w:eastAsia="zh-CN"/>
        </w:rPr>
        <w:t> </w:t>
      </w:r>
      <w:r w:rsidR="004828CD" w:rsidRPr="00E057BA">
        <w:rPr>
          <w:lang w:eastAsia="zh-CN"/>
        </w:rPr>
        <w:t>2</w:t>
      </w:r>
      <w:r w:rsidRPr="00E057BA">
        <w:rPr>
          <w:lang w:eastAsia="zh-CN"/>
        </w:rPr>
        <w:t>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2E522708" w:rsidR="002E22CB" w:rsidRDefault="002E22CB" w:rsidP="00791867">
      <w:pPr>
        <w:pStyle w:val="EX"/>
      </w:pPr>
      <w:r>
        <w:rPr>
          <w:lang w:eastAsia="zh-CN"/>
        </w:rPr>
        <w:t>[23]</w:t>
      </w:r>
      <w:r>
        <w:rPr>
          <w:lang w:eastAsia="zh-CN"/>
        </w:rPr>
        <w:tab/>
        <w:t xml:space="preserve">3GPP </w:t>
      </w:r>
      <w:r w:rsidR="004828CD">
        <w:t>TS 3</w:t>
      </w:r>
      <w:r>
        <w:t>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80" w:name="_Toc26202286"/>
      <w:bookmarkStart w:id="81" w:name="_Toc22624225"/>
      <w:bookmarkStart w:id="82" w:name="_Toc22141023"/>
      <w:bookmarkStart w:id="83" w:name="_Toc18853023"/>
      <w:bookmarkStart w:id="84" w:name="_Toc26202472"/>
      <w:bookmarkStart w:id="85" w:name="_Toc34804180"/>
      <w:bookmarkStart w:id="86" w:name="_Toc35935751"/>
      <w:bookmarkStart w:id="87" w:name="_Toc45029971"/>
      <w:bookmarkStart w:id="88" w:name="_Toc51922331"/>
      <w:bookmarkStart w:id="89" w:name="_Toc51922745"/>
      <w:bookmarkStart w:id="90" w:name="_Toc122015798"/>
      <w:bookmarkStart w:id="91" w:name="_Toc130844961"/>
      <w:bookmarkStart w:id="92" w:name="_Toc138344458"/>
      <w:bookmarkStart w:id="93" w:name="_Toc145946964"/>
      <w:bookmarkStart w:id="94" w:name="_Toc153817404"/>
      <w:bookmarkStart w:id="95" w:name="_Toc161839720"/>
      <w:bookmarkStart w:id="96" w:name="_Toc177501530"/>
      <w:bookmarkStart w:id="97" w:name="_Toc183533201"/>
      <w:bookmarkStart w:id="98" w:name="_Toc186716339"/>
      <w:bookmarkStart w:id="99" w:name="_Toc191374551"/>
      <w:bookmarkStart w:id="100" w:name="_Toc192835293"/>
      <w:bookmarkStart w:id="101" w:name="_Toc218431114"/>
      <w:r w:rsidRPr="008D72A7">
        <w:t>3</w:t>
      </w:r>
      <w:r w:rsidRPr="008D72A7">
        <w:tab/>
      </w:r>
      <w:bookmarkEnd w:id="80"/>
      <w:bookmarkEnd w:id="81"/>
      <w:bookmarkEnd w:id="82"/>
      <w:bookmarkEnd w:id="83"/>
      <w:bookmarkEnd w:id="84"/>
      <w:bookmarkEnd w:id="85"/>
      <w:r w:rsidR="00325ACD" w:rsidRPr="004D3578">
        <w:t>Definitions</w:t>
      </w:r>
      <w:r w:rsidR="00325ACD">
        <w:t xml:space="preserve"> of terms, symbols and abbreviations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F3E6790" w14:textId="77777777" w:rsidR="008D72A7" w:rsidRPr="008D72A7" w:rsidRDefault="008D72A7" w:rsidP="00EF4063">
      <w:pPr>
        <w:pStyle w:val="Heading2"/>
      </w:pPr>
      <w:bookmarkStart w:id="102" w:name="_Toc26202287"/>
      <w:bookmarkStart w:id="103" w:name="_Toc22624226"/>
      <w:bookmarkStart w:id="104" w:name="_Toc22141024"/>
      <w:bookmarkStart w:id="105" w:name="_Toc18853024"/>
      <w:bookmarkStart w:id="106" w:name="_Toc26202473"/>
      <w:bookmarkStart w:id="107" w:name="_Toc34804181"/>
      <w:bookmarkStart w:id="108" w:name="_Toc35935752"/>
      <w:bookmarkStart w:id="109" w:name="_Toc45029972"/>
      <w:bookmarkStart w:id="110" w:name="_Toc51922332"/>
      <w:bookmarkStart w:id="111" w:name="_Toc51922746"/>
      <w:bookmarkStart w:id="112" w:name="_Toc122015799"/>
      <w:bookmarkStart w:id="113" w:name="_Toc130844962"/>
      <w:bookmarkStart w:id="114" w:name="_Toc138344459"/>
      <w:bookmarkStart w:id="115" w:name="_Toc145946965"/>
      <w:bookmarkStart w:id="116" w:name="_Toc153817405"/>
      <w:bookmarkStart w:id="117" w:name="_Toc161839721"/>
      <w:bookmarkStart w:id="118" w:name="_Toc177501531"/>
      <w:bookmarkStart w:id="119" w:name="_Toc183533202"/>
      <w:bookmarkStart w:id="120" w:name="_Toc186716340"/>
      <w:bookmarkStart w:id="121" w:name="_Toc191374552"/>
      <w:bookmarkStart w:id="122" w:name="_Toc192835294"/>
      <w:bookmarkStart w:id="123" w:name="_Toc218431115"/>
      <w:r w:rsidRPr="008D72A7">
        <w:t>3.1</w:t>
      </w:r>
      <w:r w:rsidRPr="008D72A7">
        <w:tab/>
      </w:r>
      <w:bookmarkEnd w:id="102"/>
      <w:bookmarkEnd w:id="103"/>
      <w:bookmarkEnd w:id="104"/>
      <w:bookmarkEnd w:id="105"/>
      <w:bookmarkEnd w:id="106"/>
      <w:bookmarkEnd w:id="107"/>
      <w:r w:rsidR="00325ACD">
        <w:t>Terms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24" w:name="_Toc26202288"/>
      <w:bookmarkStart w:id="125" w:name="_Toc22624227"/>
      <w:bookmarkStart w:id="126" w:name="_Toc22141025"/>
      <w:bookmarkStart w:id="127" w:name="_Toc18853025"/>
      <w:bookmarkStart w:id="128" w:name="_Toc26202474"/>
      <w:bookmarkStart w:id="129" w:name="_Toc34804182"/>
      <w:bookmarkStart w:id="130" w:name="_Toc35935753"/>
      <w:bookmarkStart w:id="131" w:name="_Toc45029973"/>
      <w:bookmarkStart w:id="132" w:name="_Toc51922333"/>
      <w:bookmarkStart w:id="133" w:name="_Toc51922747"/>
      <w:bookmarkStart w:id="134" w:name="_Toc122015800"/>
      <w:bookmarkStart w:id="135" w:name="_Toc130844963"/>
      <w:bookmarkStart w:id="136" w:name="_Toc138344460"/>
      <w:bookmarkStart w:id="137" w:name="_Toc145946966"/>
      <w:bookmarkStart w:id="138" w:name="_Toc153817406"/>
      <w:bookmarkStart w:id="139" w:name="_Toc161839722"/>
      <w:bookmarkStart w:id="140" w:name="_Toc177501532"/>
      <w:bookmarkStart w:id="141" w:name="_Toc183533203"/>
      <w:bookmarkStart w:id="142" w:name="_Toc186716341"/>
      <w:bookmarkStart w:id="143" w:name="_Toc191374553"/>
      <w:bookmarkStart w:id="144" w:name="_Toc192835295"/>
      <w:bookmarkStart w:id="145" w:name="_Toc218431116"/>
      <w:r w:rsidRPr="008D72A7">
        <w:t>3.2</w:t>
      </w:r>
      <w:r w:rsidRPr="008D72A7">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46" w:name="_Toc26202289"/>
      <w:bookmarkStart w:id="147" w:name="_Toc22624228"/>
      <w:bookmarkStart w:id="148" w:name="_Toc22141026"/>
      <w:bookmarkStart w:id="149" w:name="_Toc18853026"/>
      <w:bookmarkStart w:id="150" w:name="_Toc26202475"/>
      <w:bookmarkStart w:id="151" w:name="_Toc34804183"/>
      <w:bookmarkStart w:id="152" w:name="_Toc35935754"/>
      <w:bookmarkStart w:id="153" w:name="_Toc45029974"/>
      <w:bookmarkStart w:id="154" w:name="_Toc51922334"/>
      <w:bookmarkStart w:id="155" w:name="_Toc51922748"/>
      <w:bookmarkStart w:id="156" w:name="_Toc122015801"/>
      <w:bookmarkStart w:id="157" w:name="_Toc130844964"/>
      <w:bookmarkStart w:id="158" w:name="_Toc138344461"/>
      <w:bookmarkStart w:id="159" w:name="_Toc145946967"/>
      <w:bookmarkStart w:id="160" w:name="_Toc153817407"/>
      <w:bookmarkStart w:id="161" w:name="_Toc161839723"/>
      <w:bookmarkStart w:id="162" w:name="_Toc177501533"/>
      <w:bookmarkStart w:id="163" w:name="_Toc183533204"/>
      <w:bookmarkStart w:id="164" w:name="_Toc186716342"/>
      <w:bookmarkStart w:id="165" w:name="_Toc191374554"/>
      <w:bookmarkStart w:id="166" w:name="_Toc192835296"/>
      <w:bookmarkStart w:id="167" w:name="_Toc218431117"/>
      <w:r w:rsidRPr="008D72A7">
        <w:t>3.3</w:t>
      </w:r>
      <w:r w:rsidRPr="008D72A7">
        <w:tab/>
        <w:t>Abbreviations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Mobile gNB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68" w:name="_Toc26202290"/>
      <w:bookmarkStart w:id="169" w:name="_Toc22624229"/>
      <w:bookmarkStart w:id="170" w:name="_Toc22141027"/>
      <w:bookmarkStart w:id="171" w:name="_Toc18853027"/>
      <w:bookmarkStart w:id="172" w:name="_Toc26202476"/>
      <w:bookmarkStart w:id="173" w:name="_Toc34804184"/>
      <w:bookmarkStart w:id="174" w:name="_Toc35935755"/>
      <w:bookmarkStart w:id="175" w:name="_Toc45029975"/>
      <w:bookmarkStart w:id="176" w:name="_Toc51922335"/>
      <w:bookmarkStart w:id="177" w:name="_Toc51922749"/>
      <w:bookmarkStart w:id="178" w:name="_Toc122015802"/>
      <w:bookmarkStart w:id="179" w:name="_Toc130844965"/>
      <w:bookmarkStart w:id="180" w:name="_Toc138344462"/>
      <w:bookmarkStart w:id="181" w:name="_Toc145946968"/>
      <w:bookmarkStart w:id="182" w:name="_Toc153817408"/>
      <w:bookmarkStart w:id="183" w:name="_Toc161839724"/>
      <w:bookmarkStart w:id="184" w:name="_Toc177501534"/>
      <w:bookmarkStart w:id="185" w:name="_Toc183533205"/>
      <w:bookmarkStart w:id="186" w:name="_Toc186716343"/>
      <w:bookmarkStart w:id="187" w:name="_Toc191374555"/>
      <w:bookmarkStart w:id="188" w:name="_Toc192835297"/>
      <w:bookmarkStart w:id="189" w:name="_Toc218431118"/>
      <w:r w:rsidRPr="008D72A7">
        <w:lastRenderedPageBreak/>
        <w:t>4</w:t>
      </w:r>
      <w:r w:rsidRPr="008D72A7">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15pt;height:242.3pt" o:ole="">
            <v:imagedata r:id="rId13" o:title=""/>
          </v:shape>
          <o:OLEObject Type="Embed" ProgID="Visio.Drawing.11" ShapeID="_x0000_i1027" DrawAspect="Content" ObjectID="_1829043975"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90" w:name="_Toc26202291"/>
      <w:bookmarkStart w:id="191" w:name="_Toc22624230"/>
      <w:bookmarkStart w:id="192" w:name="_Toc22141028"/>
      <w:bookmarkStart w:id="193" w:name="_Toc18853028"/>
      <w:bookmarkStart w:id="194" w:name="_Toc26202477"/>
      <w:bookmarkStart w:id="195" w:name="_Toc34804185"/>
      <w:bookmarkStart w:id="196" w:name="_Toc35935756"/>
      <w:bookmarkStart w:id="197" w:name="_Toc45029976"/>
      <w:bookmarkStart w:id="198" w:name="_Toc51922336"/>
      <w:bookmarkStart w:id="199" w:name="_Toc51922750"/>
      <w:bookmarkStart w:id="200" w:name="_Toc122015803"/>
      <w:bookmarkStart w:id="201" w:name="_Toc130844966"/>
      <w:bookmarkStart w:id="202" w:name="_Toc138344463"/>
      <w:bookmarkStart w:id="203" w:name="_Toc145946969"/>
      <w:bookmarkStart w:id="204" w:name="_Toc153817409"/>
      <w:bookmarkStart w:id="205" w:name="_Toc161839725"/>
      <w:bookmarkStart w:id="206" w:name="_Toc177501535"/>
      <w:bookmarkStart w:id="207" w:name="_Toc183533206"/>
      <w:bookmarkStart w:id="208" w:name="_Toc186716344"/>
      <w:bookmarkStart w:id="209" w:name="_Toc191374556"/>
      <w:bookmarkStart w:id="210" w:name="_Toc192835298"/>
      <w:bookmarkStart w:id="211" w:name="_Toc218431119"/>
      <w:r w:rsidRPr="008D72A7">
        <w:t>5</w:t>
      </w:r>
      <w:r w:rsidRPr="008D72A7">
        <w:tab/>
        <w:t xml:space="preserve">Services offered by the </w:t>
      </w:r>
      <w:r w:rsidRPr="008D72A7">
        <w:rPr>
          <w:lang w:eastAsia="zh-CN"/>
        </w:rPr>
        <w:t>GMLC</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7F23BFE" w14:textId="77777777" w:rsidR="008D72A7" w:rsidRPr="008D72A7" w:rsidRDefault="008D72A7" w:rsidP="00EF4063">
      <w:pPr>
        <w:pStyle w:val="Heading2"/>
      </w:pPr>
      <w:bookmarkStart w:id="212" w:name="_Toc26202292"/>
      <w:bookmarkStart w:id="213" w:name="_Toc22624231"/>
      <w:bookmarkStart w:id="214" w:name="_Toc22141029"/>
      <w:bookmarkStart w:id="215" w:name="_Toc18853029"/>
      <w:bookmarkStart w:id="216" w:name="_Toc26202478"/>
      <w:bookmarkStart w:id="217" w:name="_Toc34804186"/>
      <w:bookmarkStart w:id="218" w:name="_Toc35935757"/>
      <w:bookmarkStart w:id="219" w:name="_Toc45029977"/>
      <w:bookmarkStart w:id="220" w:name="_Toc51922337"/>
      <w:bookmarkStart w:id="221" w:name="_Toc51922751"/>
      <w:bookmarkStart w:id="222" w:name="_Toc122015804"/>
      <w:bookmarkStart w:id="223" w:name="_Toc130844967"/>
      <w:bookmarkStart w:id="224" w:name="_Toc138344464"/>
      <w:bookmarkStart w:id="225" w:name="_Toc145946970"/>
      <w:bookmarkStart w:id="226" w:name="_Toc153817410"/>
      <w:bookmarkStart w:id="227" w:name="_Toc161839726"/>
      <w:bookmarkStart w:id="228" w:name="_Toc177501536"/>
      <w:bookmarkStart w:id="229" w:name="_Toc183533207"/>
      <w:bookmarkStart w:id="230" w:name="_Toc186716345"/>
      <w:bookmarkStart w:id="231" w:name="_Toc191374557"/>
      <w:bookmarkStart w:id="232" w:name="_Toc192835299"/>
      <w:bookmarkStart w:id="233" w:name="_Toc218431120"/>
      <w:r w:rsidRPr="008D72A7">
        <w:t>5.1</w:t>
      </w:r>
      <w:r w:rsidRPr="008D72A7">
        <w:tab/>
        <w:t>Introduction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327A40AE" w:rsidR="008D72A7" w:rsidRDefault="002D407D" w:rsidP="00853606">
            <w:pPr>
              <w:pStyle w:val="TAL"/>
              <w:rPr>
                <w:lang w:eastAsia="zh-CN"/>
              </w:rPr>
            </w:pPr>
            <w:r>
              <w:rPr>
                <w:lang w:eastAsia="zh-CN"/>
              </w:rPr>
              <w:t xml:space="preserve">GMLC, </w:t>
            </w:r>
            <w:r w:rsidR="008D72A7">
              <w:rPr>
                <w:lang w:eastAsia="zh-CN"/>
              </w:rPr>
              <w:t>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r>
              <w:rPr>
                <w:lang w:eastAsia="zh-CN"/>
              </w:rPr>
              <w:t>PrivacyCheckIdMapping</w:t>
            </w:r>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r w:rsidRPr="009C3791">
              <w:t>apiName</w:t>
            </w:r>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34" w:name="_Toc26202293"/>
      <w:bookmarkStart w:id="235" w:name="_Toc22624232"/>
      <w:bookmarkStart w:id="236" w:name="_Toc22141030"/>
      <w:bookmarkStart w:id="237" w:name="_Toc18853030"/>
      <w:bookmarkStart w:id="238" w:name="_Toc26202479"/>
      <w:bookmarkStart w:id="239" w:name="_Toc34804187"/>
      <w:bookmarkStart w:id="240" w:name="_Toc35935758"/>
      <w:bookmarkStart w:id="241" w:name="_Toc45029978"/>
      <w:bookmarkStart w:id="242" w:name="_Toc51922338"/>
      <w:bookmarkStart w:id="243" w:name="_Toc51922752"/>
      <w:bookmarkStart w:id="244" w:name="_Toc122015805"/>
      <w:bookmarkStart w:id="245" w:name="_Toc130844968"/>
      <w:bookmarkStart w:id="246" w:name="_Toc138344465"/>
      <w:bookmarkStart w:id="247" w:name="_Toc145946971"/>
      <w:bookmarkStart w:id="248" w:name="_Toc153817411"/>
      <w:bookmarkStart w:id="249" w:name="_Toc161839727"/>
      <w:bookmarkStart w:id="250" w:name="_Toc177501537"/>
      <w:bookmarkStart w:id="251" w:name="_Toc183533208"/>
      <w:bookmarkStart w:id="252" w:name="_Toc186716346"/>
      <w:bookmarkStart w:id="253" w:name="_Toc191374558"/>
      <w:bookmarkStart w:id="254" w:name="_Toc192835300"/>
      <w:bookmarkStart w:id="255" w:name="_Toc218431121"/>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37D963C8" w14:textId="77777777" w:rsidR="008D72A7" w:rsidRPr="008D72A7" w:rsidRDefault="008D72A7" w:rsidP="00EF4063">
      <w:pPr>
        <w:pStyle w:val="Heading3"/>
      </w:pPr>
      <w:bookmarkStart w:id="256" w:name="_Toc26202294"/>
      <w:bookmarkStart w:id="257" w:name="_Toc22624233"/>
      <w:bookmarkStart w:id="258" w:name="_Toc22141031"/>
      <w:bookmarkStart w:id="259" w:name="_Toc18853031"/>
      <w:bookmarkStart w:id="260" w:name="_Toc26202480"/>
      <w:bookmarkStart w:id="261" w:name="_Toc34804188"/>
      <w:bookmarkStart w:id="262" w:name="_Toc35935759"/>
      <w:bookmarkStart w:id="263" w:name="_Toc45029979"/>
      <w:bookmarkStart w:id="264" w:name="_Toc51922339"/>
      <w:bookmarkStart w:id="265" w:name="_Toc51922753"/>
      <w:bookmarkStart w:id="266" w:name="_Toc122015806"/>
      <w:bookmarkStart w:id="267" w:name="_Toc130844969"/>
      <w:bookmarkStart w:id="268" w:name="_Toc138344466"/>
      <w:bookmarkStart w:id="269" w:name="_Toc145946972"/>
      <w:bookmarkStart w:id="270" w:name="_Toc153817412"/>
      <w:bookmarkStart w:id="271" w:name="_Toc161839728"/>
      <w:bookmarkStart w:id="272" w:name="_Toc177501538"/>
      <w:bookmarkStart w:id="273" w:name="_Toc183533209"/>
      <w:bookmarkStart w:id="274" w:name="_Toc186716347"/>
      <w:bookmarkStart w:id="275" w:name="_Toc191374559"/>
      <w:bookmarkStart w:id="276" w:name="_Toc192835301"/>
      <w:bookmarkStart w:id="277" w:name="_Toc218431122"/>
      <w:r w:rsidRPr="008D72A7">
        <w:t>5.2.1</w:t>
      </w:r>
      <w:r w:rsidRPr="008D72A7">
        <w:tab/>
        <w:t>Service Description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9D5B7E4" w14:textId="47B3C088"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DengXian"/>
          <w:lang w:eastAsia="zh-CN"/>
        </w:rPr>
        <w:t>-</w:t>
      </w:r>
      <w:r>
        <w:rPr>
          <w:rFonts w:eastAsia="DengXian"/>
          <w:lang w:eastAsia="zh-CN"/>
        </w:rPr>
        <w:tab/>
      </w:r>
      <w:r>
        <w:rPr>
          <w:rFonts w:eastAsia="SimSun"/>
        </w:rPr>
        <w:t xml:space="preserve">Allow the consumer NF to request the </w:t>
      </w:r>
      <w:r>
        <w:rPr>
          <w:lang w:eastAsia="zh-CN"/>
        </w:rPr>
        <w:t>relative locations, distance, or direction</w:t>
      </w:r>
      <w:r>
        <w:rPr>
          <w:rFonts w:eastAsia="SimSun"/>
        </w:rPr>
        <w:t xml:space="preserve"> between UEs.</w:t>
      </w:r>
    </w:p>
    <w:p w14:paraId="55B35890" w14:textId="77777777" w:rsidR="008D72A7" w:rsidRPr="008D72A7" w:rsidRDefault="008D72A7" w:rsidP="00EF4063">
      <w:pPr>
        <w:pStyle w:val="Heading3"/>
      </w:pPr>
      <w:bookmarkStart w:id="278" w:name="_Toc26202295"/>
      <w:bookmarkStart w:id="279" w:name="_Toc22624234"/>
      <w:bookmarkStart w:id="280" w:name="_Toc22141032"/>
      <w:bookmarkStart w:id="281" w:name="_Toc18853032"/>
      <w:bookmarkStart w:id="282" w:name="_Toc26202481"/>
      <w:bookmarkStart w:id="283" w:name="_Toc34804189"/>
      <w:bookmarkStart w:id="284" w:name="_Toc35935760"/>
      <w:bookmarkStart w:id="285" w:name="_Toc45029980"/>
      <w:bookmarkStart w:id="286" w:name="_Toc51922340"/>
      <w:bookmarkStart w:id="287" w:name="_Toc51922754"/>
      <w:bookmarkStart w:id="288" w:name="_Toc122015807"/>
      <w:bookmarkStart w:id="289" w:name="_Toc130844970"/>
      <w:bookmarkStart w:id="290" w:name="_Toc138344467"/>
      <w:bookmarkStart w:id="291" w:name="_Toc145946973"/>
      <w:bookmarkStart w:id="292" w:name="_Toc153817413"/>
      <w:bookmarkStart w:id="293" w:name="_Toc161839729"/>
      <w:bookmarkStart w:id="294" w:name="_Toc177501539"/>
      <w:bookmarkStart w:id="295" w:name="_Toc183533210"/>
      <w:bookmarkStart w:id="296" w:name="_Toc186716348"/>
      <w:bookmarkStart w:id="297" w:name="_Toc191374560"/>
      <w:bookmarkStart w:id="298" w:name="_Toc192835302"/>
      <w:bookmarkStart w:id="299" w:name="_Toc218431123"/>
      <w:r w:rsidRPr="008D72A7">
        <w:t>5.2.2</w:t>
      </w:r>
      <w:r w:rsidRPr="008D72A7">
        <w:tab/>
        <w:t>Service Operations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5C598159" w14:textId="77777777" w:rsidR="008D72A7" w:rsidRPr="008D72A7" w:rsidRDefault="008D72A7" w:rsidP="00EF4063">
      <w:pPr>
        <w:pStyle w:val="Heading4"/>
      </w:pPr>
      <w:bookmarkStart w:id="300" w:name="_Toc26202296"/>
      <w:bookmarkStart w:id="301" w:name="_Toc22624235"/>
      <w:bookmarkStart w:id="302" w:name="_Toc22141033"/>
      <w:bookmarkStart w:id="303" w:name="_Toc18853033"/>
      <w:bookmarkStart w:id="304" w:name="_Toc26202482"/>
      <w:bookmarkStart w:id="305" w:name="_Toc34804190"/>
      <w:bookmarkStart w:id="306" w:name="_Toc35935761"/>
      <w:bookmarkStart w:id="307" w:name="_Toc45029981"/>
      <w:bookmarkStart w:id="308" w:name="_Toc51922341"/>
      <w:bookmarkStart w:id="309" w:name="_Toc51922755"/>
      <w:bookmarkStart w:id="310" w:name="_Toc122015808"/>
      <w:bookmarkStart w:id="311" w:name="_Toc130844971"/>
      <w:bookmarkStart w:id="312" w:name="_Toc138344468"/>
      <w:bookmarkStart w:id="313" w:name="_Toc145946974"/>
      <w:bookmarkStart w:id="314" w:name="_Toc153817414"/>
      <w:bookmarkStart w:id="315" w:name="_Toc161839730"/>
      <w:bookmarkStart w:id="316" w:name="_Toc177501540"/>
      <w:bookmarkStart w:id="317" w:name="_Toc183533211"/>
      <w:bookmarkStart w:id="318" w:name="_Toc186716349"/>
      <w:bookmarkStart w:id="319" w:name="_Toc191374561"/>
      <w:bookmarkStart w:id="320" w:name="_Toc192835303"/>
      <w:bookmarkStart w:id="321" w:name="_Toc218431124"/>
      <w:r w:rsidRPr="008D72A7">
        <w:t>5.2.2.1</w:t>
      </w:r>
      <w:r w:rsidRPr="008D72A7">
        <w:tab/>
        <w:t>Introduction</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32C0B918" w14:textId="0099DB36" w:rsidR="00487E97" w:rsidRDefault="00D6554C" w:rsidP="00487E97">
      <w:pPr>
        <w:pStyle w:val="B1"/>
        <w:rPr>
          <w:lang w:eastAsia="zh-CN"/>
        </w:rPr>
      </w:pPr>
      <w:r w:rsidRPr="0016578E">
        <w:rPr>
          <w:lang w:eastAsia="zh-CN"/>
        </w:rPr>
        <w:t>-</w:t>
      </w:r>
      <w:r w:rsidRPr="0016578E">
        <w:rPr>
          <w:lang w:eastAsia="zh-CN"/>
        </w:rPr>
        <w:tab/>
        <w:t>LocationUpdateSubscribe</w:t>
      </w:r>
    </w:p>
    <w:p w14:paraId="492E7710" w14:textId="77777777" w:rsidR="0063528D" w:rsidRDefault="00487E97" w:rsidP="0063528D">
      <w:pPr>
        <w:ind w:left="568" w:hanging="284"/>
        <w:rPr>
          <w:lang w:eastAsia="zh-CN"/>
        </w:rPr>
      </w:pPr>
      <w:r>
        <w:rPr>
          <w:lang w:eastAsia="zh-CN"/>
        </w:rPr>
        <w:t>-</w:t>
      </w:r>
      <w:r>
        <w:rPr>
          <w:lang w:eastAsia="zh-CN"/>
        </w:rPr>
        <w:tab/>
        <w:t>PrivacyCheckIdMapping</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322" w:name="_Toc26202297"/>
      <w:bookmarkStart w:id="323" w:name="_Toc22624236"/>
      <w:bookmarkStart w:id="324" w:name="_Toc22141034"/>
      <w:bookmarkStart w:id="325" w:name="_Toc18853034"/>
      <w:bookmarkStart w:id="326" w:name="_Toc26202483"/>
      <w:bookmarkStart w:id="327" w:name="_Toc34804191"/>
      <w:bookmarkStart w:id="328" w:name="_Toc35935762"/>
      <w:bookmarkStart w:id="329" w:name="_Toc45029982"/>
      <w:bookmarkStart w:id="330" w:name="_Toc51922342"/>
      <w:bookmarkStart w:id="331" w:name="_Toc51922756"/>
      <w:bookmarkStart w:id="332" w:name="_Toc122015809"/>
      <w:bookmarkStart w:id="333" w:name="_Toc130844972"/>
      <w:bookmarkStart w:id="334" w:name="_Toc138344469"/>
      <w:bookmarkStart w:id="335" w:name="_Toc145946975"/>
      <w:bookmarkStart w:id="336" w:name="_Toc153817415"/>
      <w:bookmarkStart w:id="337" w:name="_Toc161839731"/>
      <w:bookmarkStart w:id="338" w:name="_Toc177501541"/>
      <w:bookmarkStart w:id="339" w:name="_Toc183533212"/>
      <w:bookmarkStart w:id="340" w:name="_Toc186716350"/>
      <w:bookmarkStart w:id="341" w:name="_Toc191374562"/>
      <w:bookmarkStart w:id="342" w:name="_Toc192835304"/>
      <w:bookmarkStart w:id="343" w:name="_Toc218431125"/>
      <w:r w:rsidRPr="008D72A7">
        <w:t>5.2.2.2</w:t>
      </w:r>
      <w:r w:rsidRPr="008D72A7">
        <w:tab/>
      </w:r>
      <w:r w:rsidRPr="008D72A7">
        <w:rPr>
          <w:lang w:eastAsia="zh-CN"/>
        </w:rPr>
        <w:t>ProvideLocation</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38BDCF10" w14:textId="77777777" w:rsidR="008D72A7" w:rsidRPr="008D72A7" w:rsidRDefault="008D72A7" w:rsidP="00EF4063">
      <w:pPr>
        <w:pStyle w:val="Heading5"/>
      </w:pPr>
      <w:bookmarkStart w:id="344" w:name="_Toc26202298"/>
      <w:bookmarkStart w:id="345" w:name="_Toc22624237"/>
      <w:bookmarkStart w:id="346" w:name="_Toc22141035"/>
      <w:bookmarkStart w:id="347" w:name="_Toc18853035"/>
      <w:bookmarkStart w:id="348" w:name="_Toc26202484"/>
      <w:bookmarkStart w:id="349" w:name="_Toc34804192"/>
      <w:bookmarkStart w:id="350" w:name="_Toc35935763"/>
      <w:bookmarkStart w:id="351" w:name="_Toc45029983"/>
      <w:bookmarkStart w:id="352" w:name="_Toc51922343"/>
      <w:bookmarkStart w:id="353" w:name="_Toc51922757"/>
      <w:bookmarkStart w:id="354" w:name="_Toc122015810"/>
      <w:bookmarkStart w:id="355" w:name="_Toc130844973"/>
      <w:bookmarkStart w:id="356" w:name="_Toc138344470"/>
      <w:bookmarkStart w:id="357" w:name="_Toc145946976"/>
      <w:bookmarkStart w:id="358" w:name="_Toc153817416"/>
      <w:bookmarkStart w:id="359" w:name="_Toc161839732"/>
      <w:bookmarkStart w:id="360" w:name="_Toc177501542"/>
      <w:bookmarkStart w:id="361" w:name="_Toc183533213"/>
      <w:bookmarkStart w:id="362" w:name="_Toc186716351"/>
      <w:bookmarkStart w:id="363" w:name="_Toc191374563"/>
      <w:bookmarkStart w:id="364" w:name="_Toc192835305"/>
      <w:bookmarkStart w:id="365" w:name="_Toc218431126"/>
      <w:r w:rsidRPr="008D72A7">
        <w:t>5.2.2.2.1</w:t>
      </w:r>
      <w:r w:rsidRPr="008D72A7">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66" w:name="_Toc34147867"/>
      <w:bookmarkStart w:id="367" w:name="_Toc36463251"/>
      <w:bookmarkStart w:id="368" w:name="_Toc43215091"/>
      <w:bookmarkStart w:id="369" w:name="_Toc45032339"/>
      <w:bookmarkStart w:id="370" w:name="_Toc122015811"/>
      <w:bookmarkStart w:id="371" w:name="_Toc130844974"/>
      <w:bookmarkStart w:id="372" w:name="_Toc138344471"/>
      <w:bookmarkStart w:id="373" w:name="_Toc145946977"/>
      <w:bookmarkStart w:id="374" w:name="_Toc153817417"/>
      <w:bookmarkStart w:id="375" w:name="_Toc161839733"/>
      <w:bookmarkStart w:id="376" w:name="_Toc177501543"/>
      <w:bookmarkStart w:id="377" w:name="_Toc183533214"/>
      <w:bookmarkStart w:id="378" w:name="_Toc186716352"/>
      <w:bookmarkStart w:id="379" w:name="_Toc191374564"/>
      <w:bookmarkStart w:id="380" w:name="_Toc192835306"/>
      <w:bookmarkStart w:id="381" w:name="_Toc218431127"/>
      <w:r>
        <w:lastRenderedPageBreak/>
        <w:t>5.2.2.2.2</w:t>
      </w:r>
      <w:r>
        <w:tab/>
      </w:r>
      <w:bookmarkEnd w:id="366"/>
      <w:bookmarkEnd w:id="367"/>
      <w:bookmarkEnd w:id="368"/>
      <w:bookmarkEnd w:id="369"/>
      <w:r>
        <w:t>Provide Location of a single UE</w:t>
      </w:r>
      <w:bookmarkEnd w:id="370"/>
      <w:bookmarkEnd w:id="371"/>
      <w:bookmarkEnd w:id="372"/>
      <w:bookmarkEnd w:id="373"/>
      <w:bookmarkEnd w:id="374"/>
      <w:bookmarkEnd w:id="375"/>
      <w:bookmarkEnd w:id="376"/>
      <w:bookmarkEnd w:id="377"/>
      <w:bookmarkEnd w:id="378"/>
      <w:bookmarkEnd w:id="379"/>
      <w:bookmarkEnd w:id="380"/>
      <w:bookmarkEnd w:id="381"/>
    </w:p>
    <w:p w14:paraId="2D49531F" w14:textId="77777777" w:rsidR="008D72A7" w:rsidRPr="008D72A7" w:rsidRDefault="008D72A7" w:rsidP="008D72A7">
      <w:pPr>
        <w:rPr>
          <w:lang w:eastAsia="zh-CN"/>
        </w:rPr>
      </w:pPr>
      <w:r>
        <w:rPr>
          <w:lang w:eastAsia="zh-CN"/>
        </w:rPr>
        <w:t>The service operation is used during the procedures:</w:t>
      </w:r>
    </w:p>
    <w:p w14:paraId="71068C06" w14:textId="28F03E8B" w:rsidR="008D72A7" w:rsidRDefault="008D72A7" w:rsidP="008D72A7">
      <w:pPr>
        <w:pStyle w:val="B1"/>
        <w:rPr>
          <w:lang w:eastAsia="zh-CN"/>
        </w:rPr>
      </w:pPr>
      <w:r>
        <w:t>-</w:t>
      </w:r>
      <w:r>
        <w:tab/>
      </w:r>
      <w:r>
        <w:rPr>
          <w:lang w:eastAsia="zh-CN"/>
        </w:rPr>
        <w:t>5GC-MT-LR Procedure</w:t>
      </w:r>
      <w:r w:rsidR="00D2305D">
        <w:rPr>
          <w:lang w:eastAsia="zh-CN"/>
        </w:rPr>
        <w:t>s</w:t>
      </w:r>
      <w:r>
        <w:rPr>
          <w:lang w:eastAsia="zh-CN"/>
        </w:rPr>
        <w:t xml:space="preserv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82" w:name="_Hlk139043423"/>
      <w:r>
        <w:rPr>
          <w:lang w:eastAsia="zh-CN"/>
        </w:rPr>
        <w:t>rocedures of SL-MT-LR involving LMF</w:t>
      </w:r>
      <w:bookmarkEnd w:id="382"/>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83" w:name="_Hlk139043375"/>
      <w:r>
        <w:rPr>
          <w:lang w:eastAsia="zh-CN"/>
        </w:rPr>
        <w:t>5GC-MT-LR Procedure using SL positioning</w:t>
      </w:r>
      <w:bookmarkEnd w:id="383"/>
      <w:r>
        <w:rPr>
          <w:lang w:eastAsia="zh-CN"/>
        </w:rPr>
        <w:t xml:space="preserve"> </w:t>
      </w:r>
      <w:r>
        <w:t>(see 3GPP TS 23.273 [4], clause 6.20.5)</w:t>
      </w:r>
    </w:p>
    <w:p w14:paraId="045C377E" w14:textId="46462550"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D2305D">
        <w:rPr>
          <w:lang w:eastAsia="zh-CN"/>
        </w:rPr>
        <w:t>,</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2.65pt;height:108.3pt" o:ole="">
            <v:imagedata r:id="rId15" o:title=""/>
          </v:shape>
          <o:OLEObject Type="Embed" ProgID="Visio.Drawing.11" ShapeID="_x0000_i1028" DrawAspect="Content" ObjectID="_1829043976"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F8C4235"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r w:rsidR="0073738B">
        <w:rPr>
          <w:lang w:eastAsia="zh-CN"/>
        </w:rPr>
        <w:t>ranging_SL location results, related UEs</w:t>
      </w:r>
      <w:r w:rsidR="0073738B">
        <w:rPr>
          <w:rFonts w:ascii="SimSun" w:eastAsia="SimSun" w:hAnsi="SimSun" w:cs="SimSun"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r w:rsidR="00F57810">
        <w:rPr>
          <w:rFonts w:hint="eastAsia"/>
          <w:lang w:eastAsia="zh-CN"/>
        </w:rPr>
        <w:t>subscription</w:t>
      </w:r>
      <w:r w:rsidR="00F57810">
        <w:rPr>
          <w:lang w:eastAsia="zh-CN"/>
        </w:rPr>
        <w:t xml:space="preserve"> </w:t>
      </w:r>
      <w:r w:rsidR="005D6D04">
        <w:rPr>
          <w:lang w:eastAsia="zh-CN"/>
        </w:rPr>
        <w:t xml:space="preserve">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79969152" w14:textId="20B3F2B7"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55A2F775" w14:textId="34DC73E6" w:rsidR="00CD6787" w:rsidRDefault="00D2305D" w:rsidP="00D2305D">
      <w:pPr>
        <w:pStyle w:val="B1"/>
        <w:rPr>
          <w:lang w:eastAsia="zh-CN"/>
        </w:rPr>
      </w:pPr>
      <w:r>
        <w:rPr>
          <w:lang w:eastAsia="zh-CN"/>
        </w:rPr>
        <w:tab/>
        <w:t xml:space="preserve">If the MBSR indication </w:t>
      </w:r>
      <w:r w:rsidR="00CD6787">
        <w:rPr>
          <w:lang w:eastAsia="zh-CN"/>
        </w:rPr>
        <w:t>is</w:t>
      </w:r>
      <w:r>
        <w:rPr>
          <w:lang w:eastAsia="zh-CN"/>
        </w:rPr>
        <w:t xml:space="preserve"> received, the (H-)GMLC of the MBSR UE shall skip the privacy check based on the </w:t>
      </w:r>
      <w:r w:rsidR="00CD6787">
        <w:rPr>
          <w:lang w:eastAsia="zh-CN"/>
        </w:rPr>
        <w:t xml:space="preserve">MBSR </w:t>
      </w:r>
      <w:r>
        <w:rPr>
          <w:lang w:eastAsia="zh-CN"/>
        </w:rPr>
        <w:t>indication and/or the subscription data from UDM.</w:t>
      </w:r>
    </w:p>
    <w:p w14:paraId="01D29423" w14:textId="15BB5926" w:rsidR="00D2305D" w:rsidRDefault="00CD6787" w:rsidP="00D2305D">
      <w:pPr>
        <w:pStyle w:val="B1"/>
        <w:rPr>
          <w:lang w:eastAsia="zh-CN"/>
        </w:rPr>
      </w:pPr>
      <w:r>
        <w:rPr>
          <w:lang w:eastAsia="zh-CN"/>
        </w:rPr>
        <w:lastRenderedPageBreak/>
        <w:tab/>
        <w:t xml:space="preserve">If the MWAB indication is received, the (H-)GMLC of the MWAB UE shall skip the privacy check based on the MWAB indication. </w:t>
      </w:r>
      <w:r w:rsidR="00D2305D">
        <w:rPr>
          <w:lang w:eastAsia="zh-CN"/>
        </w:rPr>
        <w:t>If the MWAB indication was received from the LMF, the GMLC in MWAB-UE Broadcasted PLMN shall relay the MWAB indication to the GMLC in MWAB-UE HPLMN.</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84"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84"/>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85" w:name="_Toc122015812"/>
      <w:bookmarkStart w:id="386" w:name="_Toc130844975"/>
      <w:bookmarkStart w:id="387" w:name="_Toc138344472"/>
      <w:bookmarkStart w:id="388" w:name="_Toc145946978"/>
      <w:bookmarkStart w:id="389" w:name="_Toc153817418"/>
      <w:bookmarkStart w:id="390" w:name="_Toc161839734"/>
      <w:bookmarkStart w:id="391" w:name="_Toc177501544"/>
      <w:bookmarkStart w:id="392" w:name="_Toc183533215"/>
      <w:bookmarkStart w:id="393" w:name="_Toc186716353"/>
      <w:bookmarkStart w:id="394" w:name="_Toc191374565"/>
      <w:bookmarkStart w:id="395" w:name="_Toc192835307"/>
      <w:bookmarkStart w:id="396" w:name="_Toc218431128"/>
      <w:r>
        <w:t>5.2.2.2.3</w:t>
      </w:r>
      <w:r>
        <w:tab/>
        <w:t>Provide Locations of a group of UEs</w:t>
      </w:r>
      <w:bookmarkEnd w:id="385"/>
      <w:bookmarkEnd w:id="386"/>
      <w:bookmarkEnd w:id="387"/>
      <w:bookmarkEnd w:id="388"/>
      <w:bookmarkEnd w:id="389"/>
      <w:bookmarkEnd w:id="390"/>
      <w:bookmarkEnd w:id="391"/>
      <w:bookmarkEnd w:id="392"/>
      <w:bookmarkEnd w:id="393"/>
      <w:bookmarkEnd w:id="394"/>
      <w:bookmarkEnd w:id="395"/>
      <w:bookmarkEnd w:id="396"/>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2.65pt;height:108.3pt" o:ole="">
            <v:imagedata r:id="rId17" o:title=""/>
          </v:shape>
          <o:OLEObject Type="Embed" ProgID="Visio.Drawing.11" ShapeID="_x0000_i1029" DrawAspect="Content" ObjectID="_1829043977"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1D2C132B" w14:textId="185ABF0D" w:rsidR="00A54158" w:rsidRDefault="00A54158" w:rsidP="00A54158">
      <w:pPr>
        <w:pStyle w:val="B1"/>
        <w:ind w:firstLine="0"/>
        <w:rPr>
          <w:lang w:eastAsia="zh-CN"/>
        </w:rPr>
      </w:pPr>
      <w:bookmarkStart w:id="397"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97"/>
    <w:p w14:paraId="6AC562FB" w14:textId="77777777" w:rsidR="00A54158" w:rsidRDefault="00A54158" w:rsidP="00A54158">
      <w:pPr>
        <w:pStyle w:val="B1"/>
        <w:rPr>
          <w:lang w:eastAsia="zh-CN"/>
        </w:rPr>
      </w:pPr>
      <w:r>
        <w:rPr>
          <w:lang w:eastAsia="zh-CN"/>
        </w:rPr>
        <w:lastRenderedPageBreak/>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98" w:name="_Toc26202299"/>
      <w:bookmarkStart w:id="399" w:name="_Toc22624238"/>
      <w:bookmarkStart w:id="400" w:name="_Toc22141036"/>
      <w:bookmarkStart w:id="401" w:name="_Toc18853038"/>
      <w:bookmarkStart w:id="402" w:name="_Toc26202485"/>
      <w:bookmarkStart w:id="403" w:name="_Toc34804193"/>
      <w:bookmarkStart w:id="404" w:name="_Toc35935764"/>
      <w:bookmarkStart w:id="405" w:name="_Toc45029984"/>
      <w:bookmarkStart w:id="406" w:name="_Toc51922344"/>
      <w:bookmarkStart w:id="407" w:name="_Toc51922758"/>
      <w:bookmarkStart w:id="408" w:name="_Toc122015813"/>
      <w:bookmarkStart w:id="409" w:name="_Toc130844976"/>
      <w:bookmarkStart w:id="410" w:name="_Toc138344473"/>
      <w:bookmarkStart w:id="411" w:name="_Toc145946979"/>
      <w:bookmarkStart w:id="412" w:name="_Toc153817419"/>
      <w:bookmarkStart w:id="413" w:name="_Toc161839735"/>
      <w:bookmarkStart w:id="414" w:name="_Toc177501545"/>
      <w:bookmarkStart w:id="415" w:name="_Toc183533216"/>
      <w:bookmarkStart w:id="416" w:name="_Toc186716354"/>
      <w:bookmarkStart w:id="417" w:name="_Toc191374566"/>
      <w:bookmarkStart w:id="418" w:name="_Toc192835308"/>
      <w:bookmarkStart w:id="419" w:name="_Toc218431129"/>
      <w:r w:rsidRPr="008D72A7">
        <w:t>5.2.2.3</w:t>
      </w:r>
      <w:r w:rsidRPr="008D72A7">
        <w:tab/>
      </w:r>
      <w:r w:rsidRPr="008D72A7">
        <w:rPr>
          <w:lang w:eastAsia="zh-CN"/>
        </w:rPr>
        <w:t>LocationUpdate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1D33FA4C" w14:textId="77777777" w:rsidR="008D72A7" w:rsidRPr="008D72A7" w:rsidRDefault="008D72A7" w:rsidP="00EF4063">
      <w:pPr>
        <w:pStyle w:val="Heading5"/>
        <w:rPr>
          <w:lang w:eastAsia="zh-CN"/>
        </w:rPr>
      </w:pPr>
      <w:bookmarkStart w:id="420" w:name="_Toc26202300"/>
      <w:bookmarkStart w:id="421" w:name="_Toc22624239"/>
      <w:bookmarkStart w:id="422" w:name="_Toc22141037"/>
      <w:bookmarkStart w:id="423" w:name="_Toc18853039"/>
      <w:bookmarkStart w:id="424" w:name="_Toc26202486"/>
      <w:bookmarkStart w:id="425" w:name="_Toc34804194"/>
      <w:bookmarkStart w:id="426" w:name="_Toc35935765"/>
      <w:bookmarkStart w:id="427" w:name="_Toc45029985"/>
      <w:bookmarkStart w:id="428" w:name="_Toc51922345"/>
      <w:bookmarkStart w:id="429" w:name="_Toc51922759"/>
      <w:bookmarkStart w:id="430" w:name="_Toc122015814"/>
      <w:bookmarkStart w:id="431" w:name="_Toc130844977"/>
      <w:bookmarkStart w:id="432" w:name="_Toc138344474"/>
      <w:bookmarkStart w:id="433" w:name="_Toc145946980"/>
      <w:bookmarkStart w:id="434" w:name="_Toc153817420"/>
      <w:bookmarkStart w:id="435" w:name="_Toc161839736"/>
      <w:bookmarkStart w:id="436" w:name="_Toc177501546"/>
      <w:bookmarkStart w:id="437" w:name="_Toc183533217"/>
      <w:bookmarkStart w:id="438" w:name="_Toc186716355"/>
      <w:bookmarkStart w:id="439" w:name="_Toc191374567"/>
      <w:bookmarkStart w:id="440" w:name="_Toc192835309"/>
      <w:bookmarkStart w:id="441" w:name="_Toc218431130"/>
      <w:r w:rsidRPr="008D72A7">
        <w:t>5.2.2.</w:t>
      </w:r>
      <w:r w:rsidRPr="008D72A7">
        <w:rPr>
          <w:lang w:eastAsia="zh-CN"/>
        </w:rPr>
        <w:t>3</w:t>
      </w:r>
      <w:r w:rsidRPr="008D72A7">
        <w:t>.1</w:t>
      </w:r>
      <w:r w:rsidRPr="008D72A7">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7pt;height:102.7pt" o:ole="">
            <v:imagedata r:id="rId19" o:title=""/>
          </v:shape>
          <o:OLEObject Type="Embed" ProgID="Visio.Drawing.15" ShapeID="_x0000_i1030" DrawAspect="Content" ObjectID="_1829043978"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22D4C3D2"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44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443" w:name="_Toc26202301"/>
      <w:bookmarkStart w:id="444" w:name="_Toc22624240"/>
      <w:bookmarkStart w:id="445" w:name="_Toc22141038"/>
      <w:bookmarkStart w:id="446" w:name="_Toc18853040"/>
      <w:bookmarkStart w:id="447" w:name="_Toc26202487"/>
      <w:bookmarkStart w:id="448" w:name="_Toc34804195"/>
      <w:bookmarkStart w:id="449" w:name="_Toc35935766"/>
      <w:bookmarkStart w:id="450" w:name="_Toc45029986"/>
      <w:bookmarkStart w:id="451" w:name="_Toc51922346"/>
      <w:bookmarkStart w:id="452" w:name="_Toc51922760"/>
      <w:bookmarkStart w:id="453" w:name="_Toc122015815"/>
      <w:bookmarkStart w:id="454" w:name="_Toc130844978"/>
      <w:bookmarkStart w:id="455" w:name="_Toc138344475"/>
      <w:bookmarkStart w:id="456" w:name="_Toc145946981"/>
      <w:bookmarkStart w:id="457" w:name="_Toc153817421"/>
      <w:bookmarkStart w:id="458" w:name="_Toc161839737"/>
      <w:bookmarkStart w:id="459" w:name="_Toc177501547"/>
      <w:bookmarkStart w:id="460" w:name="_Toc183533218"/>
      <w:bookmarkStart w:id="461" w:name="_Toc186716356"/>
      <w:bookmarkStart w:id="462" w:name="_Toc191374568"/>
      <w:bookmarkStart w:id="463" w:name="_Toc192835310"/>
      <w:bookmarkStart w:id="464" w:name="_Toc218431131"/>
      <w:bookmarkEnd w:id="442"/>
      <w:r w:rsidRPr="008D72A7">
        <w:t>5.2.2.</w:t>
      </w:r>
      <w:r w:rsidRPr="008D72A7">
        <w:rPr>
          <w:lang w:eastAsia="zh-CN"/>
        </w:rPr>
        <w:t>4</w:t>
      </w:r>
      <w:r w:rsidRPr="008D72A7">
        <w:tab/>
      </w:r>
      <w:r w:rsidRPr="008D72A7">
        <w:rPr>
          <w:lang w:eastAsia="zh-CN"/>
        </w:rPr>
        <w:t>CancelLocation</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06E6EB65" w14:textId="77777777" w:rsidR="008D72A7" w:rsidRPr="008D72A7" w:rsidRDefault="008D72A7" w:rsidP="00EF4063">
      <w:pPr>
        <w:pStyle w:val="Heading5"/>
        <w:rPr>
          <w:lang w:eastAsia="zh-CN"/>
        </w:rPr>
      </w:pPr>
      <w:bookmarkStart w:id="465" w:name="_Toc26202302"/>
      <w:bookmarkStart w:id="466" w:name="_Toc22624241"/>
      <w:bookmarkStart w:id="467" w:name="_Toc22141039"/>
      <w:bookmarkStart w:id="468" w:name="_Toc18853041"/>
      <w:bookmarkStart w:id="469" w:name="_Toc26202488"/>
      <w:bookmarkStart w:id="470" w:name="_Toc34804196"/>
      <w:bookmarkStart w:id="471" w:name="_Toc35935767"/>
      <w:bookmarkStart w:id="472" w:name="_Toc45029987"/>
      <w:bookmarkStart w:id="473" w:name="_Toc51922347"/>
      <w:bookmarkStart w:id="474" w:name="_Toc51922761"/>
      <w:bookmarkStart w:id="475" w:name="_Toc122015816"/>
      <w:bookmarkStart w:id="476" w:name="_Toc130844979"/>
      <w:bookmarkStart w:id="477" w:name="_Toc138344476"/>
      <w:bookmarkStart w:id="478" w:name="_Toc145946982"/>
      <w:bookmarkStart w:id="479" w:name="_Toc153817422"/>
      <w:bookmarkStart w:id="480" w:name="_Toc161839738"/>
      <w:bookmarkStart w:id="481" w:name="_Toc177501548"/>
      <w:bookmarkStart w:id="482" w:name="_Toc183533219"/>
      <w:bookmarkStart w:id="483" w:name="_Toc186716357"/>
      <w:bookmarkStart w:id="484" w:name="_Toc191374569"/>
      <w:bookmarkStart w:id="485" w:name="_Toc192835311"/>
      <w:bookmarkStart w:id="486" w:name="_Toc218431132"/>
      <w:r w:rsidRPr="008D72A7">
        <w:t>5.2.2.</w:t>
      </w:r>
      <w:r w:rsidRPr="008D72A7">
        <w:rPr>
          <w:lang w:eastAsia="zh-CN"/>
        </w:rPr>
        <w:t>4</w:t>
      </w:r>
      <w:r w:rsidRPr="008D72A7">
        <w:t>.1</w:t>
      </w:r>
      <w:r w:rsidRPr="008D72A7">
        <w:tab/>
        <w:t>General</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75pt;height:107.05pt" o:ole="">
            <v:imagedata r:id="rId21" o:title=""/>
          </v:shape>
          <o:OLEObject Type="Embed" ProgID="Visio.Drawing.11" ShapeID="_x0000_i1031" DrawAspect="Content" ObjectID="_1829043979"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684D32F0" w:rsidR="008D72A7" w:rsidRDefault="008D72A7" w:rsidP="008D72A7">
      <w:pPr>
        <w:pStyle w:val="B1"/>
        <w:rPr>
          <w:lang w:eastAsia="zh-CN"/>
        </w:rPr>
      </w:pPr>
      <w:r>
        <w:rPr>
          <w:lang w:eastAsia="zh-CN"/>
        </w:rPr>
        <w:lastRenderedPageBreak/>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nrppaPeriodicInd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87" w:name="_Toc26202303"/>
      <w:bookmarkStart w:id="488" w:name="_Toc22624242"/>
      <w:bookmarkStart w:id="489" w:name="_Toc22141040"/>
      <w:bookmarkStart w:id="490" w:name="_Toc18853042"/>
      <w:bookmarkStart w:id="491" w:name="_Toc26202489"/>
      <w:bookmarkStart w:id="492" w:name="_Toc34804197"/>
      <w:bookmarkStart w:id="493" w:name="_Toc35935768"/>
      <w:bookmarkStart w:id="494" w:name="_Toc45029988"/>
      <w:bookmarkStart w:id="495" w:name="_Toc51922348"/>
      <w:bookmarkStart w:id="496" w:name="_Toc51922762"/>
      <w:bookmarkStart w:id="497" w:name="_Toc122015817"/>
      <w:bookmarkStart w:id="498" w:name="_Toc130844980"/>
      <w:bookmarkStart w:id="499" w:name="_Toc138344477"/>
      <w:bookmarkStart w:id="500" w:name="_Toc145946983"/>
      <w:bookmarkStart w:id="501" w:name="_Toc153817423"/>
      <w:bookmarkStart w:id="502" w:name="_Toc161839739"/>
      <w:bookmarkStart w:id="503" w:name="_Toc177501549"/>
      <w:bookmarkStart w:id="504" w:name="_Toc183533220"/>
      <w:bookmarkStart w:id="505" w:name="_Toc186716358"/>
      <w:bookmarkStart w:id="506" w:name="_Toc191374570"/>
      <w:bookmarkStart w:id="507" w:name="_Toc192835312"/>
      <w:bookmarkStart w:id="508" w:name="_Toc218431133"/>
      <w:r w:rsidRPr="008D72A7">
        <w:t>5.2.2.</w:t>
      </w:r>
      <w:r w:rsidRPr="008D72A7">
        <w:rPr>
          <w:lang w:eastAsia="zh-CN"/>
        </w:rPr>
        <w:t>5</w:t>
      </w:r>
      <w:r w:rsidRPr="008D72A7">
        <w:tab/>
      </w:r>
      <w:r w:rsidRPr="008D72A7">
        <w:rPr>
          <w:lang w:eastAsia="zh-CN"/>
        </w:rPr>
        <w:t>EventNotify</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2C02A795" w14:textId="77777777" w:rsidR="008D72A7" w:rsidRPr="008D72A7" w:rsidRDefault="008D72A7" w:rsidP="00EF4063">
      <w:pPr>
        <w:pStyle w:val="Heading5"/>
        <w:rPr>
          <w:lang w:eastAsia="zh-CN"/>
        </w:rPr>
      </w:pPr>
      <w:bookmarkStart w:id="509" w:name="_Toc26202304"/>
      <w:bookmarkStart w:id="510" w:name="_Toc22624243"/>
      <w:bookmarkStart w:id="511" w:name="_Toc22141041"/>
      <w:bookmarkStart w:id="512" w:name="_Toc18853043"/>
      <w:bookmarkStart w:id="513" w:name="_Toc26202490"/>
      <w:bookmarkStart w:id="514" w:name="_Toc34804198"/>
      <w:bookmarkStart w:id="515" w:name="_Toc35935769"/>
      <w:bookmarkStart w:id="516" w:name="_Toc45029989"/>
      <w:bookmarkStart w:id="517" w:name="_Toc51922349"/>
      <w:bookmarkStart w:id="518" w:name="_Toc51922763"/>
      <w:bookmarkStart w:id="519" w:name="_Toc122015818"/>
      <w:bookmarkStart w:id="520" w:name="_Toc130844981"/>
      <w:bookmarkStart w:id="521" w:name="_Toc138344478"/>
      <w:bookmarkStart w:id="522" w:name="_Toc145946984"/>
      <w:bookmarkStart w:id="523" w:name="_Toc153817424"/>
      <w:bookmarkStart w:id="524" w:name="_Toc161839740"/>
      <w:bookmarkStart w:id="525" w:name="_Toc177501550"/>
      <w:bookmarkStart w:id="526" w:name="_Toc183533221"/>
      <w:bookmarkStart w:id="527" w:name="_Toc186716359"/>
      <w:bookmarkStart w:id="528" w:name="_Toc191374571"/>
      <w:bookmarkStart w:id="529" w:name="_Toc192835313"/>
      <w:bookmarkStart w:id="530" w:name="_Toc218431134"/>
      <w:r w:rsidRPr="008D72A7">
        <w:t>5.2.2.</w:t>
      </w:r>
      <w:r w:rsidRPr="008D72A7">
        <w:rPr>
          <w:lang w:eastAsia="zh-CN"/>
        </w:rPr>
        <w:t>5</w:t>
      </w:r>
      <w:r w:rsidRPr="008D72A7">
        <w:t>.1</w:t>
      </w:r>
      <w:r w:rsidRPr="008D72A7">
        <w:tab/>
        <w:t>General</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241D39FF" w14:textId="77777777" w:rsidR="00C7240F" w:rsidRDefault="0078017C" w:rsidP="00C7240F">
      <w:pPr>
        <w:pStyle w:val="B1"/>
      </w:pPr>
      <w:r>
        <w:t>-</w:t>
      </w:r>
      <w:r>
        <w:tab/>
        <w:t>EventNotify for the UEs in a target group</w:t>
      </w:r>
    </w:p>
    <w:p w14:paraId="6D582AD2" w14:textId="1046A6FC" w:rsidR="0078017C" w:rsidRDefault="00C7240F" w:rsidP="00C7240F">
      <w:pPr>
        <w:pStyle w:val="B1"/>
        <w:rPr>
          <w:lang w:eastAsia="zh-CN"/>
        </w:rPr>
      </w:pPr>
      <w:r>
        <w:t>-</w:t>
      </w:r>
      <w:r>
        <w:tab/>
        <w:t>EventNotify for a single UE relative to one or more related UEs</w:t>
      </w:r>
    </w:p>
    <w:p w14:paraId="6A6FB492" w14:textId="77777777" w:rsidR="0078017C" w:rsidRDefault="0078017C" w:rsidP="00EF4063">
      <w:pPr>
        <w:pStyle w:val="Heading5"/>
        <w:rPr>
          <w:lang w:eastAsia="zh-CN"/>
        </w:rPr>
      </w:pPr>
      <w:bookmarkStart w:id="531" w:name="_Toc122015819"/>
      <w:bookmarkStart w:id="532" w:name="_Toc130844982"/>
      <w:bookmarkStart w:id="533" w:name="_Toc138344479"/>
      <w:bookmarkStart w:id="534" w:name="_Toc145946985"/>
      <w:bookmarkStart w:id="535" w:name="_Toc153817425"/>
      <w:bookmarkStart w:id="536" w:name="_Toc161839741"/>
      <w:bookmarkStart w:id="537" w:name="_Toc177501551"/>
      <w:bookmarkStart w:id="538" w:name="_Toc183533222"/>
      <w:bookmarkStart w:id="539" w:name="_Toc186716360"/>
      <w:bookmarkStart w:id="540" w:name="_Toc191374572"/>
      <w:bookmarkStart w:id="541" w:name="_Toc192835314"/>
      <w:bookmarkStart w:id="542" w:name="_Toc218431135"/>
      <w:r>
        <w:t>5.2.2.5.2</w:t>
      </w:r>
      <w:r>
        <w:tab/>
        <w:t>EventNotify for a single UE</w:t>
      </w:r>
      <w:bookmarkEnd w:id="531"/>
      <w:bookmarkEnd w:id="532"/>
      <w:bookmarkEnd w:id="533"/>
      <w:bookmarkEnd w:id="534"/>
      <w:bookmarkEnd w:id="535"/>
      <w:bookmarkEnd w:id="536"/>
      <w:bookmarkEnd w:id="537"/>
      <w:bookmarkEnd w:id="538"/>
      <w:bookmarkEnd w:id="539"/>
      <w:bookmarkEnd w:id="540"/>
      <w:bookmarkEnd w:id="541"/>
      <w:bookmarkEnd w:id="542"/>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5.15pt;height:107.05pt" o:ole="">
            <v:imagedata r:id="rId23" o:title=""/>
          </v:shape>
          <o:OLEObject Type="Embed" ProgID="Visio.Drawing.11" ShapeID="_x0000_i1032" DrawAspect="Content" ObjectID="_1829043980"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lastRenderedPageBreak/>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r>
        <w:rPr>
          <w:lang w:eastAsia="zh-CN"/>
        </w:rPr>
        <w:t>EventNotifyData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nrppaPeriodicInd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543" w:name="_Toc122015820"/>
      <w:bookmarkStart w:id="544" w:name="_Toc130844983"/>
      <w:bookmarkStart w:id="545" w:name="_Toc138344480"/>
      <w:bookmarkStart w:id="546" w:name="_Toc145946986"/>
      <w:bookmarkStart w:id="547" w:name="_Toc153817426"/>
      <w:bookmarkStart w:id="548" w:name="_Toc161839742"/>
      <w:bookmarkStart w:id="549" w:name="_Toc177501552"/>
      <w:bookmarkStart w:id="550" w:name="_Toc183533223"/>
      <w:bookmarkStart w:id="551" w:name="_Toc186716361"/>
      <w:bookmarkStart w:id="552" w:name="_Toc191374573"/>
      <w:bookmarkStart w:id="553" w:name="_Toc192835315"/>
      <w:bookmarkStart w:id="554" w:name="_Toc218431136"/>
      <w:r>
        <w:t>5.2.2.5.3</w:t>
      </w:r>
      <w:r>
        <w:tab/>
        <w:t>EventNotify for the UEs in a target group</w:t>
      </w:r>
      <w:bookmarkEnd w:id="543"/>
      <w:bookmarkEnd w:id="544"/>
      <w:bookmarkEnd w:id="545"/>
      <w:bookmarkEnd w:id="546"/>
      <w:bookmarkEnd w:id="547"/>
      <w:bookmarkEnd w:id="548"/>
      <w:bookmarkEnd w:id="549"/>
      <w:bookmarkEnd w:id="550"/>
      <w:bookmarkEnd w:id="551"/>
      <w:bookmarkEnd w:id="552"/>
      <w:bookmarkEnd w:id="553"/>
      <w:bookmarkEnd w:id="554"/>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5.15pt;height:107.05pt" o:ole="">
            <v:imagedata r:id="rId25" o:title=""/>
          </v:shape>
          <o:OLEObject Type="Embed" ProgID="Visio.Drawing.11" ShapeID="_x0000_i1033" DrawAspect="Content" ObjectID="_1829043981"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lastRenderedPageBreak/>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555" w:name="_Toc34804199"/>
      <w:bookmarkStart w:id="556" w:name="_Toc35935770"/>
      <w:bookmarkStart w:id="557" w:name="_Toc45029990"/>
      <w:bookmarkStart w:id="558" w:name="_Toc51922350"/>
      <w:bookmarkStart w:id="559" w:name="_Toc51922764"/>
      <w:bookmarkStart w:id="560" w:name="_Toc122015821"/>
      <w:bookmarkStart w:id="561" w:name="_Toc130844984"/>
      <w:bookmarkStart w:id="562" w:name="_Toc138344481"/>
      <w:bookmarkStart w:id="563" w:name="_Toc145946987"/>
      <w:bookmarkStart w:id="564" w:name="_Toc153817427"/>
      <w:bookmarkStart w:id="565" w:name="_Toc161839743"/>
      <w:bookmarkStart w:id="566" w:name="_Toc177501553"/>
      <w:bookmarkStart w:id="567" w:name="_Toc183533224"/>
      <w:bookmarkStart w:id="568" w:name="_Toc186716362"/>
      <w:bookmarkStart w:id="569" w:name="_Toc191374574"/>
      <w:bookmarkStart w:id="570" w:name="_Toc192835316"/>
      <w:bookmarkStart w:id="571" w:name="_Toc218431137"/>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1DC8CCAD" w14:textId="77777777" w:rsidR="00F332EC" w:rsidRPr="00B24285" w:rsidRDefault="00F332EC" w:rsidP="00EF4063">
      <w:pPr>
        <w:pStyle w:val="Heading5"/>
        <w:rPr>
          <w:lang w:eastAsia="zh-CN"/>
        </w:rPr>
      </w:pPr>
      <w:bookmarkStart w:id="572" w:name="_Toc34804200"/>
      <w:bookmarkStart w:id="573" w:name="_Toc35935771"/>
      <w:bookmarkStart w:id="574" w:name="_Toc45029991"/>
      <w:bookmarkStart w:id="575" w:name="_Toc51922351"/>
      <w:bookmarkStart w:id="576" w:name="_Toc51922765"/>
      <w:bookmarkStart w:id="577" w:name="_Toc122015822"/>
      <w:bookmarkStart w:id="578" w:name="_Toc130844985"/>
      <w:bookmarkStart w:id="579" w:name="_Toc138344482"/>
      <w:bookmarkStart w:id="580" w:name="_Toc145946988"/>
      <w:bookmarkStart w:id="581" w:name="_Toc153817428"/>
      <w:bookmarkStart w:id="582" w:name="_Toc161839744"/>
      <w:bookmarkStart w:id="583" w:name="_Toc177501554"/>
      <w:bookmarkStart w:id="584" w:name="_Toc183533225"/>
      <w:bookmarkStart w:id="585" w:name="_Toc186716363"/>
      <w:bookmarkStart w:id="586" w:name="_Toc191374575"/>
      <w:bookmarkStart w:id="587" w:name="_Toc192835317"/>
      <w:bookmarkStart w:id="588" w:name="_Toc218431138"/>
      <w:r w:rsidRPr="00B24285">
        <w:t>5.2.2.</w:t>
      </w:r>
      <w:r>
        <w:rPr>
          <w:rFonts w:hint="eastAsia"/>
          <w:lang w:eastAsia="zh-CN"/>
        </w:rPr>
        <w:t>6</w:t>
      </w:r>
      <w:r w:rsidRPr="00B24285">
        <w:t>.1</w:t>
      </w:r>
      <w:r w:rsidRPr="00B24285">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5.15pt;height:107.7pt" o:ole="">
            <v:imagedata r:id="rId27" o:title=""/>
          </v:shape>
          <o:OLEObject Type="Embed" ProgID="Visio.Drawing.11" ShapeID="_x0000_i1034" DrawAspect="Content" ObjectID="_1829043982"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89" w:name="_Toc51922766"/>
      <w:bookmarkStart w:id="590" w:name="_Toc122015823"/>
      <w:bookmarkStart w:id="591" w:name="_Toc130844986"/>
      <w:bookmarkStart w:id="592" w:name="_Toc138344483"/>
      <w:bookmarkStart w:id="593" w:name="_Toc145946989"/>
      <w:bookmarkStart w:id="594" w:name="_Toc153817429"/>
      <w:bookmarkStart w:id="595" w:name="_Toc161839745"/>
      <w:bookmarkStart w:id="596" w:name="_Toc177501555"/>
      <w:bookmarkStart w:id="597" w:name="_Toc183533226"/>
      <w:bookmarkStart w:id="598" w:name="_Toc186716364"/>
      <w:bookmarkStart w:id="599" w:name="_Toc191374576"/>
      <w:bookmarkStart w:id="600" w:name="_Toc192835318"/>
      <w:bookmarkStart w:id="601" w:name="_Toc218431139"/>
      <w:r w:rsidRPr="00303E07">
        <w:t>5.2.2.</w:t>
      </w:r>
      <w:r w:rsidR="00F0284F">
        <w:rPr>
          <w:lang w:eastAsia="zh-CN"/>
        </w:rPr>
        <w:t>7</w:t>
      </w:r>
      <w:r w:rsidRPr="00303E07">
        <w:tab/>
      </w:r>
      <w:r w:rsidRPr="00303E07">
        <w:rPr>
          <w:rFonts w:hint="eastAsia"/>
          <w:lang w:eastAsia="zh-CN"/>
        </w:rPr>
        <w:t>LocationUpdate</w:t>
      </w:r>
      <w:r>
        <w:rPr>
          <w:lang w:eastAsia="zh-CN"/>
        </w:rPr>
        <w:t>Subscribe</w:t>
      </w:r>
      <w:bookmarkEnd w:id="589"/>
      <w:bookmarkEnd w:id="590"/>
      <w:bookmarkEnd w:id="591"/>
      <w:bookmarkEnd w:id="592"/>
      <w:bookmarkEnd w:id="593"/>
      <w:bookmarkEnd w:id="594"/>
      <w:bookmarkEnd w:id="595"/>
      <w:bookmarkEnd w:id="596"/>
      <w:bookmarkEnd w:id="597"/>
      <w:bookmarkEnd w:id="598"/>
      <w:bookmarkEnd w:id="599"/>
      <w:bookmarkEnd w:id="600"/>
      <w:bookmarkEnd w:id="601"/>
    </w:p>
    <w:p w14:paraId="59CB583E" w14:textId="77777777" w:rsidR="0016578E" w:rsidRPr="00303E07" w:rsidRDefault="0016578E" w:rsidP="00EF4063">
      <w:pPr>
        <w:pStyle w:val="Heading5"/>
        <w:rPr>
          <w:lang w:eastAsia="zh-CN"/>
        </w:rPr>
      </w:pPr>
      <w:bookmarkStart w:id="602" w:name="_Toc51922767"/>
      <w:bookmarkStart w:id="603" w:name="_Toc122015824"/>
      <w:bookmarkStart w:id="604" w:name="_Toc130844987"/>
      <w:bookmarkStart w:id="605" w:name="_Toc138344484"/>
      <w:bookmarkStart w:id="606" w:name="_Toc145946990"/>
      <w:bookmarkStart w:id="607" w:name="_Toc153817430"/>
      <w:bookmarkStart w:id="608" w:name="_Toc161839746"/>
      <w:bookmarkStart w:id="609" w:name="_Toc177501556"/>
      <w:bookmarkStart w:id="610" w:name="_Toc183533227"/>
      <w:bookmarkStart w:id="611" w:name="_Toc186716365"/>
      <w:bookmarkStart w:id="612" w:name="_Toc191374577"/>
      <w:bookmarkStart w:id="613" w:name="_Toc192835319"/>
      <w:bookmarkStart w:id="614" w:name="_Toc218431140"/>
      <w:r w:rsidRPr="00303E07">
        <w:t>5.2.2.</w:t>
      </w:r>
      <w:r w:rsidR="00F0284F">
        <w:rPr>
          <w:lang w:eastAsia="zh-CN"/>
        </w:rPr>
        <w:t>7</w:t>
      </w:r>
      <w:r w:rsidRPr="00303E07">
        <w:t>.1</w:t>
      </w:r>
      <w:r w:rsidRPr="00303E07">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65pt;height:117.7pt" o:ole="">
            <v:imagedata r:id="rId29" o:title=""/>
          </v:shape>
          <o:OLEObject Type="Embed" ProgID="Visio.Drawing.15" ShapeID="_x0000_i1035" DrawAspect="Content" ObjectID="_1829043983"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DengXia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SimSun"/>
        </w:rPr>
      </w:pPr>
      <w:bookmarkStart w:id="615" w:name="_Toc161839747"/>
      <w:bookmarkStart w:id="616" w:name="_Toc177501557"/>
      <w:bookmarkStart w:id="617" w:name="_Toc183533228"/>
      <w:bookmarkStart w:id="618" w:name="_Toc186716366"/>
      <w:bookmarkStart w:id="619" w:name="_Toc191374578"/>
      <w:bookmarkStart w:id="620" w:name="_Toc192835320"/>
      <w:bookmarkStart w:id="621" w:name="_Toc218431141"/>
      <w:r>
        <w:rPr>
          <w:rFonts w:eastAsia="SimSun"/>
        </w:rPr>
        <w:t>5.2.2.8</w:t>
      </w:r>
      <w:r>
        <w:rPr>
          <w:rFonts w:eastAsia="SimSun"/>
        </w:rPr>
        <w:tab/>
      </w:r>
      <w:r>
        <w:rPr>
          <w:rFonts w:eastAsia="SimSun"/>
          <w:lang w:eastAsia="zh-CN"/>
        </w:rPr>
        <w:t>PrivacyCheckIdMapping</w:t>
      </w:r>
      <w:bookmarkEnd w:id="615"/>
      <w:bookmarkEnd w:id="616"/>
      <w:bookmarkEnd w:id="617"/>
      <w:bookmarkEnd w:id="618"/>
      <w:bookmarkEnd w:id="619"/>
      <w:bookmarkEnd w:id="620"/>
      <w:bookmarkEnd w:id="621"/>
    </w:p>
    <w:p w14:paraId="3EC17CE8" w14:textId="1F1BF905" w:rsidR="009B7B1E" w:rsidRDefault="009B7B1E" w:rsidP="009B7B1E">
      <w:pPr>
        <w:pStyle w:val="Heading5"/>
        <w:rPr>
          <w:rFonts w:eastAsia="SimSun"/>
          <w:lang w:eastAsia="zh-CN"/>
        </w:rPr>
      </w:pPr>
      <w:bookmarkStart w:id="622" w:name="_Toc161839748"/>
      <w:bookmarkStart w:id="623" w:name="_Toc177501558"/>
      <w:bookmarkStart w:id="624" w:name="_Toc183533229"/>
      <w:bookmarkStart w:id="625" w:name="_Toc186716367"/>
      <w:bookmarkStart w:id="626" w:name="_Toc191374579"/>
      <w:bookmarkStart w:id="627" w:name="_Toc192835321"/>
      <w:bookmarkStart w:id="628" w:name="_Toc218431142"/>
      <w:r>
        <w:rPr>
          <w:rFonts w:eastAsia="SimSun"/>
        </w:rPr>
        <w:t>5.2.2.8.1</w:t>
      </w:r>
      <w:r>
        <w:rPr>
          <w:rFonts w:eastAsia="SimSun"/>
        </w:rPr>
        <w:tab/>
        <w:t>General</w:t>
      </w:r>
      <w:bookmarkEnd w:id="622"/>
      <w:bookmarkEnd w:id="623"/>
      <w:bookmarkEnd w:id="624"/>
      <w:bookmarkEnd w:id="625"/>
      <w:bookmarkEnd w:id="626"/>
      <w:bookmarkEnd w:id="627"/>
      <w:bookmarkEnd w:id="628"/>
    </w:p>
    <w:p w14:paraId="1FE1B3CA" w14:textId="77777777" w:rsidR="009B7B1E" w:rsidRDefault="009B7B1E" w:rsidP="009B7B1E">
      <w:pPr>
        <w:rPr>
          <w:rFonts w:eastAsia="SimSun"/>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The PrivacyCheckIdMapping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SimSun"/>
          <w:lang w:val="fr-FR" w:eastAsia="en-US"/>
        </w:rPr>
        <w:object w:dxaOrig="8670" w:dyaOrig="2160" w14:anchorId="2C85C2F3">
          <v:shape id="_x0000_i1036" type="#_x0000_t75" style="width:434.5pt;height:108.3pt" o:ole="">
            <v:imagedata r:id="rId31" o:title=""/>
          </v:shape>
          <o:OLEObject Type="Embed" ProgID="Visio.Drawing.11" ShapeID="_x0000_i1036" DrawAspect="Content" ObjectID="_1829043984"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r>
        <w:rPr>
          <w:lang w:eastAsia="zh-CN"/>
        </w:rPr>
        <w:t>PrivacyCheckIdMapping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PrivacyCheckIdMappingReqData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r>
        <w:rPr>
          <w:lang w:eastAsia="zh-CN"/>
        </w:rPr>
        <w:t>PrivacyCheckIdMappingRespData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.2-2 may be returned. For 4xx/5xx status codes, the message body may contain a ProblemDetails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629" w:name="_Hlk158928718"/>
      <w:r>
        <w:rPr>
          <w:rFonts w:ascii="Arial" w:hAnsi="Arial"/>
          <w:sz w:val="24"/>
        </w:rPr>
        <w:lastRenderedPageBreak/>
        <w:t>5.2.2.</w:t>
      </w:r>
      <w:r w:rsidR="008F251F">
        <w:rPr>
          <w:rFonts w:ascii="Arial" w:hAnsi="Arial"/>
          <w:sz w:val="24"/>
          <w:lang w:eastAsia="zh-CN"/>
        </w:rPr>
        <w:t>9</w:t>
      </w:r>
      <w:r>
        <w:rPr>
          <w:rFonts w:ascii="Arial" w:hAnsi="Arial"/>
          <w:sz w:val="24"/>
        </w:rPr>
        <w:tab/>
      </w:r>
      <w:r w:rsidR="004B2853">
        <w:rPr>
          <w:rFonts w:ascii="Arial" w:hAnsi="Arial"/>
          <w:sz w:val="24"/>
        </w:rPr>
        <w:t>Void</w:t>
      </w:r>
    </w:p>
    <w:bookmarkEnd w:id="629"/>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630" w:name="_Toc26202305"/>
      <w:bookmarkStart w:id="631" w:name="_Toc22624244"/>
      <w:bookmarkStart w:id="632" w:name="_Toc22141042"/>
      <w:bookmarkStart w:id="633" w:name="_Toc18853044"/>
      <w:bookmarkStart w:id="634" w:name="_Toc26202491"/>
      <w:bookmarkStart w:id="635" w:name="_Toc34804201"/>
      <w:bookmarkStart w:id="636" w:name="_Toc35935772"/>
      <w:bookmarkStart w:id="637" w:name="_Toc45029992"/>
      <w:bookmarkStart w:id="638" w:name="_Toc51922352"/>
      <w:bookmarkStart w:id="639" w:name="_Toc51922768"/>
      <w:bookmarkStart w:id="640" w:name="_Toc122015825"/>
      <w:bookmarkStart w:id="641" w:name="_Toc130844988"/>
      <w:bookmarkStart w:id="642" w:name="_Toc138344485"/>
      <w:bookmarkStart w:id="643" w:name="_Toc145946991"/>
      <w:bookmarkStart w:id="644" w:name="_Toc153817431"/>
      <w:bookmarkStart w:id="645" w:name="_Toc161839749"/>
      <w:bookmarkStart w:id="646" w:name="_Toc177501559"/>
      <w:bookmarkStart w:id="647" w:name="_Toc183533230"/>
      <w:bookmarkStart w:id="648" w:name="_Toc186716368"/>
      <w:bookmarkStart w:id="649" w:name="_Toc191374580"/>
      <w:bookmarkStart w:id="650" w:name="_Toc192835322"/>
      <w:bookmarkStart w:id="651" w:name="_Toc218431143"/>
      <w:r w:rsidRPr="008D72A7">
        <w:t>6</w:t>
      </w:r>
      <w:r w:rsidRPr="008D72A7">
        <w:tab/>
        <w:t>API Definitions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BDE4399" w14:textId="77777777" w:rsidR="008D72A7" w:rsidRPr="008D72A7" w:rsidRDefault="008D72A7" w:rsidP="00EF4063">
      <w:pPr>
        <w:pStyle w:val="Heading2"/>
      </w:pPr>
      <w:bookmarkStart w:id="652" w:name="_Toc26202306"/>
      <w:bookmarkStart w:id="653" w:name="_Toc22624245"/>
      <w:bookmarkStart w:id="654" w:name="_Toc22141043"/>
      <w:bookmarkStart w:id="655" w:name="_Toc18853045"/>
      <w:bookmarkStart w:id="656" w:name="_Toc26202492"/>
      <w:bookmarkStart w:id="657" w:name="_Toc34804202"/>
      <w:bookmarkStart w:id="658" w:name="_Toc35935773"/>
      <w:bookmarkStart w:id="659" w:name="_Toc45029993"/>
      <w:bookmarkStart w:id="660" w:name="_Toc51922353"/>
      <w:bookmarkStart w:id="661" w:name="_Toc51922769"/>
      <w:bookmarkStart w:id="662" w:name="_Toc122015826"/>
      <w:bookmarkStart w:id="663" w:name="_Toc130844989"/>
      <w:bookmarkStart w:id="664" w:name="_Toc138344486"/>
      <w:bookmarkStart w:id="665" w:name="_Toc145946992"/>
      <w:bookmarkStart w:id="666" w:name="_Toc153817432"/>
      <w:bookmarkStart w:id="667" w:name="_Toc161839750"/>
      <w:bookmarkStart w:id="668" w:name="_Toc177501560"/>
      <w:bookmarkStart w:id="669" w:name="_Toc183533231"/>
      <w:bookmarkStart w:id="670" w:name="_Toc186716369"/>
      <w:bookmarkStart w:id="671" w:name="_Toc191374581"/>
      <w:bookmarkStart w:id="672" w:name="_Toc192835323"/>
      <w:bookmarkStart w:id="673" w:name="_Toc218431144"/>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8D3FD9B" w14:textId="77777777" w:rsidR="008D72A7" w:rsidRPr="008D72A7" w:rsidRDefault="008D72A7" w:rsidP="00EF4063">
      <w:pPr>
        <w:pStyle w:val="Heading3"/>
        <w:rPr>
          <w:lang w:eastAsia="zh-CN"/>
        </w:rPr>
      </w:pPr>
      <w:bookmarkStart w:id="674" w:name="_Toc26202307"/>
      <w:bookmarkStart w:id="675" w:name="_Toc22624246"/>
      <w:bookmarkStart w:id="676" w:name="_Toc22141044"/>
      <w:bookmarkStart w:id="677" w:name="_Toc26202493"/>
      <w:bookmarkStart w:id="678" w:name="_Toc34804203"/>
      <w:bookmarkStart w:id="679" w:name="_Toc35935774"/>
      <w:bookmarkStart w:id="680" w:name="_Toc45029994"/>
      <w:bookmarkStart w:id="681" w:name="_Toc51922354"/>
      <w:bookmarkStart w:id="682" w:name="_Toc51922770"/>
      <w:bookmarkStart w:id="683" w:name="_Toc122015827"/>
      <w:bookmarkStart w:id="684" w:name="_Toc130844990"/>
      <w:bookmarkStart w:id="685" w:name="_Toc138344487"/>
      <w:bookmarkStart w:id="686" w:name="_Toc145946993"/>
      <w:bookmarkStart w:id="687" w:name="_Toc153817433"/>
      <w:bookmarkStart w:id="688" w:name="_Toc161839751"/>
      <w:bookmarkStart w:id="689" w:name="_Toc177501561"/>
      <w:bookmarkStart w:id="690" w:name="_Toc183533232"/>
      <w:bookmarkStart w:id="691" w:name="_Toc186716370"/>
      <w:bookmarkStart w:id="692" w:name="_Toc191374582"/>
      <w:bookmarkStart w:id="693" w:name="_Toc192835324"/>
      <w:bookmarkStart w:id="694" w:name="_Toc218431145"/>
      <w:r w:rsidRPr="008D72A7">
        <w:t>6.1.1</w:t>
      </w:r>
      <w:r w:rsidRPr="008D72A7">
        <w:tab/>
        <w:t>Introduction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695" w:name="_Toc26202308"/>
      <w:bookmarkStart w:id="696" w:name="_Toc22624247"/>
      <w:bookmarkStart w:id="697" w:name="_Toc22141045"/>
      <w:bookmarkStart w:id="698" w:name="_Toc18853047"/>
      <w:bookmarkStart w:id="699" w:name="_Toc26202494"/>
      <w:bookmarkStart w:id="700" w:name="_Toc34804204"/>
      <w:bookmarkStart w:id="701" w:name="_Toc35935775"/>
      <w:bookmarkStart w:id="702" w:name="_Toc45029995"/>
      <w:bookmarkStart w:id="703" w:name="_Toc51922355"/>
      <w:bookmarkStart w:id="704" w:name="_Toc51922771"/>
      <w:bookmarkStart w:id="705" w:name="_Toc122015828"/>
      <w:bookmarkStart w:id="706" w:name="_Toc130844991"/>
      <w:bookmarkStart w:id="707" w:name="_Toc138344488"/>
      <w:bookmarkStart w:id="708" w:name="_Toc145946994"/>
      <w:bookmarkStart w:id="709" w:name="_Toc153817434"/>
      <w:bookmarkStart w:id="710" w:name="_Toc161839752"/>
      <w:bookmarkStart w:id="711" w:name="_Toc177501562"/>
      <w:bookmarkStart w:id="712" w:name="_Toc183533233"/>
      <w:bookmarkStart w:id="713" w:name="_Toc186716371"/>
      <w:bookmarkStart w:id="714" w:name="_Toc191374583"/>
      <w:bookmarkStart w:id="715" w:name="_Toc192835325"/>
      <w:bookmarkStart w:id="716" w:name="_Toc218431146"/>
      <w:r w:rsidRPr="008D72A7">
        <w:t>6.1.2</w:t>
      </w:r>
      <w:r w:rsidRPr="008D72A7">
        <w:tab/>
        <w:t>Usage of HTTP</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319ABCEA" w14:textId="77777777" w:rsidR="008D72A7" w:rsidRPr="008D72A7" w:rsidRDefault="008D72A7" w:rsidP="00EF4063">
      <w:pPr>
        <w:pStyle w:val="Heading4"/>
      </w:pPr>
      <w:bookmarkStart w:id="717" w:name="_Toc26202309"/>
      <w:bookmarkStart w:id="718" w:name="_Toc22624248"/>
      <w:bookmarkStart w:id="719" w:name="_Toc22141046"/>
      <w:bookmarkStart w:id="720" w:name="_Toc18853048"/>
      <w:bookmarkStart w:id="721" w:name="_Toc26202495"/>
      <w:bookmarkStart w:id="722" w:name="_Toc34804205"/>
      <w:bookmarkStart w:id="723" w:name="_Toc35935776"/>
      <w:bookmarkStart w:id="724" w:name="_Toc45029996"/>
      <w:bookmarkStart w:id="725" w:name="_Toc51922356"/>
      <w:bookmarkStart w:id="726" w:name="_Toc51922772"/>
      <w:bookmarkStart w:id="727" w:name="_Toc122015829"/>
      <w:bookmarkStart w:id="728" w:name="_Toc130844992"/>
      <w:bookmarkStart w:id="729" w:name="_Toc138344489"/>
      <w:bookmarkStart w:id="730" w:name="_Toc145946995"/>
      <w:bookmarkStart w:id="731" w:name="_Toc153817435"/>
      <w:bookmarkStart w:id="732" w:name="_Toc161839753"/>
      <w:bookmarkStart w:id="733" w:name="_Toc177501563"/>
      <w:bookmarkStart w:id="734" w:name="_Toc183533234"/>
      <w:bookmarkStart w:id="735" w:name="_Toc186716372"/>
      <w:bookmarkStart w:id="736" w:name="_Toc191374584"/>
      <w:bookmarkStart w:id="737" w:name="_Toc192835326"/>
      <w:bookmarkStart w:id="738" w:name="_Toc218431147"/>
      <w:r w:rsidRPr="008D72A7">
        <w:t>6.1.2.1</w:t>
      </w:r>
      <w:r w:rsidRPr="008D72A7">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739" w:name="_Toc26202310"/>
      <w:bookmarkStart w:id="740" w:name="_Toc22624249"/>
      <w:bookmarkStart w:id="741" w:name="_Toc22141047"/>
      <w:bookmarkStart w:id="742" w:name="_Toc18853049"/>
      <w:bookmarkStart w:id="743" w:name="_Toc26202496"/>
      <w:bookmarkStart w:id="744" w:name="_Toc34804206"/>
      <w:bookmarkStart w:id="745" w:name="_Toc35935777"/>
      <w:bookmarkStart w:id="746" w:name="_Toc45029997"/>
      <w:bookmarkStart w:id="747" w:name="_Toc51922357"/>
      <w:bookmarkStart w:id="748" w:name="_Toc51922773"/>
      <w:bookmarkStart w:id="749" w:name="_Toc122015830"/>
      <w:bookmarkStart w:id="750" w:name="_Toc130844993"/>
      <w:bookmarkStart w:id="751" w:name="_Toc138344490"/>
      <w:bookmarkStart w:id="752" w:name="_Toc145946996"/>
      <w:bookmarkStart w:id="753" w:name="_Toc153817436"/>
      <w:bookmarkStart w:id="754" w:name="_Toc161839754"/>
      <w:bookmarkStart w:id="755" w:name="_Toc177501564"/>
      <w:bookmarkStart w:id="756" w:name="_Toc183533235"/>
      <w:bookmarkStart w:id="757" w:name="_Toc186716373"/>
      <w:bookmarkStart w:id="758" w:name="_Toc191374585"/>
      <w:bookmarkStart w:id="759" w:name="_Toc192835327"/>
      <w:bookmarkStart w:id="760" w:name="_Toc218431148"/>
      <w:r w:rsidRPr="008D72A7">
        <w:t>6.1.2.2</w:t>
      </w:r>
      <w:r w:rsidRPr="008D72A7">
        <w:tab/>
        <w:t>HTTP standard headers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56D521DC" w14:textId="77777777" w:rsidR="008D72A7" w:rsidRPr="008D72A7" w:rsidRDefault="008D72A7" w:rsidP="00EF4063">
      <w:pPr>
        <w:pStyle w:val="Heading5"/>
        <w:rPr>
          <w:lang w:eastAsia="zh-CN"/>
        </w:rPr>
      </w:pPr>
      <w:bookmarkStart w:id="761" w:name="_Toc26202311"/>
      <w:bookmarkStart w:id="762" w:name="_Toc22624250"/>
      <w:bookmarkStart w:id="763" w:name="_Toc22141048"/>
      <w:bookmarkStart w:id="764" w:name="_Toc18853050"/>
      <w:bookmarkStart w:id="765" w:name="_Toc26202497"/>
      <w:bookmarkStart w:id="766" w:name="_Toc34804207"/>
      <w:bookmarkStart w:id="767" w:name="_Toc35935778"/>
      <w:bookmarkStart w:id="768" w:name="_Toc45029998"/>
      <w:bookmarkStart w:id="769" w:name="_Toc51922358"/>
      <w:bookmarkStart w:id="770" w:name="_Toc51922774"/>
      <w:bookmarkStart w:id="771" w:name="_Toc122015831"/>
      <w:bookmarkStart w:id="772" w:name="_Toc130844994"/>
      <w:bookmarkStart w:id="773" w:name="_Toc138344491"/>
      <w:bookmarkStart w:id="774" w:name="_Toc145946997"/>
      <w:bookmarkStart w:id="775" w:name="_Toc153817437"/>
      <w:bookmarkStart w:id="776" w:name="_Toc161839755"/>
      <w:bookmarkStart w:id="777" w:name="_Toc177501565"/>
      <w:bookmarkStart w:id="778" w:name="_Toc183533236"/>
      <w:bookmarkStart w:id="779" w:name="_Toc186716374"/>
      <w:bookmarkStart w:id="780" w:name="_Toc191374586"/>
      <w:bookmarkStart w:id="781" w:name="_Toc192835328"/>
      <w:bookmarkStart w:id="782" w:name="_Toc218431149"/>
      <w:r w:rsidRPr="008D72A7">
        <w:t>6.1.2.2.1</w:t>
      </w:r>
      <w:r w:rsidRPr="008D72A7">
        <w:rPr>
          <w:lang w:eastAsia="zh-CN"/>
        </w:rPr>
        <w:tab/>
        <w:t>General</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4980E504" w14:textId="77777777" w:rsidR="008D72A7" w:rsidRPr="008D72A7" w:rsidRDefault="008D72A7" w:rsidP="00EF4063">
      <w:pPr>
        <w:pStyle w:val="Heading5"/>
      </w:pPr>
      <w:bookmarkStart w:id="783" w:name="_Toc26202312"/>
      <w:bookmarkStart w:id="784" w:name="_Toc22624251"/>
      <w:bookmarkStart w:id="785" w:name="_Toc22141049"/>
      <w:bookmarkStart w:id="786" w:name="_Toc18853051"/>
      <w:bookmarkStart w:id="787" w:name="_Toc26202498"/>
      <w:bookmarkStart w:id="788" w:name="_Toc34804208"/>
      <w:bookmarkStart w:id="789" w:name="_Toc35935779"/>
      <w:bookmarkStart w:id="790" w:name="_Toc45029999"/>
      <w:bookmarkStart w:id="791" w:name="_Toc51922359"/>
      <w:bookmarkStart w:id="792" w:name="_Toc51922775"/>
      <w:bookmarkStart w:id="793" w:name="_Toc122015832"/>
      <w:bookmarkStart w:id="794" w:name="_Toc130844995"/>
      <w:bookmarkStart w:id="795" w:name="_Toc138344492"/>
      <w:bookmarkStart w:id="796" w:name="_Toc145946998"/>
      <w:bookmarkStart w:id="797" w:name="_Toc153817438"/>
      <w:bookmarkStart w:id="798" w:name="_Toc161839756"/>
      <w:bookmarkStart w:id="799" w:name="_Toc177501566"/>
      <w:bookmarkStart w:id="800" w:name="_Toc183533237"/>
      <w:bookmarkStart w:id="801" w:name="_Toc186716375"/>
      <w:bookmarkStart w:id="802" w:name="_Toc191374587"/>
      <w:bookmarkStart w:id="803" w:name="_Toc192835329"/>
      <w:bookmarkStart w:id="804" w:name="_Toc218431150"/>
      <w:r w:rsidRPr="008D72A7">
        <w:t>6.1.2.2.2</w:t>
      </w:r>
      <w:r w:rsidRPr="008D72A7">
        <w:tab/>
        <w:t>Content type</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805" w:name="_Toc26202313"/>
      <w:bookmarkStart w:id="806" w:name="_Toc22624252"/>
      <w:bookmarkStart w:id="807" w:name="_Toc22141050"/>
      <w:bookmarkStart w:id="808" w:name="_Toc18853052"/>
      <w:bookmarkStart w:id="809" w:name="_Toc26202499"/>
      <w:bookmarkStart w:id="810" w:name="_Toc34804209"/>
      <w:bookmarkStart w:id="811" w:name="_Toc35935780"/>
      <w:bookmarkStart w:id="812" w:name="_Toc45030000"/>
      <w:bookmarkStart w:id="813" w:name="_Toc51922360"/>
      <w:bookmarkStart w:id="814" w:name="_Toc51922776"/>
      <w:bookmarkStart w:id="815" w:name="_Toc122015833"/>
      <w:bookmarkStart w:id="816" w:name="_Toc130844996"/>
      <w:bookmarkStart w:id="817" w:name="_Toc138344493"/>
      <w:bookmarkStart w:id="818" w:name="_Toc145946999"/>
      <w:bookmarkStart w:id="819" w:name="_Toc153817439"/>
      <w:bookmarkStart w:id="820" w:name="_Toc161839757"/>
      <w:bookmarkStart w:id="821" w:name="_Toc177501567"/>
      <w:bookmarkStart w:id="822" w:name="_Toc183533238"/>
      <w:bookmarkStart w:id="823" w:name="_Toc186716376"/>
      <w:bookmarkStart w:id="824" w:name="_Toc191374588"/>
      <w:bookmarkStart w:id="825" w:name="_Toc192835330"/>
      <w:bookmarkStart w:id="826" w:name="_Toc218431151"/>
      <w:r w:rsidRPr="008D72A7">
        <w:t>6.1.2.3</w:t>
      </w:r>
      <w:r w:rsidRPr="008D72A7">
        <w:tab/>
        <w:t>HTTP custom headers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682D0686" w14:textId="77777777" w:rsidR="008D72A7" w:rsidRPr="008D72A7" w:rsidRDefault="008D72A7" w:rsidP="00EF4063">
      <w:pPr>
        <w:pStyle w:val="Heading5"/>
        <w:rPr>
          <w:lang w:eastAsia="zh-CN"/>
        </w:rPr>
      </w:pPr>
      <w:bookmarkStart w:id="827" w:name="_Toc26202314"/>
      <w:bookmarkStart w:id="828" w:name="_Toc22624253"/>
      <w:bookmarkStart w:id="829" w:name="_Toc22141051"/>
      <w:bookmarkStart w:id="830" w:name="_Toc18853053"/>
      <w:bookmarkStart w:id="831" w:name="_Toc26202500"/>
      <w:bookmarkStart w:id="832" w:name="_Toc34804210"/>
      <w:bookmarkStart w:id="833" w:name="_Toc35935781"/>
      <w:bookmarkStart w:id="834" w:name="_Toc45030001"/>
      <w:bookmarkStart w:id="835" w:name="_Toc51922361"/>
      <w:bookmarkStart w:id="836" w:name="_Toc51922777"/>
      <w:bookmarkStart w:id="837" w:name="_Toc122015834"/>
      <w:bookmarkStart w:id="838" w:name="_Toc130844997"/>
      <w:bookmarkStart w:id="839" w:name="_Toc138344494"/>
      <w:bookmarkStart w:id="840" w:name="_Toc145947000"/>
      <w:bookmarkStart w:id="841" w:name="_Toc153817440"/>
      <w:bookmarkStart w:id="842" w:name="_Toc161839758"/>
      <w:bookmarkStart w:id="843" w:name="_Toc177501568"/>
      <w:bookmarkStart w:id="844" w:name="_Toc183533239"/>
      <w:bookmarkStart w:id="845" w:name="_Toc186716377"/>
      <w:bookmarkStart w:id="846" w:name="_Toc191374589"/>
      <w:bookmarkStart w:id="847" w:name="_Toc192835331"/>
      <w:bookmarkStart w:id="848" w:name="_Toc218431152"/>
      <w:r w:rsidRPr="008D72A7">
        <w:t>6.1.2.3.1</w:t>
      </w:r>
      <w:r w:rsidRPr="008D72A7">
        <w:rPr>
          <w:lang w:eastAsia="zh-CN"/>
        </w:rPr>
        <w:tab/>
        <w:t>General</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lastRenderedPageBreak/>
        <w:t>This API does not define any new HTTP custom headers.</w:t>
      </w:r>
    </w:p>
    <w:p w14:paraId="7C91CB65" w14:textId="77777777" w:rsidR="008D72A7" w:rsidRPr="008D72A7" w:rsidRDefault="008D72A7" w:rsidP="00EF4063">
      <w:pPr>
        <w:pStyle w:val="Heading3"/>
      </w:pPr>
      <w:bookmarkStart w:id="849" w:name="_Toc26202315"/>
      <w:bookmarkStart w:id="850" w:name="_Toc22624254"/>
      <w:bookmarkStart w:id="851" w:name="_Toc22141052"/>
      <w:bookmarkStart w:id="852" w:name="_Toc18853069"/>
      <w:bookmarkStart w:id="853" w:name="_Toc26202501"/>
      <w:bookmarkStart w:id="854" w:name="_Toc34804211"/>
      <w:bookmarkStart w:id="855" w:name="_Toc35935782"/>
      <w:bookmarkStart w:id="856" w:name="_Toc45030002"/>
      <w:bookmarkStart w:id="857" w:name="_Toc51922362"/>
      <w:bookmarkStart w:id="858" w:name="_Toc51922778"/>
      <w:bookmarkStart w:id="859" w:name="_Toc122015835"/>
      <w:bookmarkStart w:id="860" w:name="_Toc130844998"/>
      <w:bookmarkStart w:id="861" w:name="_Toc138344495"/>
      <w:bookmarkStart w:id="862" w:name="_Toc145947001"/>
      <w:bookmarkStart w:id="863" w:name="_Toc153817441"/>
      <w:bookmarkStart w:id="864" w:name="_Toc161839759"/>
      <w:bookmarkStart w:id="865" w:name="_Toc177501569"/>
      <w:bookmarkStart w:id="866" w:name="_Toc183533240"/>
      <w:bookmarkStart w:id="867" w:name="_Toc186716378"/>
      <w:bookmarkStart w:id="868" w:name="_Toc191374590"/>
      <w:bookmarkStart w:id="869" w:name="_Toc192835332"/>
      <w:bookmarkStart w:id="870" w:name="_Toc218431153"/>
      <w:r w:rsidRPr="008D72A7">
        <w:t>6.1.</w:t>
      </w:r>
      <w:r w:rsidRPr="008D72A7">
        <w:rPr>
          <w:lang w:eastAsia="zh-CN"/>
        </w:rPr>
        <w:t>3</w:t>
      </w:r>
      <w:r w:rsidRPr="008D72A7">
        <w:tab/>
        <w:t>Custom Operations without associated resources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0034CE7E" w14:textId="77777777" w:rsidR="008D72A7" w:rsidRPr="008D72A7" w:rsidRDefault="008D72A7" w:rsidP="00EF4063">
      <w:pPr>
        <w:pStyle w:val="Heading4"/>
      </w:pPr>
      <w:bookmarkStart w:id="871" w:name="_Toc26202316"/>
      <w:bookmarkStart w:id="872" w:name="_Toc22624255"/>
      <w:bookmarkStart w:id="873" w:name="_Toc22141053"/>
      <w:bookmarkStart w:id="874" w:name="_Toc18853070"/>
      <w:bookmarkStart w:id="875" w:name="_Toc26202502"/>
      <w:bookmarkStart w:id="876" w:name="_Toc34804212"/>
      <w:bookmarkStart w:id="877" w:name="_Toc35935783"/>
      <w:bookmarkStart w:id="878" w:name="_Toc45030003"/>
      <w:bookmarkStart w:id="879" w:name="_Toc51922363"/>
      <w:bookmarkStart w:id="880" w:name="_Toc51922779"/>
      <w:bookmarkStart w:id="881" w:name="_Toc122015836"/>
      <w:bookmarkStart w:id="882" w:name="_Toc130844999"/>
      <w:bookmarkStart w:id="883" w:name="_Toc138344496"/>
      <w:bookmarkStart w:id="884" w:name="_Toc145947002"/>
      <w:bookmarkStart w:id="885" w:name="_Toc153817442"/>
      <w:bookmarkStart w:id="886" w:name="_Toc161839760"/>
      <w:bookmarkStart w:id="887" w:name="_Toc177501570"/>
      <w:bookmarkStart w:id="888" w:name="_Toc183533241"/>
      <w:bookmarkStart w:id="889" w:name="_Toc186716379"/>
      <w:bookmarkStart w:id="890" w:name="_Toc191374591"/>
      <w:bookmarkStart w:id="891" w:name="_Toc192835333"/>
      <w:bookmarkStart w:id="892" w:name="_Toc218431154"/>
      <w:r w:rsidRPr="008D72A7">
        <w:t>6.1.</w:t>
      </w:r>
      <w:r w:rsidRPr="008D72A7">
        <w:rPr>
          <w:lang w:eastAsia="zh-CN"/>
        </w:rPr>
        <w:t>3</w:t>
      </w:r>
      <w:r w:rsidRPr="008D72A7">
        <w:t>.1</w:t>
      </w:r>
      <w:r w:rsidRPr="008D72A7">
        <w:tab/>
        <w:t>Overview</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4AA3BEF2" w:rsidR="0011128F" w:rsidRDefault="00FA52B1" w:rsidP="0011128F">
      <w:pPr>
        <w:pStyle w:val="TH"/>
      </w:pPr>
      <w:r>
        <w:object w:dxaOrig="6415" w:dyaOrig="5593" w14:anchorId="7CDB8415">
          <v:shape id="_x0000_i1037" type="#_x0000_t75" style="width:321.8pt;height:278pt" o:ole="">
            <v:imagedata r:id="rId33" o:title=""/>
          </v:shape>
          <o:OLEObject Type="Embed" ProgID="Visio.Drawing.15" ShapeID="_x0000_i1037" DrawAspect="Content" ObjectID="_1829043985"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DengXian"/>
              </w:rPr>
            </w:pPr>
            <w:r>
              <w:rPr>
                <w:rFonts w:eastAsia="DengXian"/>
              </w:rPr>
              <w:t>{apiRoot}/n</w:t>
            </w:r>
            <w:r>
              <w:rPr>
                <w:rFonts w:eastAsia="DengXian"/>
                <w:lang w:eastAsia="zh-CN"/>
              </w:rPr>
              <w:t>gmlc</w:t>
            </w:r>
            <w:r>
              <w:rPr>
                <w:rFonts w:eastAsia="DengXian"/>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DengXian"/>
              </w:rPr>
            </w:pPr>
            <w:r>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DengXian"/>
                <w:lang w:eastAsia="zh-CN"/>
              </w:rPr>
            </w:pPr>
            <w:r>
              <w:rPr>
                <w:rFonts w:eastAsia="DengXian"/>
                <w:lang w:eastAsia="zh-CN"/>
              </w:rPr>
              <w:t>Enable a NF service consumer (e.g. H-GMLC) to perform the privacy check and ID mapping of a UE for Ranging SL service</w:t>
            </w:r>
          </w:p>
        </w:tc>
      </w:tr>
    </w:tbl>
    <w:p w14:paraId="192CD9A2" w14:textId="3FEC3C8F" w:rsidR="008D72A7" w:rsidRDefault="008D72A7" w:rsidP="008D72A7">
      <w:bookmarkStart w:id="893" w:name="_Toc22624256"/>
      <w:bookmarkStart w:id="894"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895" w:name="_Toc26202317"/>
      <w:bookmarkStart w:id="896" w:name="_Toc26202503"/>
      <w:bookmarkStart w:id="897" w:name="_Toc34804213"/>
      <w:bookmarkStart w:id="898" w:name="_Toc35935784"/>
      <w:bookmarkStart w:id="899" w:name="_Toc45030004"/>
      <w:bookmarkStart w:id="900" w:name="_Toc51922364"/>
      <w:bookmarkStart w:id="901" w:name="_Toc51922780"/>
      <w:bookmarkStart w:id="902" w:name="_Toc122015837"/>
      <w:bookmarkStart w:id="903" w:name="_Toc130845000"/>
      <w:bookmarkStart w:id="904" w:name="_Toc138344497"/>
      <w:bookmarkStart w:id="905" w:name="_Toc145947003"/>
      <w:bookmarkStart w:id="906" w:name="_Toc153817443"/>
      <w:bookmarkStart w:id="907" w:name="_Toc161839761"/>
      <w:bookmarkStart w:id="908" w:name="_Toc177501571"/>
      <w:bookmarkStart w:id="909" w:name="_Toc183533242"/>
      <w:bookmarkStart w:id="910" w:name="_Toc186716380"/>
      <w:bookmarkStart w:id="911" w:name="_Toc191374592"/>
      <w:bookmarkStart w:id="912" w:name="_Toc192835334"/>
      <w:bookmarkStart w:id="913" w:name="_Toc218431155"/>
      <w:r w:rsidRPr="008D72A7">
        <w:lastRenderedPageBreak/>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3CCD52A7" w14:textId="77777777" w:rsidR="008D72A7" w:rsidRPr="008D72A7" w:rsidRDefault="008D72A7" w:rsidP="00EF4063">
      <w:pPr>
        <w:pStyle w:val="Heading5"/>
      </w:pPr>
      <w:bookmarkStart w:id="914" w:name="_Toc26202318"/>
      <w:bookmarkStart w:id="915" w:name="_Toc22624257"/>
      <w:bookmarkStart w:id="916" w:name="_Toc22141055"/>
      <w:bookmarkStart w:id="917" w:name="_Toc11339799"/>
      <w:bookmarkStart w:id="918" w:name="_Toc26202504"/>
      <w:bookmarkStart w:id="919" w:name="_Toc34804214"/>
      <w:bookmarkStart w:id="920" w:name="_Toc35935785"/>
      <w:bookmarkStart w:id="921" w:name="_Toc45030005"/>
      <w:bookmarkStart w:id="922" w:name="_Toc51922365"/>
      <w:bookmarkStart w:id="923" w:name="_Toc51922781"/>
      <w:bookmarkStart w:id="924" w:name="_Toc122015838"/>
      <w:bookmarkStart w:id="925" w:name="_Toc130845001"/>
      <w:bookmarkStart w:id="926" w:name="_Toc138344498"/>
      <w:bookmarkStart w:id="927" w:name="_Toc145947004"/>
      <w:bookmarkStart w:id="928" w:name="_Toc153817444"/>
      <w:bookmarkStart w:id="929" w:name="_Toc161839762"/>
      <w:bookmarkStart w:id="930" w:name="_Toc177501572"/>
      <w:bookmarkStart w:id="931" w:name="_Toc183533243"/>
      <w:bookmarkStart w:id="932" w:name="_Toc186716381"/>
      <w:bookmarkStart w:id="933" w:name="_Toc191374593"/>
      <w:bookmarkStart w:id="934" w:name="_Toc192835335"/>
      <w:bookmarkStart w:id="935" w:name="_Toc218431156"/>
      <w:r w:rsidRPr="008D72A7">
        <w:t>6.1.</w:t>
      </w:r>
      <w:r w:rsidRPr="008D72A7">
        <w:rPr>
          <w:lang w:eastAsia="zh-CN"/>
        </w:rPr>
        <w:t>3</w:t>
      </w:r>
      <w:r w:rsidRPr="008D72A7">
        <w:t>.2.1</w:t>
      </w:r>
      <w:r w:rsidRPr="008D72A7">
        <w:tab/>
        <w:t>Description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936" w:name="_Toc26202319"/>
      <w:bookmarkStart w:id="937" w:name="_Toc22624258"/>
      <w:bookmarkStart w:id="938" w:name="_Toc22141056"/>
      <w:bookmarkStart w:id="939" w:name="_Toc26202505"/>
      <w:bookmarkStart w:id="940" w:name="_Toc34804215"/>
      <w:bookmarkStart w:id="941" w:name="_Toc35935786"/>
      <w:bookmarkStart w:id="942" w:name="_Toc45030006"/>
      <w:bookmarkStart w:id="943" w:name="_Toc51922366"/>
      <w:bookmarkStart w:id="944" w:name="_Toc51922782"/>
      <w:bookmarkStart w:id="945" w:name="_Toc122015839"/>
      <w:bookmarkStart w:id="946" w:name="_Toc130845002"/>
      <w:bookmarkStart w:id="947" w:name="_Toc138344499"/>
      <w:bookmarkStart w:id="948" w:name="_Toc145947005"/>
      <w:bookmarkStart w:id="949" w:name="_Toc153817445"/>
      <w:bookmarkStart w:id="950" w:name="_Toc161839763"/>
      <w:bookmarkStart w:id="951" w:name="_Toc177501573"/>
      <w:bookmarkStart w:id="952" w:name="_Toc183533244"/>
      <w:bookmarkStart w:id="953" w:name="_Toc186716382"/>
      <w:bookmarkStart w:id="954" w:name="_Toc191374594"/>
      <w:bookmarkStart w:id="955" w:name="_Toc192835336"/>
      <w:bookmarkStart w:id="956" w:name="_Toc218431157"/>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957" w:name="_PERM_MCCTEMPBM_CRPT13160011___2" w:colFirst="4" w:colLast="4"/>
            <w:r>
              <w:t>LocationData</w:t>
            </w:r>
            <w:r w:rsidR="003948AB">
              <w:t>Ext</w:t>
            </w:r>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957"/>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958"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958"/>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959" w:name="_PERM_MCCTEMPBM_CRPT13160013___2"/>
            <w:r>
              <w:t>-</w:t>
            </w:r>
            <w:r>
              <w:tab/>
              <w:t>POSITIONING_FAILED</w:t>
            </w:r>
          </w:p>
          <w:bookmarkEnd w:id="959"/>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r w:rsidRPr="003B2883">
              <w:t>ProblemDetails</w:t>
            </w:r>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r>
              <w:t>ProblemDetails</w:t>
            </w:r>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960" w:name="_PERM_MCCTEMPBM_CRPT13160014___2"/>
            <w:r>
              <w:t>-</w:t>
            </w:r>
            <w:r>
              <w:tab/>
              <w:t>UNREACHABLE_USER</w:t>
            </w:r>
          </w:p>
          <w:bookmarkEnd w:id="960"/>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lastRenderedPageBreak/>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961" w:name="_Toc26202320"/>
      <w:bookmarkStart w:id="962" w:name="_Toc22624259"/>
      <w:bookmarkStart w:id="963" w:name="_Toc22141057"/>
      <w:bookmarkStart w:id="964" w:name="_Toc26202506"/>
      <w:bookmarkStart w:id="965" w:name="_Toc34804216"/>
      <w:bookmarkStart w:id="966" w:name="_Toc35935787"/>
      <w:bookmarkStart w:id="967" w:name="_Toc45030007"/>
      <w:bookmarkStart w:id="968" w:name="_Toc51922367"/>
      <w:bookmarkStart w:id="969" w:name="_Toc51922783"/>
      <w:bookmarkStart w:id="970" w:name="_Toc122015840"/>
      <w:bookmarkStart w:id="971" w:name="_Toc130845003"/>
      <w:bookmarkStart w:id="972" w:name="_Toc138344500"/>
      <w:bookmarkStart w:id="973" w:name="_Toc145947006"/>
      <w:bookmarkStart w:id="974" w:name="_Toc153817446"/>
      <w:bookmarkStart w:id="975" w:name="_Toc161839764"/>
      <w:bookmarkStart w:id="976" w:name="_Toc177501574"/>
      <w:bookmarkStart w:id="977" w:name="_Toc183533245"/>
      <w:bookmarkStart w:id="978" w:name="_Toc186716383"/>
      <w:bookmarkStart w:id="979" w:name="_Toc191374595"/>
      <w:bookmarkStart w:id="980" w:name="_Toc192835337"/>
      <w:bookmarkStart w:id="981" w:name="_Toc218431158"/>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08A3D199" w14:textId="77777777" w:rsidR="008D72A7" w:rsidRPr="008D72A7" w:rsidRDefault="008D72A7" w:rsidP="00EF4063">
      <w:pPr>
        <w:pStyle w:val="Heading5"/>
      </w:pPr>
      <w:bookmarkStart w:id="982" w:name="_Toc26202321"/>
      <w:bookmarkStart w:id="983" w:name="_Toc22624260"/>
      <w:bookmarkStart w:id="984" w:name="_Toc22141058"/>
      <w:bookmarkStart w:id="985" w:name="_Toc26202507"/>
      <w:bookmarkStart w:id="986" w:name="_Toc34804217"/>
      <w:bookmarkStart w:id="987" w:name="_Toc35935788"/>
      <w:bookmarkStart w:id="988" w:name="_Toc45030008"/>
      <w:bookmarkStart w:id="989" w:name="_Toc51922368"/>
      <w:bookmarkStart w:id="990" w:name="_Toc51922784"/>
      <w:bookmarkStart w:id="991" w:name="_Toc122015841"/>
      <w:bookmarkStart w:id="992" w:name="_Toc130845004"/>
      <w:bookmarkStart w:id="993" w:name="_Toc138344501"/>
      <w:bookmarkStart w:id="994" w:name="_Toc145947007"/>
      <w:bookmarkStart w:id="995" w:name="_Toc153817447"/>
      <w:bookmarkStart w:id="996" w:name="_Toc161839765"/>
      <w:bookmarkStart w:id="997" w:name="_Toc177501575"/>
      <w:bookmarkStart w:id="998" w:name="_Toc183533246"/>
      <w:bookmarkStart w:id="999" w:name="_Toc186716384"/>
      <w:bookmarkStart w:id="1000" w:name="_Toc191374596"/>
      <w:bookmarkStart w:id="1001" w:name="_Toc192835338"/>
      <w:bookmarkStart w:id="1002" w:name="_Toc218431159"/>
      <w:r w:rsidRPr="008D72A7">
        <w:t>6.1.</w:t>
      </w:r>
      <w:r w:rsidRPr="008D72A7">
        <w:rPr>
          <w:lang w:eastAsia="zh-CN"/>
        </w:rPr>
        <w:t>3</w:t>
      </w:r>
      <w:r w:rsidRPr="008D72A7">
        <w:t>.</w:t>
      </w:r>
      <w:r w:rsidRPr="008D72A7">
        <w:rPr>
          <w:lang w:eastAsia="zh-CN"/>
        </w:rPr>
        <w:t>3</w:t>
      </w:r>
      <w:r w:rsidRPr="008D72A7">
        <w:t>.1</w:t>
      </w:r>
      <w:r w:rsidRPr="008D72A7">
        <w:tab/>
        <w:t>Description</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1003" w:name="_Toc26202322"/>
      <w:bookmarkStart w:id="1004" w:name="_Toc22624261"/>
      <w:bookmarkStart w:id="1005" w:name="_Toc22141059"/>
      <w:bookmarkStart w:id="1006" w:name="_Toc26202508"/>
      <w:bookmarkStart w:id="1007" w:name="_Toc34804218"/>
      <w:bookmarkStart w:id="1008" w:name="_Toc35935789"/>
      <w:bookmarkStart w:id="1009" w:name="_Toc45030009"/>
      <w:bookmarkStart w:id="1010" w:name="_Toc51922369"/>
      <w:bookmarkStart w:id="1011" w:name="_Toc51922785"/>
      <w:bookmarkStart w:id="1012" w:name="_Toc122015842"/>
      <w:bookmarkStart w:id="1013" w:name="_Toc130845005"/>
      <w:bookmarkStart w:id="1014" w:name="_Toc138344502"/>
      <w:bookmarkStart w:id="1015" w:name="_Toc145947008"/>
      <w:bookmarkStart w:id="1016" w:name="_Toc153817448"/>
      <w:bookmarkStart w:id="1017" w:name="_Toc161839766"/>
      <w:bookmarkStart w:id="1018" w:name="_Toc177501576"/>
      <w:bookmarkStart w:id="1019" w:name="_Toc183533247"/>
      <w:bookmarkStart w:id="1020" w:name="_Toc186716385"/>
      <w:bookmarkStart w:id="1021" w:name="_Toc191374597"/>
      <w:bookmarkStart w:id="1022" w:name="_Toc192835339"/>
      <w:bookmarkStart w:id="1023" w:name="_Toc218431160"/>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102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102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lastRenderedPageBreak/>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1025" w:name="_Toc26202323"/>
      <w:bookmarkStart w:id="1026" w:name="_Toc22624262"/>
      <w:bookmarkStart w:id="1027" w:name="_Toc22141060"/>
      <w:bookmarkStart w:id="1028" w:name="_Toc26202509"/>
      <w:bookmarkStart w:id="1029" w:name="_Toc34804219"/>
      <w:bookmarkStart w:id="1030" w:name="_Toc35935790"/>
      <w:bookmarkStart w:id="1031" w:name="_Toc45030010"/>
      <w:bookmarkStart w:id="1032" w:name="_Toc51922370"/>
      <w:bookmarkStart w:id="1033" w:name="_Toc51922786"/>
      <w:bookmarkStart w:id="1034" w:name="_Toc122015843"/>
      <w:bookmarkStart w:id="1035" w:name="_Toc130845006"/>
      <w:bookmarkStart w:id="1036" w:name="_Toc138344503"/>
      <w:bookmarkStart w:id="1037" w:name="_Toc145947009"/>
      <w:bookmarkStart w:id="1038" w:name="_Toc153817449"/>
      <w:bookmarkStart w:id="1039" w:name="_Toc161839767"/>
      <w:bookmarkStart w:id="1040" w:name="_Toc177501577"/>
      <w:bookmarkStart w:id="1041" w:name="_Toc183533248"/>
      <w:bookmarkStart w:id="1042" w:name="_Toc186716386"/>
      <w:bookmarkStart w:id="1043" w:name="_Toc191374598"/>
      <w:bookmarkStart w:id="1044" w:name="_Toc192835340"/>
      <w:bookmarkStart w:id="1045" w:name="_Toc218431161"/>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134BDC1C" w14:textId="77777777" w:rsidR="008D72A7" w:rsidRPr="008D72A7" w:rsidRDefault="008D72A7" w:rsidP="00EF4063">
      <w:pPr>
        <w:pStyle w:val="Heading5"/>
      </w:pPr>
      <w:bookmarkStart w:id="1046" w:name="_Toc26202324"/>
      <w:bookmarkStart w:id="1047" w:name="_Toc22624263"/>
      <w:bookmarkStart w:id="1048" w:name="_Toc22141061"/>
      <w:bookmarkStart w:id="1049" w:name="_Toc26202510"/>
      <w:bookmarkStart w:id="1050" w:name="_Toc34804220"/>
      <w:bookmarkStart w:id="1051" w:name="_Toc35935791"/>
      <w:bookmarkStart w:id="1052" w:name="_Toc45030011"/>
      <w:bookmarkStart w:id="1053" w:name="_Toc51922371"/>
      <w:bookmarkStart w:id="1054" w:name="_Toc51922787"/>
      <w:bookmarkStart w:id="1055" w:name="_Toc122015844"/>
      <w:bookmarkStart w:id="1056" w:name="_Toc130845007"/>
      <w:bookmarkStart w:id="1057" w:name="_Toc138344504"/>
      <w:bookmarkStart w:id="1058" w:name="_Toc145947010"/>
      <w:bookmarkStart w:id="1059" w:name="_Toc153817450"/>
      <w:bookmarkStart w:id="1060" w:name="_Toc161839768"/>
      <w:bookmarkStart w:id="1061" w:name="_Toc177501578"/>
      <w:bookmarkStart w:id="1062" w:name="_Toc183533249"/>
      <w:bookmarkStart w:id="1063" w:name="_Toc186716387"/>
      <w:bookmarkStart w:id="1064" w:name="_Toc191374599"/>
      <w:bookmarkStart w:id="1065" w:name="_Toc192835341"/>
      <w:bookmarkStart w:id="1066" w:name="_Toc218431162"/>
      <w:r w:rsidRPr="008D72A7">
        <w:t>6.1.</w:t>
      </w:r>
      <w:r w:rsidRPr="008D72A7">
        <w:rPr>
          <w:lang w:eastAsia="zh-CN"/>
        </w:rPr>
        <w:t>3</w:t>
      </w:r>
      <w:r w:rsidRPr="008D72A7">
        <w:t>.</w:t>
      </w:r>
      <w:r w:rsidRPr="008D72A7">
        <w:rPr>
          <w:lang w:eastAsia="zh-CN"/>
        </w:rPr>
        <w:t>4</w:t>
      </w:r>
      <w:r w:rsidRPr="008D72A7">
        <w:t>.1</w:t>
      </w:r>
      <w:r w:rsidRPr="008D72A7">
        <w:tab/>
        <w:t>Description</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1067" w:name="_Toc26202325"/>
      <w:bookmarkStart w:id="1068" w:name="_Toc22624264"/>
      <w:bookmarkStart w:id="1069" w:name="_Toc22141062"/>
      <w:bookmarkStart w:id="1070" w:name="_Toc26202511"/>
      <w:bookmarkStart w:id="1071" w:name="_Toc34804221"/>
      <w:bookmarkStart w:id="1072" w:name="_Toc35935792"/>
      <w:bookmarkStart w:id="1073" w:name="_Toc45030012"/>
      <w:bookmarkStart w:id="1074" w:name="_Toc51922372"/>
      <w:bookmarkStart w:id="1075" w:name="_Toc51922788"/>
      <w:bookmarkStart w:id="1076" w:name="_Toc122015845"/>
      <w:bookmarkStart w:id="1077" w:name="_Toc130845008"/>
      <w:bookmarkStart w:id="1078" w:name="_Toc138344505"/>
      <w:bookmarkStart w:id="1079" w:name="_Toc145947011"/>
      <w:bookmarkStart w:id="1080" w:name="_Toc153817451"/>
      <w:bookmarkStart w:id="1081" w:name="_Toc161839769"/>
      <w:bookmarkStart w:id="1082" w:name="_Toc177501579"/>
      <w:bookmarkStart w:id="1083" w:name="_Toc183533250"/>
      <w:bookmarkStart w:id="1084" w:name="_Toc186716388"/>
      <w:bookmarkStart w:id="1085" w:name="_Toc191374600"/>
      <w:bookmarkStart w:id="1086" w:name="_Toc192835342"/>
      <w:bookmarkStart w:id="1087" w:name="_Toc218431163"/>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1088"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1088"/>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1089" w:name="_Toc22624265"/>
      <w:bookmarkStart w:id="1090" w:name="_Toc22141063"/>
      <w:bookmarkStart w:id="1091" w:name="_Toc18853075"/>
    </w:p>
    <w:p w14:paraId="092B7C50" w14:textId="77777777" w:rsidR="003C162B" w:rsidRDefault="003C162B" w:rsidP="003C162B">
      <w:pPr>
        <w:pStyle w:val="TH"/>
      </w:pPr>
      <w:r w:rsidRPr="00D67AB2">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lastRenderedPageBreak/>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1092" w:name="_Toc51922789"/>
      <w:bookmarkStart w:id="1093" w:name="_Toc122015846"/>
      <w:bookmarkStart w:id="1094" w:name="_Toc130845009"/>
      <w:bookmarkStart w:id="1095" w:name="_Toc138344506"/>
      <w:bookmarkStart w:id="1096" w:name="_Toc145947012"/>
      <w:bookmarkStart w:id="1097" w:name="_Toc153817452"/>
      <w:bookmarkStart w:id="1098" w:name="_Toc161839770"/>
      <w:bookmarkStart w:id="1099" w:name="_Toc177501580"/>
      <w:bookmarkStart w:id="1100" w:name="_Toc183533251"/>
      <w:bookmarkStart w:id="1101" w:name="_Toc186716389"/>
      <w:bookmarkStart w:id="1102" w:name="_Toc191374601"/>
      <w:bookmarkStart w:id="1103" w:name="_Toc192835343"/>
      <w:bookmarkStart w:id="1104" w:name="_Toc218431164"/>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45AD7A4" w14:textId="77777777" w:rsidR="0016578E" w:rsidRPr="004A6A8E" w:rsidRDefault="0016578E" w:rsidP="00EF4063">
      <w:pPr>
        <w:pStyle w:val="Heading5"/>
      </w:pPr>
      <w:bookmarkStart w:id="1105" w:name="_Toc51922790"/>
      <w:bookmarkStart w:id="1106" w:name="_Toc122015847"/>
      <w:bookmarkStart w:id="1107" w:name="_Toc130845010"/>
      <w:bookmarkStart w:id="1108" w:name="_Toc138344507"/>
      <w:bookmarkStart w:id="1109" w:name="_Toc145947013"/>
      <w:bookmarkStart w:id="1110" w:name="_Toc153817453"/>
      <w:bookmarkStart w:id="1111" w:name="_Toc161839771"/>
      <w:bookmarkStart w:id="1112" w:name="_Toc177501581"/>
      <w:bookmarkStart w:id="1113" w:name="_Toc183533252"/>
      <w:bookmarkStart w:id="1114" w:name="_Toc186716390"/>
      <w:bookmarkStart w:id="1115" w:name="_Toc191374602"/>
      <w:bookmarkStart w:id="1116" w:name="_Toc192835344"/>
      <w:bookmarkStart w:id="1117" w:name="_Toc218431165"/>
      <w:r w:rsidRPr="004A6A8E">
        <w:t>6.1.</w:t>
      </w:r>
      <w:r w:rsidRPr="004A6A8E">
        <w:rPr>
          <w:lang w:eastAsia="zh-CN"/>
        </w:rPr>
        <w:t>3</w:t>
      </w:r>
      <w:r w:rsidRPr="004A6A8E">
        <w:t>.</w:t>
      </w:r>
      <w:r>
        <w:rPr>
          <w:rFonts w:hint="eastAsia"/>
          <w:lang w:eastAsia="zh-CN"/>
        </w:rPr>
        <w:t>5</w:t>
      </w:r>
      <w:r w:rsidRPr="004A6A8E">
        <w:t>.1</w:t>
      </w:r>
      <w:r w:rsidRPr="004A6A8E">
        <w:tab/>
        <w:t>Description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1118" w:name="_Toc51922791"/>
      <w:bookmarkStart w:id="1119" w:name="_Toc122015848"/>
      <w:bookmarkStart w:id="1120" w:name="_Toc130845011"/>
      <w:bookmarkStart w:id="1121" w:name="_Toc138344508"/>
      <w:bookmarkStart w:id="1122" w:name="_Toc145947014"/>
      <w:bookmarkStart w:id="1123" w:name="_Toc153817454"/>
      <w:bookmarkStart w:id="1124" w:name="_Toc161839772"/>
      <w:bookmarkStart w:id="1125" w:name="_Toc177501582"/>
      <w:bookmarkStart w:id="1126" w:name="_Toc183533253"/>
      <w:bookmarkStart w:id="1127" w:name="_Toc186716391"/>
      <w:bookmarkStart w:id="1128" w:name="_Toc191374603"/>
      <w:bookmarkStart w:id="1129" w:name="_Toc192835345"/>
      <w:bookmarkStart w:id="1130" w:name="_Toc218431166"/>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1131"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1131"/>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lastRenderedPageBreak/>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SimSun"/>
          <w:lang w:eastAsia="zh-CN"/>
        </w:rPr>
      </w:pPr>
      <w:bookmarkStart w:id="1132" w:name="_Toc161839773"/>
      <w:bookmarkStart w:id="1133" w:name="_Toc177501583"/>
      <w:bookmarkStart w:id="1134" w:name="_Toc183533254"/>
      <w:bookmarkStart w:id="1135" w:name="_Toc186716392"/>
      <w:bookmarkStart w:id="1136" w:name="_Toc191374604"/>
      <w:bookmarkStart w:id="1137" w:name="_Toc192835346"/>
      <w:bookmarkStart w:id="1138" w:name="_Toc218431167"/>
      <w:r>
        <w:rPr>
          <w:rFonts w:eastAsia="SimSun"/>
        </w:rPr>
        <w:t>6.1.3.</w:t>
      </w:r>
      <w:r w:rsidR="00101BCA">
        <w:rPr>
          <w:rFonts w:eastAsia="SimSun"/>
        </w:rPr>
        <w:t>6</w:t>
      </w:r>
      <w:r>
        <w:rPr>
          <w:rFonts w:eastAsia="SimSun"/>
        </w:rPr>
        <w:tab/>
      </w:r>
      <w:r>
        <w:rPr>
          <w:rFonts w:eastAsia="SimSun"/>
          <w:lang w:eastAsia="zh-CN"/>
        </w:rPr>
        <w:t>Operation: perform-</w:t>
      </w:r>
      <w:r>
        <w:rPr>
          <w:rFonts w:eastAsia="DengXian"/>
        </w:rPr>
        <w:t>privacy-check-id-mapping</w:t>
      </w:r>
      <w:bookmarkEnd w:id="1132"/>
      <w:bookmarkEnd w:id="1133"/>
      <w:bookmarkEnd w:id="1134"/>
      <w:bookmarkEnd w:id="1135"/>
      <w:bookmarkEnd w:id="1136"/>
      <w:bookmarkEnd w:id="1137"/>
      <w:bookmarkEnd w:id="1138"/>
    </w:p>
    <w:p w14:paraId="337D76F5" w14:textId="1650DC0E" w:rsidR="00B66F18" w:rsidRDefault="00B66F18" w:rsidP="00B66F18">
      <w:pPr>
        <w:pStyle w:val="Heading5"/>
        <w:rPr>
          <w:rFonts w:eastAsia="SimSun"/>
          <w:lang w:eastAsia="en-US"/>
        </w:rPr>
      </w:pPr>
      <w:bookmarkStart w:id="1139" w:name="_Toc161839774"/>
      <w:bookmarkStart w:id="1140" w:name="_Toc177501584"/>
      <w:bookmarkStart w:id="1141" w:name="_Toc183533255"/>
      <w:bookmarkStart w:id="1142" w:name="_Toc186716393"/>
      <w:bookmarkStart w:id="1143" w:name="_Toc191374605"/>
      <w:bookmarkStart w:id="1144" w:name="_Toc192835347"/>
      <w:bookmarkStart w:id="1145" w:name="_Toc218431168"/>
      <w:r>
        <w:rPr>
          <w:rFonts w:eastAsia="SimSun"/>
        </w:rPr>
        <w:t>6.1.3.</w:t>
      </w:r>
      <w:r w:rsidR="00101BCA">
        <w:rPr>
          <w:rFonts w:eastAsia="SimSun"/>
        </w:rPr>
        <w:t>6</w:t>
      </w:r>
      <w:r>
        <w:rPr>
          <w:rFonts w:eastAsia="SimSun"/>
        </w:rPr>
        <w:t>.1</w:t>
      </w:r>
      <w:r>
        <w:rPr>
          <w:rFonts w:eastAsia="SimSun"/>
        </w:rPr>
        <w:tab/>
        <w:t>Description</w:t>
      </w:r>
      <w:bookmarkEnd w:id="1139"/>
      <w:bookmarkEnd w:id="1140"/>
      <w:bookmarkEnd w:id="1141"/>
      <w:bookmarkEnd w:id="1142"/>
      <w:bookmarkEnd w:id="1143"/>
      <w:bookmarkEnd w:id="1144"/>
      <w:bookmarkEnd w:id="1145"/>
    </w:p>
    <w:p w14:paraId="6F495D28" w14:textId="77777777" w:rsidR="00B66F18" w:rsidRDefault="00B66F18" w:rsidP="00B66F18">
      <w:pPr>
        <w:rPr>
          <w:rFonts w:eastAsia="SimSun"/>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SimSun"/>
          <w:lang w:eastAsia="zh-CN"/>
        </w:rPr>
      </w:pPr>
      <w:bookmarkStart w:id="1146" w:name="_Toc161839775"/>
      <w:bookmarkStart w:id="1147" w:name="_Toc177501585"/>
      <w:bookmarkStart w:id="1148" w:name="_Toc183533256"/>
      <w:bookmarkStart w:id="1149" w:name="_Toc186716394"/>
      <w:bookmarkStart w:id="1150" w:name="_Toc191374606"/>
      <w:bookmarkStart w:id="1151" w:name="_Toc192835348"/>
      <w:bookmarkStart w:id="1152" w:name="_Toc218431169"/>
      <w:r>
        <w:rPr>
          <w:rFonts w:eastAsia="SimSun"/>
        </w:rPr>
        <w:t>6.1.3.</w:t>
      </w:r>
      <w:r w:rsidR="00101BCA">
        <w:rPr>
          <w:rFonts w:eastAsia="SimSun"/>
        </w:rPr>
        <w:t>6</w:t>
      </w:r>
      <w:r>
        <w:rPr>
          <w:rFonts w:eastAsia="SimSun"/>
        </w:rPr>
        <w:t>.</w:t>
      </w:r>
      <w:r>
        <w:rPr>
          <w:rFonts w:eastAsia="SimSun"/>
          <w:lang w:eastAsia="zh-CN"/>
        </w:rPr>
        <w:t>2</w:t>
      </w:r>
      <w:r>
        <w:rPr>
          <w:rFonts w:eastAsia="SimSun"/>
        </w:rPr>
        <w:tab/>
      </w:r>
      <w:r>
        <w:rPr>
          <w:rFonts w:eastAsia="SimSun"/>
          <w:lang w:eastAsia="zh-CN"/>
        </w:rPr>
        <w:t>Operation Definition</w:t>
      </w:r>
      <w:bookmarkEnd w:id="1146"/>
      <w:bookmarkEnd w:id="1147"/>
      <w:bookmarkEnd w:id="1148"/>
      <w:bookmarkEnd w:id="1149"/>
      <w:bookmarkEnd w:id="1150"/>
      <w:bookmarkEnd w:id="1151"/>
      <w:bookmarkEnd w:id="1152"/>
    </w:p>
    <w:p w14:paraId="2F906E6C" w14:textId="6364EFFB" w:rsidR="00B66F18" w:rsidRDefault="00B66F18" w:rsidP="00B66F18">
      <w:pPr>
        <w:rPr>
          <w:rFonts w:eastAsia="SimSun"/>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r>
              <w:rPr>
                <w:lang w:eastAsia="zh-CN"/>
              </w:rPr>
              <w:t>PrivacyCheckIdMappingReqData</w:t>
            </w:r>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r>
              <w:rPr>
                <w:lang w:eastAsia="zh-CN"/>
              </w:rPr>
              <w:t>PrivacyCheckIdMappingRespData</w:t>
            </w:r>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r>
              <w:rPr>
                <w:lang w:eastAsia="zh-CN"/>
              </w:rP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r>
              <w:rPr>
                <w:lang w:eastAsia="zh-CN"/>
              </w:rP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The mandatory HTTP error status codes for the POST method listed in Table 5.2.7.1-1 of 3GPP TS 29.500 [5] other than those specified in the table above also apply, with a ProblemDetails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lastRenderedPageBreak/>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1153" w:name="_Toc26202326"/>
      <w:bookmarkStart w:id="1154" w:name="_Toc26202512"/>
      <w:bookmarkStart w:id="1155" w:name="_Toc34804222"/>
      <w:bookmarkStart w:id="1156" w:name="_Toc35935793"/>
      <w:bookmarkStart w:id="1157" w:name="_Toc45030013"/>
      <w:bookmarkStart w:id="1158" w:name="_Toc51922373"/>
      <w:bookmarkStart w:id="1159" w:name="_Toc51922792"/>
      <w:bookmarkStart w:id="1160" w:name="_Toc122015849"/>
      <w:bookmarkStart w:id="1161" w:name="_Toc130845012"/>
      <w:bookmarkStart w:id="1162" w:name="_Toc138344509"/>
      <w:bookmarkStart w:id="1163" w:name="_Toc145947015"/>
      <w:bookmarkStart w:id="1164" w:name="_Toc153817455"/>
      <w:bookmarkStart w:id="1165" w:name="_Toc161839776"/>
      <w:bookmarkStart w:id="1166" w:name="_Toc177501586"/>
      <w:bookmarkStart w:id="1167" w:name="_Toc183533257"/>
      <w:bookmarkStart w:id="1168" w:name="_Toc186716395"/>
      <w:bookmarkStart w:id="1169" w:name="_Toc191374607"/>
      <w:bookmarkStart w:id="1170" w:name="_Toc192835349"/>
      <w:bookmarkStart w:id="1171" w:name="_Toc218431170"/>
      <w:r w:rsidRPr="008D72A7">
        <w:t>6.1.</w:t>
      </w:r>
      <w:r w:rsidRPr="008D72A7">
        <w:rPr>
          <w:lang w:eastAsia="zh-CN"/>
        </w:rPr>
        <w:t>4</w:t>
      </w:r>
      <w:r w:rsidRPr="008D72A7">
        <w:tab/>
        <w:t>Notifications</w:t>
      </w:r>
      <w:bookmarkEnd w:id="1089"/>
      <w:bookmarkEnd w:id="1090"/>
      <w:bookmarkEnd w:id="1091"/>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52AE3342" w14:textId="193C19E0" w:rsidR="008D72A7" w:rsidRDefault="008D72A7" w:rsidP="00EF4063">
      <w:pPr>
        <w:pStyle w:val="Heading4"/>
      </w:pPr>
      <w:bookmarkStart w:id="1172" w:name="_Toc26202327"/>
      <w:bookmarkStart w:id="1173" w:name="_Toc22624266"/>
      <w:bookmarkStart w:id="1174" w:name="_Toc22141064"/>
      <w:bookmarkStart w:id="1175" w:name="_Toc18853076"/>
      <w:bookmarkStart w:id="1176" w:name="_Toc26202513"/>
      <w:bookmarkStart w:id="1177" w:name="_Toc34804223"/>
      <w:bookmarkStart w:id="1178" w:name="_Toc35935794"/>
      <w:bookmarkStart w:id="1179" w:name="_Toc45030014"/>
      <w:bookmarkStart w:id="1180" w:name="_Toc51922374"/>
      <w:bookmarkStart w:id="1181" w:name="_Toc51922793"/>
      <w:bookmarkStart w:id="1182" w:name="_Toc122015850"/>
      <w:bookmarkStart w:id="1183" w:name="_Toc130845013"/>
      <w:bookmarkStart w:id="1184" w:name="_Toc138344510"/>
      <w:bookmarkStart w:id="1185" w:name="_Toc145947016"/>
      <w:bookmarkStart w:id="1186" w:name="_Toc153817456"/>
      <w:bookmarkStart w:id="1187" w:name="_Toc161839777"/>
      <w:bookmarkStart w:id="1188" w:name="_Toc177501587"/>
      <w:bookmarkStart w:id="1189" w:name="_Toc183533258"/>
      <w:bookmarkStart w:id="1190" w:name="_Toc186716396"/>
      <w:bookmarkStart w:id="1191" w:name="_Toc191374608"/>
      <w:bookmarkStart w:id="1192" w:name="_Toc192835350"/>
      <w:bookmarkStart w:id="1193" w:name="_Toc218431171"/>
      <w:r w:rsidRPr="008D72A7">
        <w:t>6.1.</w:t>
      </w:r>
      <w:r w:rsidRPr="008D72A7">
        <w:rPr>
          <w:lang w:eastAsia="zh-CN"/>
        </w:rPr>
        <w:t>4</w:t>
      </w:r>
      <w:r w:rsidRPr="008D72A7">
        <w:t>.1</w:t>
      </w:r>
      <w:r w:rsidRPr="008D72A7">
        <w:tab/>
        <w:t>General</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194" w:name="_Toc26202328"/>
      <w:bookmarkStart w:id="1195" w:name="_Toc22624267"/>
      <w:bookmarkStart w:id="1196" w:name="_Toc22141065"/>
      <w:bookmarkStart w:id="1197" w:name="_Toc26202514"/>
      <w:bookmarkStart w:id="1198" w:name="_Toc34804224"/>
      <w:bookmarkStart w:id="1199" w:name="_Toc35935795"/>
      <w:bookmarkStart w:id="1200" w:name="_Toc45030015"/>
      <w:bookmarkStart w:id="1201" w:name="_Toc51922375"/>
      <w:bookmarkStart w:id="1202" w:name="_Toc51922794"/>
      <w:bookmarkStart w:id="1203" w:name="_Toc122015851"/>
      <w:bookmarkStart w:id="1204" w:name="_Toc130845014"/>
      <w:bookmarkStart w:id="1205" w:name="_Toc138344511"/>
      <w:bookmarkStart w:id="1206" w:name="_Toc145947017"/>
      <w:bookmarkStart w:id="1207" w:name="_Toc153817457"/>
      <w:bookmarkStart w:id="1208" w:name="_Toc161839778"/>
      <w:bookmarkStart w:id="1209" w:name="_Toc177501588"/>
      <w:bookmarkStart w:id="1210" w:name="_Toc183533259"/>
      <w:bookmarkStart w:id="1211" w:name="_Toc186716397"/>
      <w:bookmarkStart w:id="1212" w:name="_Toc191374609"/>
      <w:bookmarkStart w:id="1213" w:name="_Toc192835351"/>
      <w:bookmarkStart w:id="1214" w:name="_Toc18853077"/>
      <w:bookmarkStart w:id="1215" w:name="_Toc218431172"/>
      <w:r w:rsidRPr="008D72A7">
        <w:t>6.1.</w:t>
      </w:r>
      <w:r w:rsidRPr="008D72A7">
        <w:rPr>
          <w:lang w:eastAsia="zh-CN"/>
        </w:rPr>
        <w:t>4</w:t>
      </w:r>
      <w:r w:rsidRPr="008D72A7">
        <w:t>.2</w:t>
      </w:r>
      <w:r w:rsidRPr="008D72A7">
        <w:tab/>
      </w:r>
      <w:r w:rsidRPr="008D72A7">
        <w:rPr>
          <w:lang w:eastAsia="zh-CN"/>
        </w:rPr>
        <w:t>Eventnotify</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5"/>
    </w:p>
    <w:p w14:paraId="65294043" w14:textId="77777777" w:rsidR="008D72A7" w:rsidRPr="008D72A7" w:rsidRDefault="008D72A7" w:rsidP="00EF4063">
      <w:pPr>
        <w:pStyle w:val="Heading5"/>
        <w:rPr>
          <w:lang w:eastAsia="zh-CN"/>
        </w:rPr>
      </w:pPr>
      <w:bookmarkStart w:id="1216" w:name="_Toc26202329"/>
      <w:bookmarkStart w:id="1217" w:name="_Toc22624268"/>
      <w:bookmarkStart w:id="1218" w:name="_Toc22141066"/>
      <w:bookmarkStart w:id="1219" w:name="_Toc26202515"/>
      <w:bookmarkStart w:id="1220" w:name="_Toc34804225"/>
      <w:bookmarkStart w:id="1221" w:name="_Toc35935796"/>
      <w:bookmarkStart w:id="1222" w:name="_Toc45030016"/>
      <w:bookmarkStart w:id="1223" w:name="_Toc51922376"/>
      <w:bookmarkStart w:id="1224" w:name="_Toc51922795"/>
      <w:bookmarkStart w:id="1225" w:name="_Toc122015852"/>
      <w:bookmarkStart w:id="1226" w:name="_Toc130845015"/>
      <w:bookmarkStart w:id="1227" w:name="_Toc138344512"/>
      <w:bookmarkStart w:id="1228" w:name="_Toc145947018"/>
      <w:bookmarkStart w:id="1229" w:name="_Toc153817458"/>
      <w:bookmarkStart w:id="1230" w:name="_Toc161839779"/>
      <w:bookmarkStart w:id="1231" w:name="_Toc177501589"/>
      <w:bookmarkStart w:id="1232" w:name="_Toc183533260"/>
      <w:bookmarkStart w:id="1233" w:name="_Toc186716398"/>
      <w:bookmarkStart w:id="1234" w:name="_Toc191374610"/>
      <w:bookmarkStart w:id="1235" w:name="_Toc192835352"/>
      <w:bookmarkStart w:id="1236" w:name="_Toc218431173"/>
      <w:r w:rsidRPr="008D72A7">
        <w:rPr>
          <w:sz w:val="24"/>
          <w:lang w:eastAsia="zh-CN"/>
        </w:rPr>
        <w:t>6.1.4.2.1</w:t>
      </w:r>
      <w:r w:rsidRPr="008D72A7">
        <w:tab/>
      </w:r>
      <w:r w:rsidRPr="008D72A7">
        <w:rPr>
          <w:lang w:eastAsia="zh-CN"/>
        </w:rPr>
        <w:t>Description</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237" w:name="_Toc26202330"/>
      <w:bookmarkStart w:id="1238" w:name="_Toc22624269"/>
      <w:bookmarkStart w:id="1239" w:name="_Toc22141067"/>
      <w:bookmarkStart w:id="1240" w:name="_Toc26202516"/>
      <w:bookmarkStart w:id="1241" w:name="_Toc34804226"/>
      <w:bookmarkStart w:id="1242" w:name="_Toc35935797"/>
      <w:bookmarkStart w:id="1243" w:name="_Toc45030017"/>
      <w:bookmarkStart w:id="1244" w:name="_Toc51922377"/>
      <w:bookmarkStart w:id="1245" w:name="_Toc51922796"/>
      <w:bookmarkStart w:id="1246" w:name="_Toc122015853"/>
      <w:bookmarkStart w:id="1247" w:name="_Toc130845016"/>
      <w:bookmarkStart w:id="1248" w:name="_Toc138344513"/>
      <w:bookmarkStart w:id="1249" w:name="_Toc145947019"/>
      <w:bookmarkStart w:id="1250" w:name="_Toc153817459"/>
      <w:bookmarkStart w:id="1251" w:name="_Toc161839780"/>
      <w:bookmarkStart w:id="1252" w:name="_Toc177501590"/>
      <w:bookmarkStart w:id="1253" w:name="_Toc183533261"/>
      <w:bookmarkStart w:id="1254" w:name="_Toc186716399"/>
      <w:bookmarkStart w:id="1255" w:name="_Toc191374611"/>
      <w:bookmarkStart w:id="1256" w:name="_Toc192835353"/>
      <w:bookmarkStart w:id="1257" w:name="_Toc218431174"/>
      <w:r w:rsidRPr="008D72A7">
        <w:rPr>
          <w:lang w:eastAsia="zh-CN"/>
        </w:rPr>
        <w:t>6.1.4.2.2</w:t>
      </w:r>
      <w:r w:rsidRPr="008D72A7">
        <w:rPr>
          <w:lang w:eastAsia="zh-CN"/>
        </w:rPr>
        <w:tab/>
        <w:t>Notification Definition</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258" w:name="_Toc26202331"/>
      <w:bookmarkStart w:id="1259" w:name="_Toc22624270"/>
      <w:bookmarkStart w:id="1260" w:name="_Toc22141068"/>
      <w:bookmarkStart w:id="1261" w:name="_Toc26202517"/>
      <w:bookmarkStart w:id="1262" w:name="_Toc34804227"/>
      <w:bookmarkStart w:id="1263" w:name="_Toc35935798"/>
      <w:bookmarkStart w:id="1264" w:name="_Toc45030018"/>
      <w:bookmarkStart w:id="1265" w:name="_Toc51922378"/>
      <w:bookmarkStart w:id="1266" w:name="_Toc51922797"/>
      <w:bookmarkStart w:id="1267" w:name="_Toc122015854"/>
      <w:bookmarkStart w:id="1268" w:name="_Toc130845017"/>
      <w:bookmarkStart w:id="1269" w:name="_Toc138344514"/>
      <w:bookmarkStart w:id="1270" w:name="_Toc145947020"/>
      <w:bookmarkStart w:id="1271" w:name="_Toc153817460"/>
      <w:bookmarkStart w:id="1272" w:name="_Toc161839781"/>
      <w:bookmarkStart w:id="1273" w:name="_Toc177501591"/>
      <w:bookmarkStart w:id="1274" w:name="_Toc183533262"/>
      <w:bookmarkStart w:id="1275" w:name="_Toc186716400"/>
      <w:bookmarkStart w:id="1276" w:name="_Toc191374612"/>
      <w:bookmarkStart w:id="1277" w:name="_Toc192835354"/>
      <w:bookmarkStart w:id="1278" w:name="_Toc218431175"/>
      <w:r w:rsidRPr="008D72A7">
        <w:rPr>
          <w:lang w:eastAsia="zh-CN"/>
        </w:rPr>
        <w:t>6.1.4.2.3</w:t>
      </w:r>
      <w:r w:rsidRPr="008D72A7">
        <w:rPr>
          <w:lang w:eastAsia="zh-CN"/>
        </w:rPr>
        <w:tab/>
        <w:t>Notification Standard Methods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46A53CC7" w14:textId="77777777" w:rsidR="008D72A7" w:rsidRPr="008D72A7" w:rsidRDefault="008D72A7" w:rsidP="00EF4063">
      <w:pPr>
        <w:pStyle w:val="Heading6"/>
        <w:numPr>
          <w:ilvl w:val="5"/>
          <w:numId w:val="0"/>
        </w:numPr>
        <w:ind w:left="1152" w:hanging="432"/>
      </w:pPr>
      <w:bookmarkStart w:id="1279" w:name="_Toc26202332"/>
      <w:bookmarkStart w:id="1280" w:name="_Toc22624271"/>
      <w:bookmarkStart w:id="1281" w:name="_Toc22141069"/>
      <w:bookmarkStart w:id="1282" w:name="_Toc11343370"/>
      <w:bookmarkStart w:id="1283" w:name="_Toc26202518"/>
      <w:bookmarkStart w:id="1284" w:name="_Toc34804228"/>
      <w:bookmarkStart w:id="1285" w:name="_Toc35935799"/>
      <w:bookmarkStart w:id="1286" w:name="_Toc45030019"/>
      <w:bookmarkStart w:id="1287" w:name="_Toc51922379"/>
      <w:bookmarkStart w:id="1288" w:name="_Toc51922798"/>
      <w:bookmarkStart w:id="1289" w:name="_Toc122015855"/>
      <w:bookmarkStart w:id="1290" w:name="_Toc130845018"/>
      <w:bookmarkStart w:id="1291" w:name="_Toc138344515"/>
      <w:bookmarkStart w:id="1292" w:name="_Toc145947021"/>
      <w:bookmarkStart w:id="1293" w:name="_Toc153817461"/>
      <w:bookmarkStart w:id="1294" w:name="_Toc161839782"/>
      <w:bookmarkStart w:id="1295" w:name="_Toc177501592"/>
      <w:bookmarkStart w:id="1296" w:name="_Toc183533263"/>
      <w:bookmarkStart w:id="1297" w:name="_Toc186716401"/>
      <w:bookmarkStart w:id="1298" w:name="_Toc191374613"/>
      <w:bookmarkStart w:id="1299" w:name="_Toc192835355"/>
      <w:bookmarkStart w:id="1300" w:name="_Toc218431176"/>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301"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301"/>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1302"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303" w:name="_Toc35935800"/>
      <w:bookmarkStart w:id="1304" w:name="_Toc45030020"/>
      <w:bookmarkStart w:id="1305" w:name="_Toc51922380"/>
      <w:bookmarkStart w:id="1306" w:name="_Toc51922799"/>
      <w:bookmarkStart w:id="1307" w:name="_Toc122015856"/>
      <w:bookmarkStart w:id="1308" w:name="_Toc130845019"/>
      <w:bookmarkStart w:id="1309" w:name="_Toc138344516"/>
      <w:bookmarkStart w:id="1310" w:name="_Toc145947022"/>
      <w:bookmarkStart w:id="1311" w:name="_Toc153817462"/>
      <w:bookmarkStart w:id="1312" w:name="_Toc161839783"/>
      <w:bookmarkStart w:id="1313" w:name="_Toc177501593"/>
      <w:bookmarkStart w:id="1314" w:name="_Toc183533264"/>
      <w:bookmarkStart w:id="1315" w:name="_Toc186716402"/>
      <w:bookmarkStart w:id="1316" w:name="_Toc191374614"/>
      <w:bookmarkStart w:id="1317" w:name="_Toc192835356"/>
      <w:bookmarkStart w:id="1318" w:name="_Toc218431177"/>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D79A293" w14:textId="77777777" w:rsidR="00F332EC" w:rsidRPr="00B24285" w:rsidRDefault="00F332EC" w:rsidP="00EF4063">
      <w:pPr>
        <w:pStyle w:val="Heading5"/>
        <w:rPr>
          <w:lang w:eastAsia="zh-CN"/>
        </w:rPr>
      </w:pPr>
      <w:bookmarkStart w:id="1319" w:name="_Toc34804230"/>
      <w:bookmarkStart w:id="1320" w:name="_Toc35935801"/>
      <w:bookmarkStart w:id="1321" w:name="_Toc45030021"/>
      <w:bookmarkStart w:id="1322" w:name="_Toc51922381"/>
      <w:bookmarkStart w:id="1323" w:name="_Toc51922800"/>
      <w:bookmarkStart w:id="1324" w:name="_Toc122015857"/>
      <w:bookmarkStart w:id="1325" w:name="_Toc130845020"/>
      <w:bookmarkStart w:id="1326" w:name="_Toc138344517"/>
      <w:bookmarkStart w:id="1327" w:name="_Toc145947023"/>
      <w:bookmarkStart w:id="1328" w:name="_Toc153817463"/>
      <w:bookmarkStart w:id="1329" w:name="_Toc161839784"/>
      <w:bookmarkStart w:id="1330" w:name="_Toc177501594"/>
      <w:bookmarkStart w:id="1331" w:name="_Toc183533265"/>
      <w:bookmarkStart w:id="1332" w:name="_Toc186716403"/>
      <w:bookmarkStart w:id="1333" w:name="_Toc191374615"/>
      <w:bookmarkStart w:id="1334" w:name="_Toc192835357"/>
      <w:bookmarkStart w:id="1335" w:name="_Toc218431178"/>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336" w:name="_Toc34804231"/>
      <w:bookmarkStart w:id="1337" w:name="_Toc35935802"/>
      <w:bookmarkStart w:id="1338" w:name="_Toc45030022"/>
      <w:bookmarkStart w:id="1339" w:name="_Toc51922382"/>
      <w:bookmarkStart w:id="1340" w:name="_Toc51922801"/>
      <w:bookmarkStart w:id="1341" w:name="_Toc122015858"/>
      <w:bookmarkStart w:id="1342" w:name="_Toc130845021"/>
      <w:bookmarkStart w:id="1343" w:name="_Toc138344518"/>
      <w:bookmarkStart w:id="1344" w:name="_Toc145947024"/>
      <w:bookmarkStart w:id="1345" w:name="_Toc153817464"/>
      <w:bookmarkStart w:id="1346" w:name="_Toc161839785"/>
      <w:bookmarkStart w:id="1347" w:name="_Toc177501595"/>
      <w:bookmarkStart w:id="1348" w:name="_Toc183533266"/>
      <w:bookmarkStart w:id="1349" w:name="_Toc186716404"/>
      <w:bookmarkStart w:id="1350" w:name="_Toc191374616"/>
      <w:bookmarkStart w:id="1351" w:name="_Toc192835358"/>
      <w:bookmarkStart w:id="1352" w:name="_Toc218431179"/>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1353" w:name="_Toc34804232"/>
      <w:bookmarkStart w:id="1354" w:name="_Toc35935803"/>
      <w:bookmarkStart w:id="1355" w:name="_Toc45030023"/>
      <w:bookmarkStart w:id="1356" w:name="_Toc51922383"/>
      <w:bookmarkStart w:id="1357" w:name="_Toc51922802"/>
      <w:bookmarkStart w:id="1358" w:name="_Toc122015859"/>
      <w:bookmarkStart w:id="1359" w:name="_Toc130845022"/>
      <w:bookmarkStart w:id="1360" w:name="_Toc138344519"/>
      <w:bookmarkStart w:id="1361" w:name="_Toc145947025"/>
      <w:bookmarkStart w:id="1362" w:name="_Toc153817465"/>
      <w:bookmarkStart w:id="1363" w:name="_Toc161839786"/>
      <w:bookmarkStart w:id="1364" w:name="_Toc177501596"/>
      <w:bookmarkStart w:id="1365" w:name="_Toc183533267"/>
      <w:bookmarkStart w:id="1366" w:name="_Toc186716405"/>
      <w:bookmarkStart w:id="1367" w:name="_Toc191374617"/>
      <w:bookmarkStart w:id="1368" w:name="_Toc192835359"/>
      <w:bookmarkStart w:id="1369" w:name="_Toc218431180"/>
      <w:r w:rsidRPr="00B24285">
        <w:rPr>
          <w:rFonts w:hint="eastAsia"/>
          <w:lang w:eastAsia="zh-CN"/>
        </w:rPr>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7AE12E65" w14:textId="77777777" w:rsidR="00F332EC" w:rsidRPr="00B24285" w:rsidRDefault="00F332EC" w:rsidP="00EF4063">
      <w:pPr>
        <w:pStyle w:val="Heading6"/>
        <w:numPr>
          <w:ilvl w:val="5"/>
          <w:numId w:val="0"/>
        </w:numPr>
        <w:ind w:left="1152" w:hanging="432"/>
      </w:pPr>
      <w:bookmarkStart w:id="1370" w:name="_Toc34804233"/>
      <w:bookmarkStart w:id="1371" w:name="_Toc35935804"/>
      <w:bookmarkStart w:id="1372" w:name="_Toc45030024"/>
      <w:bookmarkStart w:id="1373" w:name="_Toc51922384"/>
      <w:bookmarkStart w:id="1374" w:name="_Toc51922803"/>
      <w:bookmarkStart w:id="1375" w:name="_Toc122015860"/>
      <w:bookmarkStart w:id="1376" w:name="_Toc130845023"/>
      <w:bookmarkStart w:id="1377" w:name="_Toc138344520"/>
      <w:bookmarkStart w:id="1378" w:name="_Toc145947026"/>
      <w:bookmarkStart w:id="1379" w:name="_Toc153817466"/>
      <w:bookmarkStart w:id="1380" w:name="_Toc161839787"/>
      <w:bookmarkStart w:id="1381" w:name="_Toc177501597"/>
      <w:bookmarkStart w:id="1382" w:name="_Toc183533268"/>
      <w:bookmarkStart w:id="1383" w:name="_Toc186716406"/>
      <w:bookmarkStart w:id="1384" w:name="_Toc191374618"/>
      <w:bookmarkStart w:id="1385" w:name="_Toc192835360"/>
      <w:bookmarkStart w:id="1386" w:name="_Toc218431181"/>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lastRenderedPageBreak/>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387"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387"/>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388" w:name="_Toc26202333"/>
      <w:bookmarkStart w:id="1389" w:name="_Toc22624272"/>
      <w:bookmarkStart w:id="1390" w:name="_Toc22141070"/>
      <w:bookmarkStart w:id="1391" w:name="_Toc18853079"/>
      <w:bookmarkStart w:id="1392" w:name="_Toc26202519"/>
      <w:bookmarkStart w:id="1393" w:name="_Toc34804234"/>
      <w:bookmarkStart w:id="1394" w:name="_Toc35935805"/>
      <w:bookmarkStart w:id="1395" w:name="_Toc45030025"/>
      <w:bookmarkStart w:id="1396" w:name="_Toc51922385"/>
      <w:bookmarkStart w:id="1397" w:name="_Toc51922804"/>
      <w:bookmarkStart w:id="1398" w:name="_Toc122015861"/>
      <w:bookmarkStart w:id="1399" w:name="_Toc130845024"/>
      <w:bookmarkStart w:id="1400" w:name="_Toc138344521"/>
      <w:bookmarkStart w:id="1401" w:name="_Toc145947027"/>
      <w:bookmarkStart w:id="1402" w:name="_Toc153817467"/>
      <w:bookmarkStart w:id="1403" w:name="_Toc161839788"/>
      <w:bookmarkStart w:id="1404" w:name="_Toc177501598"/>
      <w:bookmarkStart w:id="1405" w:name="_Toc183533269"/>
      <w:bookmarkStart w:id="1406" w:name="_Toc186716407"/>
      <w:bookmarkStart w:id="1407" w:name="_Toc191374619"/>
      <w:bookmarkStart w:id="1408" w:name="_Toc192835361"/>
      <w:bookmarkStart w:id="1409" w:name="_Toc218431182"/>
      <w:bookmarkEnd w:id="1214"/>
      <w:r w:rsidRPr="008D72A7">
        <w:t>6.1.</w:t>
      </w:r>
      <w:r w:rsidRPr="008D72A7">
        <w:rPr>
          <w:lang w:eastAsia="zh-CN"/>
        </w:rPr>
        <w:t>5</w:t>
      </w:r>
      <w:r w:rsidRPr="008D72A7">
        <w:tab/>
        <w:t>Data Model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3A6F9089" w14:textId="77777777" w:rsidR="008D72A7" w:rsidRPr="008D72A7" w:rsidRDefault="008D72A7" w:rsidP="00EF4063">
      <w:pPr>
        <w:pStyle w:val="Heading4"/>
      </w:pPr>
      <w:bookmarkStart w:id="1410" w:name="_Toc26202334"/>
      <w:bookmarkStart w:id="1411" w:name="_Toc22624273"/>
      <w:bookmarkStart w:id="1412" w:name="_Toc22141071"/>
      <w:bookmarkStart w:id="1413" w:name="_Toc18853080"/>
      <w:bookmarkStart w:id="1414" w:name="_Toc26202520"/>
      <w:bookmarkStart w:id="1415" w:name="_Toc34804235"/>
      <w:bookmarkStart w:id="1416" w:name="_Toc35935806"/>
      <w:bookmarkStart w:id="1417" w:name="_Toc45030026"/>
      <w:bookmarkStart w:id="1418" w:name="_Toc51922386"/>
      <w:bookmarkStart w:id="1419" w:name="_Toc51922805"/>
      <w:bookmarkStart w:id="1420" w:name="_Toc122015862"/>
      <w:bookmarkStart w:id="1421" w:name="_Toc130845025"/>
      <w:bookmarkStart w:id="1422" w:name="_Toc138344522"/>
      <w:bookmarkStart w:id="1423" w:name="_Toc145947028"/>
      <w:bookmarkStart w:id="1424" w:name="_Toc153817468"/>
      <w:bookmarkStart w:id="1425" w:name="_Toc161839789"/>
      <w:bookmarkStart w:id="1426" w:name="_Toc177501599"/>
      <w:bookmarkStart w:id="1427" w:name="_Toc183533270"/>
      <w:bookmarkStart w:id="1428" w:name="_Toc186716408"/>
      <w:bookmarkStart w:id="1429" w:name="_Toc191374620"/>
      <w:bookmarkStart w:id="1430" w:name="_Toc192835362"/>
      <w:bookmarkStart w:id="1431" w:name="_Toc218431183"/>
      <w:r w:rsidRPr="008D72A7">
        <w:t>6.1.</w:t>
      </w:r>
      <w:r w:rsidRPr="008D72A7">
        <w:rPr>
          <w:lang w:eastAsia="zh-CN"/>
        </w:rPr>
        <w:t>5</w:t>
      </w:r>
      <w:r w:rsidRPr="008D72A7">
        <w:t>.1</w:t>
      </w:r>
      <w:r w:rsidRPr="008D72A7">
        <w:tab/>
        <w:t>General</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lastRenderedPageBreak/>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DengXian"/>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DengXian"/>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r>
              <w:t>RelatedU</w:t>
            </w:r>
            <w:r w:rsidR="009D029A">
              <w:t>e</w:t>
            </w:r>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Indicates information for related UE for ranging and sidelink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r>
              <w:rPr>
                <w:lang w:eastAsia="zh-CN"/>
              </w:rPr>
              <w:t>PrivacyCheckIdMappingReqData</w:t>
            </w:r>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r>
              <w:rPr>
                <w:lang w:eastAsia="zh-CN"/>
              </w:rPr>
              <w:t>PrivacyCheckIdMappingRespData</w:t>
            </w:r>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DengXian"/>
                <w:lang w:eastAsia="zh-CN"/>
              </w:rPr>
            </w:pPr>
            <w:r>
              <w:t>IntegrityProtectionLevel</w:t>
            </w:r>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DengXian"/>
                <w:lang w:eastAsia="zh-CN"/>
              </w:rPr>
            </w:pPr>
            <w:r>
              <w:t>IntegrityResult</w:t>
            </w:r>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143A0B" w14:paraId="6077993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784743C" w14:textId="4DBB80A3" w:rsidR="00143A0B" w:rsidRDefault="00143A0B" w:rsidP="00143A0B">
            <w:pPr>
              <w:pStyle w:val="TAL"/>
            </w:pPr>
            <w:r>
              <w:t>UpLocRepAddrAf</w:t>
            </w:r>
          </w:p>
        </w:tc>
        <w:tc>
          <w:tcPr>
            <w:tcW w:w="1842" w:type="dxa"/>
            <w:tcBorders>
              <w:top w:val="single" w:sz="4" w:space="0" w:color="auto"/>
              <w:left w:val="single" w:sz="4" w:space="0" w:color="auto"/>
              <w:bottom w:val="single" w:sz="4" w:space="0" w:color="auto"/>
              <w:right w:val="single" w:sz="4" w:space="0" w:color="auto"/>
            </w:tcBorders>
          </w:tcPr>
          <w:p w14:paraId="7F6BE24E" w14:textId="12CF15CF" w:rsidR="00143A0B" w:rsidRDefault="00143A0B" w:rsidP="00143A0B">
            <w:pPr>
              <w:pStyle w:val="TAL"/>
            </w:pPr>
            <w:r>
              <w:t>6.1.5.2.29</w:t>
            </w:r>
          </w:p>
        </w:tc>
        <w:tc>
          <w:tcPr>
            <w:tcW w:w="3325" w:type="dxa"/>
            <w:tcBorders>
              <w:top w:val="single" w:sz="4" w:space="0" w:color="auto"/>
              <w:left w:val="single" w:sz="4" w:space="0" w:color="auto"/>
              <w:bottom w:val="single" w:sz="4" w:space="0" w:color="auto"/>
              <w:right w:val="single" w:sz="4" w:space="0" w:color="auto"/>
            </w:tcBorders>
          </w:tcPr>
          <w:p w14:paraId="68D5D999" w14:textId="742EE906" w:rsidR="00143A0B" w:rsidRDefault="00143A0B" w:rsidP="00143A0B">
            <w:pPr>
              <w:pStyle w:val="TAL"/>
            </w:pPr>
            <w:r>
              <w:t>AF address for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6F09A7CF" w14:textId="77777777" w:rsidR="00143A0B" w:rsidRDefault="00143A0B" w:rsidP="00143A0B">
            <w:pPr>
              <w:pStyle w:val="TAL"/>
              <w:rPr>
                <w:rFonts w:cs="Arial"/>
                <w:szCs w:val="18"/>
              </w:rPr>
            </w:pPr>
          </w:p>
        </w:tc>
      </w:tr>
      <w:tr w:rsidR="00143A0B"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143A0B" w:rsidRDefault="00143A0B" w:rsidP="00143A0B">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143A0B" w:rsidRDefault="00143A0B" w:rsidP="00143A0B">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143A0B" w:rsidRDefault="00143A0B" w:rsidP="00143A0B">
            <w:pPr>
              <w:pStyle w:val="TAL"/>
              <w:rPr>
                <w:rFonts w:cs="Arial"/>
                <w:szCs w:val="18"/>
              </w:rPr>
            </w:pPr>
          </w:p>
        </w:tc>
      </w:tr>
      <w:tr w:rsidR="00143A0B"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143A0B" w:rsidRDefault="00143A0B" w:rsidP="00143A0B">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143A0B" w:rsidRDefault="00143A0B" w:rsidP="00143A0B">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143A0B" w:rsidRDefault="00143A0B" w:rsidP="00143A0B">
            <w:pPr>
              <w:pStyle w:val="TAL"/>
              <w:rPr>
                <w:rFonts w:cs="Arial"/>
                <w:szCs w:val="18"/>
              </w:rPr>
            </w:pPr>
          </w:p>
        </w:tc>
      </w:tr>
      <w:tr w:rsidR="00143A0B"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143A0B" w:rsidRDefault="00143A0B" w:rsidP="00143A0B">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143A0B" w:rsidRDefault="00143A0B" w:rsidP="00143A0B">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143A0B" w:rsidRDefault="00143A0B" w:rsidP="00143A0B">
            <w:pPr>
              <w:pStyle w:val="TAL"/>
              <w:rPr>
                <w:rFonts w:cs="Arial"/>
                <w:szCs w:val="18"/>
              </w:rPr>
            </w:pPr>
          </w:p>
        </w:tc>
      </w:tr>
      <w:tr w:rsidR="00143A0B"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143A0B" w:rsidRDefault="00143A0B" w:rsidP="00143A0B">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143A0B" w:rsidRDefault="00143A0B" w:rsidP="00143A0B">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143A0B" w:rsidRDefault="00143A0B" w:rsidP="00143A0B">
            <w:pPr>
              <w:pStyle w:val="TAL"/>
              <w:rPr>
                <w:rFonts w:cs="Arial"/>
                <w:szCs w:val="18"/>
              </w:rPr>
            </w:pPr>
          </w:p>
        </w:tc>
      </w:tr>
      <w:tr w:rsidR="00143A0B"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143A0B" w:rsidRDefault="00143A0B" w:rsidP="00143A0B">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143A0B" w:rsidRDefault="00143A0B" w:rsidP="00143A0B">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143A0B" w:rsidRDefault="00143A0B" w:rsidP="00143A0B">
            <w:pPr>
              <w:pStyle w:val="TAL"/>
              <w:rPr>
                <w:rFonts w:cs="Arial"/>
                <w:szCs w:val="18"/>
              </w:rPr>
            </w:pPr>
          </w:p>
        </w:tc>
      </w:tr>
      <w:tr w:rsidR="00143A0B"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143A0B" w:rsidRDefault="00143A0B" w:rsidP="00143A0B">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143A0B" w:rsidRDefault="00143A0B" w:rsidP="00143A0B">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143A0B" w:rsidRDefault="00143A0B" w:rsidP="00143A0B">
            <w:pPr>
              <w:pStyle w:val="TAL"/>
              <w:rPr>
                <w:rFonts w:cs="Arial"/>
                <w:szCs w:val="18"/>
              </w:rPr>
            </w:pPr>
          </w:p>
        </w:tc>
      </w:tr>
      <w:tr w:rsidR="00143A0B"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143A0B" w:rsidRDefault="00143A0B" w:rsidP="00143A0B">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143A0B" w:rsidRDefault="00143A0B" w:rsidP="00143A0B">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143A0B" w:rsidRDefault="00143A0B" w:rsidP="00143A0B">
            <w:pPr>
              <w:pStyle w:val="TAL"/>
              <w:rPr>
                <w:rFonts w:cs="Arial"/>
                <w:szCs w:val="18"/>
              </w:rPr>
            </w:pPr>
          </w:p>
        </w:tc>
      </w:tr>
      <w:tr w:rsidR="00143A0B"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143A0B" w:rsidRDefault="00143A0B" w:rsidP="00143A0B">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143A0B" w:rsidRDefault="00143A0B" w:rsidP="00143A0B">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143A0B" w:rsidRDefault="00143A0B" w:rsidP="00143A0B">
            <w:pPr>
              <w:pStyle w:val="TAL"/>
              <w:rPr>
                <w:rFonts w:cs="Arial"/>
                <w:szCs w:val="18"/>
              </w:rPr>
            </w:pPr>
          </w:p>
        </w:tc>
      </w:tr>
      <w:tr w:rsidR="00143A0B"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143A0B" w:rsidRDefault="00143A0B" w:rsidP="00143A0B">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143A0B" w:rsidRDefault="00143A0B" w:rsidP="00143A0B">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143A0B" w:rsidRDefault="00143A0B" w:rsidP="00143A0B">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143A0B" w:rsidRDefault="00143A0B" w:rsidP="00143A0B">
            <w:pPr>
              <w:pStyle w:val="TAL"/>
              <w:rPr>
                <w:rFonts w:cs="Arial"/>
                <w:szCs w:val="18"/>
              </w:rPr>
            </w:pPr>
          </w:p>
        </w:tc>
      </w:tr>
      <w:tr w:rsidR="00143A0B"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143A0B" w:rsidRDefault="00143A0B" w:rsidP="00143A0B">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143A0B" w:rsidRDefault="00143A0B" w:rsidP="00143A0B">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143A0B" w:rsidRDefault="00143A0B" w:rsidP="00143A0B">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143A0B" w:rsidRDefault="00143A0B" w:rsidP="00143A0B">
            <w:pPr>
              <w:pStyle w:val="TAL"/>
              <w:rPr>
                <w:rFonts w:cs="Arial"/>
                <w:szCs w:val="18"/>
              </w:rPr>
            </w:pPr>
          </w:p>
        </w:tc>
      </w:tr>
      <w:tr w:rsidR="00143A0B"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143A0B" w:rsidRDefault="00143A0B" w:rsidP="00143A0B">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143A0B" w:rsidRDefault="00143A0B" w:rsidP="00143A0B">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143A0B" w:rsidRDefault="00143A0B" w:rsidP="00143A0B">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143A0B" w:rsidRDefault="00143A0B" w:rsidP="00143A0B">
            <w:pPr>
              <w:pStyle w:val="TAL"/>
              <w:rPr>
                <w:rFonts w:cs="Arial"/>
                <w:szCs w:val="18"/>
              </w:rPr>
            </w:pPr>
          </w:p>
        </w:tc>
      </w:tr>
      <w:tr w:rsidR="00143A0B"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143A0B" w:rsidRDefault="00143A0B" w:rsidP="00143A0B">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143A0B" w:rsidRDefault="00143A0B" w:rsidP="00143A0B">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143A0B" w:rsidRDefault="00143A0B" w:rsidP="00143A0B">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143A0B" w:rsidRDefault="00143A0B" w:rsidP="00143A0B">
            <w:pPr>
              <w:pStyle w:val="TAL"/>
              <w:rPr>
                <w:rFonts w:cs="Arial"/>
                <w:szCs w:val="18"/>
              </w:rPr>
            </w:pPr>
          </w:p>
        </w:tc>
      </w:tr>
      <w:tr w:rsidR="00143A0B"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143A0B" w:rsidRDefault="00143A0B" w:rsidP="00143A0B">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143A0B" w:rsidRDefault="00143A0B" w:rsidP="00143A0B">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143A0B" w:rsidRDefault="00143A0B" w:rsidP="00143A0B">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143A0B" w:rsidRDefault="00143A0B" w:rsidP="00143A0B">
            <w:pPr>
              <w:pStyle w:val="TAL"/>
              <w:rPr>
                <w:rFonts w:cs="Arial"/>
                <w:szCs w:val="18"/>
              </w:rPr>
            </w:pPr>
          </w:p>
        </w:tc>
      </w:tr>
      <w:tr w:rsidR="00143A0B"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143A0B" w:rsidRDefault="00143A0B" w:rsidP="00143A0B">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143A0B" w:rsidRPr="00E00EE5" w:rsidRDefault="00143A0B" w:rsidP="00143A0B">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143A0B" w:rsidRDefault="00143A0B" w:rsidP="00143A0B">
            <w:pPr>
              <w:pStyle w:val="TAL"/>
              <w:rPr>
                <w:rFonts w:cs="Arial"/>
                <w:szCs w:val="18"/>
              </w:rPr>
            </w:pPr>
          </w:p>
        </w:tc>
      </w:tr>
      <w:tr w:rsidR="00143A0B"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143A0B" w:rsidRPr="00BB2080" w:rsidRDefault="00143A0B" w:rsidP="00143A0B">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143A0B" w:rsidRDefault="00143A0B" w:rsidP="00143A0B">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143A0B" w:rsidRPr="00BB2080" w:rsidRDefault="00143A0B" w:rsidP="00143A0B">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143A0B" w:rsidRPr="00BB2080" w:rsidRDefault="00143A0B" w:rsidP="00143A0B">
            <w:pPr>
              <w:pStyle w:val="TAL"/>
              <w:rPr>
                <w:lang w:eastAsia="zh-CN"/>
              </w:rPr>
            </w:pPr>
          </w:p>
        </w:tc>
      </w:tr>
      <w:tr w:rsidR="00143A0B"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143A0B" w:rsidRDefault="00143A0B" w:rsidP="00143A0B">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143A0B" w:rsidRDefault="00143A0B" w:rsidP="00143A0B">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143A0B" w:rsidRDefault="00143A0B" w:rsidP="00143A0B">
            <w:pPr>
              <w:pStyle w:val="TAL"/>
              <w:rPr>
                <w:lang w:eastAsia="zh-CN"/>
              </w:rPr>
            </w:pPr>
            <w:r>
              <w:rPr>
                <w:lang w:eastAsia="zh-CN"/>
              </w:rPr>
              <w:t>R</w:t>
            </w:r>
            <w:r w:rsidRPr="008762EB">
              <w:rPr>
                <w:lang w:eastAsia="zh-CN"/>
              </w:rPr>
              <w:t xml:space="preserve">eporting indication on how a target UE sends event reports when the UE is </w:t>
            </w:r>
            <w:r w:rsidRPr="008762EB">
              <w:rPr>
                <w:lang w:eastAsia="zh-CN"/>
              </w:rPr>
              <w:lastRenderedPageBreak/>
              <w:t>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143A0B" w:rsidRPr="00BB2080" w:rsidRDefault="00143A0B" w:rsidP="00143A0B">
            <w:pPr>
              <w:pStyle w:val="TAL"/>
              <w:rPr>
                <w:lang w:eastAsia="zh-CN"/>
              </w:rPr>
            </w:pPr>
          </w:p>
        </w:tc>
      </w:tr>
      <w:tr w:rsidR="00143A0B"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143A0B" w:rsidRDefault="00143A0B" w:rsidP="00143A0B">
            <w:pPr>
              <w:pStyle w:val="TAL"/>
            </w:pPr>
            <w:r>
              <w:t>IntegrityComputingEntity</w:t>
            </w:r>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143A0B" w:rsidRDefault="00143A0B" w:rsidP="00143A0B">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143A0B" w:rsidRDefault="00143A0B" w:rsidP="00143A0B">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143A0B" w:rsidRPr="00BB2080" w:rsidRDefault="00143A0B" w:rsidP="00143A0B">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57691D97" w:rsidR="008D72A7" w:rsidRDefault="008D72A7" w:rsidP="00F57810">
            <w:pPr>
              <w:pStyle w:val="TAL"/>
              <w:rPr>
                <w:lang w:eastAsia="zh-CN"/>
              </w:rPr>
            </w:pPr>
            <w:r>
              <w:rPr>
                <w:lang w:eastAsia="zh-CN"/>
              </w:rPr>
              <w:t>L</w:t>
            </w:r>
            <w:r w:rsidR="00F57810">
              <w:rPr>
                <w:lang w:eastAsia="zh-CN"/>
              </w:rPr>
              <w:t>MF</w:t>
            </w:r>
            <w:r>
              <w:rPr>
                <w:lang w:eastAsia="zh-CN"/>
              </w:rPr>
              <w:t>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143A0B" w14:paraId="60D8B329"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C8BD20F" w14:textId="20D9A530" w:rsidR="00143A0B" w:rsidRDefault="00143A0B" w:rsidP="00143A0B">
            <w:pPr>
              <w:pStyle w:val="TAL"/>
            </w:pPr>
            <w:r>
              <w:t>Ipv4Addr</w:t>
            </w:r>
          </w:p>
        </w:tc>
        <w:tc>
          <w:tcPr>
            <w:tcW w:w="2189" w:type="dxa"/>
            <w:tcBorders>
              <w:top w:val="single" w:sz="4" w:space="0" w:color="auto"/>
              <w:left w:val="single" w:sz="4" w:space="0" w:color="auto"/>
              <w:bottom w:val="single" w:sz="4" w:space="0" w:color="auto"/>
              <w:right w:val="single" w:sz="4" w:space="0" w:color="auto"/>
            </w:tcBorders>
          </w:tcPr>
          <w:p w14:paraId="5B066BD4" w14:textId="58A2E9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06390D0" w14:textId="7CE0A20D" w:rsidR="00143A0B" w:rsidRDefault="00143A0B" w:rsidP="00143A0B">
            <w:pPr>
              <w:pStyle w:val="TAL"/>
            </w:pPr>
            <w:r>
              <w:t>IPv4 Address</w:t>
            </w:r>
          </w:p>
        </w:tc>
        <w:tc>
          <w:tcPr>
            <w:tcW w:w="1738" w:type="dxa"/>
            <w:tcBorders>
              <w:top w:val="single" w:sz="4" w:space="0" w:color="auto"/>
              <w:left w:val="single" w:sz="4" w:space="0" w:color="auto"/>
              <w:bottom w:val="single" w:sz="4" w:space="0" w:color="auto"/>
              <w:right w:val="single" w:sz="4" w:space="0" w:color="auto"/>
            </w:tcBorders>
          </w:tcPr>
          <w:p w14:paraId="26B74B83" w14:textId="77777777" w:rsidR="00143A0B" w:rsidRDefault="00143A0B" w:rsidP="00143A0B">
            <w:pPr>
              <w:pStyle w:val="TAL"/>
              <w:rPr>
                <w:rFonts w:cs="Arial"/>
                <w:szCs w:val="18"/>
              </w:rPr>
            </w:pPr>
          </w:p>
        </w:tc>
      </w:tr>
      <w:tr w:rsidR="00143A0B" w14:paraId="64EDFAE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45E0C2D" w14:textId="50B5CF2C" w:rsidR="00143A0B" w:rsidRDefault="00143A0B" w:rsidP="00143A0B">
            <w:pPr>
              <w:pStyle w:val="TAL"/>
            </w:pPr>
            <w:r>
              <w:t>Ipv6Addr</w:t>
            </w:r>
          </w:p>
        </w:tc>
        <w:tc>
          <w:tcPr>
            <w:tcW w:w="2189" w:type="dxa"/>
            <w:tcBorders>
              <w:top w:val="single" w:sz="4" w:space="0" w:color="auto"/>
              <w:left w:val="single" w:sz="4" w:space="0" w:color="auto"/>
              <w:bottom w:val="single" w:sz="4" w:space="0" w:color="auto"/>
              <w:right w:val="single" w:sz="4" w:space="0" w:color="auto"/>
            </w:tcBorders>
          </w:tcPr>
          <w:p w14:paraId="570603D8" w14:textId="69D9ADF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CCE6C15" w14:textId="5EF3B48B" w:rsidR="00143A0B" w:rsidRDefault="00143A0B" w:rsidP="00143A0B">
            <w:pPr>
              <w:pStyle w:val="TAL"/>
            </w:pPr>
            <w:r>
              <w:t>IPv6 Address</w:t>
            </w:r>
          </w:p>
        </w:tc>
        <w:tc>
          <w:tcPr>
            <w:tcW w:w="1738" w:type="dxa"/>
            <w:tcBorders>
              <w:top w:val="single" w:sz="4" w:space="0" w:color="auto"/>
              <w:left w:val="single" w:sz="4" w:space="0" w:color="auto"/>
              <w:bottom w:val="single" w:sz="4" w:space="0" w:color="auto"/>
              <w:right w:val="single" w:sz="4" w:space="0" w:color="auto"/>
            </w:tcBorders>
          </w:tcPr>
          <w:p w14:paraId="361529B6" w14:textId="77777777" w:rsidR="00143A0B" w:rsidRDefault="00143A0B" w:rsidP="00143A0B">
            <w:pPr>
              <w:pStyle w:val="TAL"/>
              <w:rPr>
                <w:rFonts w:cs="Arial"/>
                <w:szCs w:val="18"/>
              </w:rPr>
            </w:pPr>
          </w:p>
        </w:tc>
      </w:tr>
      <w:tr w:rsidR="00143A0B" w14:paraId="4759725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BFCE02" w14:textId="46623434" w:rsidR="00143A0B" w:rsidRDefault="00143A0B" w:rsidP="00143A0B">
            <w:pPr>
              <w:pStyle w:val="TAL"/>
            </w:pPr>
            <w:r>
              <w:t>Fqdn</w:t>
            </w:r>
          </w:p>
        </w:tc>
        <w:tc>
          <w:tcPr>
            <w:tcW w:w="2189" w:type="dxa"/>
            <w:tcBorders>
              <w:top w:val="single" w:sz="4" w:space="0" w:color="auto"/>
              <w:left w:val="single" w:sz="4" w:space="0" w:color="auto"/>
              <w:bottom w:val="single" w:sz="4" w:space="0" w:color="auto"/>
              <w:right w:val="single" w:sz="4" w:space="0" w:color="auto"/>
            </w:tcBorders>
          </w:tcPr>
          <w:p w14:paraId="114EE4E4" w14:textId="40798476"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1AAFC138" w14:textId="10DB66FB" w:rsidR="00143A0B" w:rsidRDefault="00143A0B" w:rsidP="00143A0B">
            <w:pPr>
              <w:pStyle w:val="TAL"/>
            </w:pPr>
            <w:r>
              <w:t>Fully Qualified Domain Name</w:t>
            </w:r>
          </w:p>
        </w:tc>
        <w:tc>
          <w:tcPr>
            <w:tcW w:w="1738" w:type="dxa"/>
            <w:tcBorders>
              <w:top w:val="single" w:sz="4" w:space="0" w:color="auto"/>
              <w:left w:val="single" w:sz="4" w:space="0" w:color="auto"/>
              <w:bottom w:val="single" w:sz="4" w:space="0" w:color="auto"/>
              <w:right w:val="single" w:sz="4" w:space="0" w:color="auto"/>
            </w:tcBorders>
          </w:tcPr>
          <w:p w14:paraId="63943245" w14:textId="77777777" w:rsidR="00143A0B" w:rsidRDefault="00143A0B" w:rsidP="00143A0B">
            <w:pPr>
              <w:pStyle w:val="TAL"/>
              <w:rPr>
                <w:rFonts w:cs="Arial"/>
                <w:szCs w:val="18"/>
              </w:rPr>
            </w:pPr>
          </w:p>
        </w:tc>
      </w:tr>
      <w:tr w:rsidR="00143A0B"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143A0B" w:rsidRDefault="00143A0B" w:rsidP="00143A0B">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143A0B" w:rsidRDefault="00143A0B" w:rsidP="00143A0B">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143A0B" w:rsidRDefault="00143A0B" w:rsidP="00143A0B">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143A0B" w:rsidRDefault="00143A0B" w:rsidP="00143A0B">
            <w:pPr>
              <w:pStyle w:val="TAL"/>
              <w:rPr>
                <w:rFonts w:cs="Arial"/>
                <w:szCs w:val="18"/>
              </w:rPr>
            </w:pPr>
          </w:p>
        </w:tc>
      </w:tr>
      <w:tr w:rsidR="00143A0B"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143A0B" w:rsidRPr="005D3EDE" w:rsidRDefault="00143A0B" w:rsidP="00143A0B">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143A0B" w:rsidRDefault="00143A0B" w:rsidP="00143A0B">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143A0B" w:rsidRPr="005D3EDE" w:rsidRDefault="00143A0B" w:rsidP="00143A0B">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143A0B" w:rsidRDefault="00143A0B" w:rsidP="00143A0B">
            <w:pPr>
              <w:pStyle w:val="TAL"/>
              <w:rPr>
                <w:rFonts w:cs="Arial"/>
                <w:szCs w:val="18"/>
              </w:rPr>
            </w:pPr>
          </w:p>
        </w:tc>
      </w:tr>
      <w:tr w:rsidR="00143A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43A0B" w:rsidRDefault="00143A0B" w:rsidP="00143A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43A0B" w:rsidRPr="005F771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43A0B" w:rsidRDefault="00143A0B" w:rsidP="00143A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43A0B" w:rsidRDefault="00143A0B" w:rsidP="00143A0B">
            <w:pPr>
              <w:pStyle w:val="TAL"/>
              <w:rPr>
                <w:rFonts w:cs="Arial"/>
                <w:szCs w:val="18"/>
              </w:rPr>
            </w:pPr>
          </w:p>
        </w:tc>
      </w:tr>
      <w:tr w:rsidR="00143A0B"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143A0B" w:rsidRDefault="00143A0B" w:rsidP="00143A0B">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143A0B" w:rsidRDefault="00143A0B" w:rsidP="00143A0B">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143A0B" w:rsidRDefault="00143A0B" w:rsidP="00143A0B">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143A0B" w:rsidRDefault="00143A0B" w:rsidP="00143A0B">
            <w:pPr>
              <w:pStyle w:val="TAL"/>
              <w:rPr>
                <w:rFonts w:cs="Arial"/>
                <w:szCs w:val="18"/>
              </w:rPr>
            </w:pPr>
          </w:p>
        </w:tc>
      </w:tr>
      <w:tr w:rsidR="00143A0B"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143A0B" w:rsidRDefault="00143A0B" w:rsidP="00143A0B">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143A0B" w:rsidRDefault="00143A0B" w:rsidP="00143A0B">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143A0B" w:rsidRDefault="00143A0B" w:rsidP="00143A0B">
            <w:pPr>
              <w:pStyle w:val="TAL"/>
              <w:rPr>
                <w:rFonts w:cs="Arial"/>
                <w:szCs w:val="18"/>
              </w:rPr>
            </w:pPr>
          </w:p>
        </w:tc>
      </w:tr>
      <w:tr w:rsidR="00143A0B"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143A0B" w:rsidRDefault="00143A0B" w:rsidP="00143A0B">
            <w:pPr>
              <w:pStyle w:val="TAL"/>
              <w:rPr>
                <w:lang w:eastAsia="zh-CN"/>
              </w:rPr>
            </w:pPr>
            <w:r w:rsidRPr="00BE07BB">
              <w:t>RelatedU</w:t>
            </w:r>
            <w:r>
              <w:t>eType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143A0B" w:rsidRDefault="00143A0B" w:rsidP="00143A0B">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143A0B" w:rsidRDefault="00143A0B" w:rsidP="00143A0B">
            <w:pPr>
              <w:pStyle w:val="TAL"/>
            </w:pPr>
            <w:r w:rsidRPr="00BE07BB">
              <w:t xml:space="preserve">Indicates </w:t>
            </w:r>
            <w:r>
              <w:t>type</w:t>
            </w:r>
            <w:r w:rsidRPr="00BE07BB">
              <w:t xml:space="preserve">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143A0B" w:rsidRDefault="00143A0B" w:rsidP="00143A0B">
            <w:pPr>
              <w:pStyle w:val="TAL"/>
              <w:rPr>
                <w:rFonts w:cs="Arial"/>
                <w:szCs w:val="18"/>
              </w:rPr>
            </w:pPr>
          </w:p>
        </w:tc>
      </w:tr>
      <w:tr w:rsidR="00143A0B"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143A0B" w:rsidRDefault="00143A0B" w:rsidP="00143A0B">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143A0B" w:rsidRDefault="00143A0B" w:rsidP="00143A0B">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143A0B" w:rsidRDefault="00143A0B" w:rsidP="00143A0B">
            <w:pPr>
              <w:pStyle w:val="TAL"/>
              <w:rPr>
                <w:rFonts w:cs="Arial"/>
                <w:szCs w:val="18"/>
              </w:rPr>
            </w:pPr>
          </w:p>
        </w:tc>
      </w:tr>
      <w:tr w:rsidR="00143A0B"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143A0B" w:rsidRDefault="00143A0B" w:rsidP="00143A0B">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143A0B" w:rsidRDefault="00143A0B" w:rsidP="00143A0B">
            <w:pPr>
              <w:pStyle w:val="TAL"/>
            </w:pPr>
            <w:r w:rsidRPr="00D01A26">
              <w:t>Represents</w:t>
            </w:r>
            <w:r>
              <w:t xml:space="preserve"> 2D local co-ordinates with origin </w:t>
            </w:r>
            <w:r>
              <w:lastRenderedPageBreak/>
              <w:t>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143A0B" w:rsidRDefault="00143A0B" w:rsidP="00143A0B">
            <w:pPr>
              <w:pStyle w:val="TAL"/>
              <w:rPr>
                <w:rFonts w:cs="Arial"/>
                <w:szCs w:val="18"/>
              </w:rPr>
            </w:pPr>
          </w:p>
        </w:tc>
      </w:tr>
      <w:tr w:rsidR="00143A0B"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143A0B" w:rsidRDefault="00143A0B" w:rsidP="00143A0B">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143A0B" w:rsidRDefault="00143A0B" w:rsidP="00143A0B">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143A0B" w:rsidRDefault="00143A0B" w:rsidP="00143A0B">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143A0B" w:rsidRDefault="00143A0B" w:rsidP="00143A0B">
            <w:pPr>
              <w:pStyle w:val="TAL"/>
              <w:rPr>
                <w:rFonts w:cs="Arial"/>
                <w:szCs w:val="18"/>
              </w:rPr>
            </w:pPr>
          </w:p>
        </w:tc>
      </w:tr>
      <w:tr w:rsidR="00143A0B"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143A0B" w:rsidRDefault="00143A0B" w:rsidP="00143A0B">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143A0B" w:rsidRPr="002D3B7F" w:rsidRDefault="00143A0B" w:rsidP="00143A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143A0B" w:rsidRPr="00D01A26" w:rsidRDefault="00143A0B" w:rsidP="00143A0B">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143A0B" w:rsidRDefault="00143A0B" w:rsidP="00143A0B">
            <w:pPr>
              <w:pStyle w:val="TAL"/>
              <w:rPr>
                <w:rFonts w:cs="Arial"/>
                <w:szCs w:val="18"/>
              </w:rPr>
            </w:pPr>
          </w:p>
        </w:tc>
      </w:tr>
      <w:tr w:rsidR="00143A0B"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143A0B" w:rsidRDefault="00143A0B" w:rsidP="00143A0B">
            <w:pPr>
              <w:pStyle w:val="TAL"/>
              <w:rPr>
                <w:lang w:val="en-US" w:eastAsia="zh-CN"/>
              </w:rPr>
            </w:pPr>
            <w:r>
              <w:rPr>
                <w:lang w:val="en-US" w:eastAsia="zh-CN"/>
              </w:rPr>
              <w:t>ApplicationlayerId</w:t>
            </w:r>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143A0B" w:rsidRDefault="00143A0B" w:rsidP="00143A0B">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143A0B" w:rsidRDefault="00143A0B" w:rsidP="00143A0B">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143A0B" w:rsidRDefault="00143A0B" w:rsidP="00143A0B">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432" w:name="_Toc26202335"/>
      <w:bookmarkStart w:id="1433" w:name="_Toc22624274"/>
      <w:bookmarkStart w:id="1434" w:name="_Toc22141072"/>
      <w:bookmarkStart w:id="1435" w:name="_Toc18853081"/>
      <w:bookmarkStart w:id="1436" w:name="_Toc26202521"/>
      <w:bookmarkStart w:id="1437" w:name="_Toc34804236"/>
      <w:bookmarkStart w:id="1438" w:name="_Toc35935807"/>
      <w:bookmarkStart w:id="1439" w:name="_Toc45030027"/>
      <w:bookmarkStart w:id="1440" w:name="_Toc51922387"/>
      <w:bookmarkStart w:id="1441" w:name="_Toc51922806"/>
      <w:bookmarkStart w:id="1442" w:name="_Toc122015863"/>
      <w:bookmarkStart w:id="1443" w:name="_Toc130845026"/>
      <w:bookmarkStart w:id="1444" w:name="_Toc138344523"/>
      <w:bookmarkStart w:id="1445" w:name="_Toc145947029"/>
      <w:bookmarkStart w:id="1446" w:name="_Toc153817469"/>
      <w:bookmarkStart w:id="1447" w:name="_Toc161839790"/>
      <w:bookmarkStart w:id="1448" w:name="_Toc177501600"/>
      <w:bookmarkStart w:id="1449" w:name="_Toc183533271"/>
      <w:bookmarkStart w:id="1450" w:name="_Toc186716409"/>
      <w:bookmarkStart w:id="1451" w:name="_Toc191374621"/>
      <w:bookmarkStart w:id="1452" w:name="_Toc192835363"/>
      <w:bookmarkStart w:id="1453" w:name="_Toc218431184"/>
      <w:r w:rsidRPr="008D72A7">
        <w:rPr>
          <w:lang w:val="en-US"/>
        </w:rPr>
        <w:t>6.1.</w:t>
      </w:r>
      <w:r w:rsidRPr="008D72A7">
        <w:rPr>
          <w:lang w:val="en-US" w:eastAsia="zh-CN"/>
        </w:rPr>
        <w:t>5</w:t>
      </w:r>
      <w:r w:rsidRPr="008D72A7">
        <w:rPr>
          <w:lang w:val="en-US"/>
        </w:rPr>
        <w:t>.2</w:t>
      </w:r>
      <w:r w:rsidRPr="008D72A7">
        <w:rPr>
          <w:lang w:val="en-US"/>
        </w:rPr>
        <w:tab/>
        <w:t>Structured data types</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0B5BEF60" w14:textId="77777777" w:rsidR="008D72A7" w:rsidRPr="008D72A7" w:rsidRDefault="008D72A7" w:rsidP="00EF4063">
      <w:pPr>
        <w:pStyle w:val="Heading5"/>
      </w:pPr>
      <w:bookmarkStart w:id="1454" w:name="_Toc26202336"/>
      <w:bookmarkStart w:id="1455" w:name="_Toc22624275"/>
      <w:bookmarkStart w:id="1456" w:name="_Toc22141073"/>
      <w:bookmarkStart w:id="1457" w:name="_Toc18853082"/>
      <w:bookmarkStart w:id="1458" w:name="_Toc26202522"/>
      <w:bookmarkStart w:id="1459" w:name="_Toc34804237"/>
      <w:bookmarkStart w:id="1460" w:name="_Toc35935808"/>
      <w:bookmarkStart w:id="1461" w:name="_Toc45030028"/>
      <w:bookmarkStart w:id="1462" w:name="_Toc51922388"/>
      <w:bookmarkStart w:id="1463" w:name="_Toc51922807"/>
      <w:bookmarkStart w:id="1464" w:name="_Toc122015864"/>
      <w:bookmarkStart w:id="1465" w:name="_Toc130845027"/>
      <w:bookmarkStart w:id="1466" w:name="_Toc138344524"/>
      <w:bookmarkStart w:id="1467" w:name="_Toc145947030"/>
      <w:bookmarkStart w:id="1468" w:name="_Toc153817470"/>
      <w:bookmarkStart w:id="1469" w:name="_Toc161839791"/>
      <w:bookmarkStart w:id="1470" w:name="_Toc177501601"/>
      <w:bookmarkStart w:id="1471" w:name="_Toc183533272"/>
      <w:bookmarkStart w:id="1472" w:name="_Toc186716410"/>
      <w:bookmarkStart w:id="1473" w:name="_Toc191374622"/>
      <w:bookmarkStart w:id="1474" w:name="_Toc192835364"/>
      <w:bookmarkStart w:id="1475" w:name="_Toc218431185"/>
      <w:r w:rsidRPr="008D72A7">
        <w:t>6.1.</w:t>
      </w:r>
      <w:r w:rsidRPr="008D72A7">
        <w:rPr>
          <w:lang w:eastAsia="zh-CN"/>
        </w:rPr>
        <w:t>5</w:t>
      </w:r>
      <w:r w:rsidRPr="008D72A7">
        <w:t>.2.1</w:t>
      </w:r>
      <w:r w:rsidRPr="008D72A7">
        <w:tab/>
        <w:t>Introduction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476" w:name="_Toc26202337"/>
      <w:bookmarkStart w:id="1477" w:name="_Toc22624276"/>
      <w:bookmarkStart w:id="1478" w:name="_Toc22141074"/>
      <w:bookmarkStart w:id="1479" w:name="_Toc18853083"/>
      <w:bookmarkStart w:id="1480" w:name="_Toc26202523"/>
      <w:bookmarkStart w:id="1481" w:name="_Toc34804238"/>
      <w:bookmarkStart w:id="1482" w:name="_Toc35935809"/>
      <w:bookmarkStart w:id="1483" w:name="_Toc45030029"/>
      <w:bookmarkStart w:id="1484" w:name="_Toc51922389"/>
      <w:bookmarkStart w:id="1485" w:name="_Toc51922808"/>
      <w:bookmarkStart w:id="1486" w:name="_Toc122015865"/>
      <w:bookmarkStart w:id="1487" w:name="_Toc130845028"/>
      <w:bookmarkStart w:id="1488" w:name="_Toc138344525"/>
      <w:bookmarkStart w:id="1489" w:name="_Toc145947031"/>
      <w:bookmarkStart w:id="1490" w:name="_Toc153817471"/>
      <w:bookmarkStart w:id="1491" w:name="_Toc161839792"/>
      <w:bookmarkStart w:id="1492" w:name="_Toc177501602"/>
      <w:bookmarkStart w:id="1493" w:name="_Toc183533273"/>
      <w:bookmarkStart w:id="1494" w:name="_Toc186716411"/>
      <w:bookmarkStart w:id="1495" w:name="_Toc191374623"/>
      <w:bookmarkStart w:id="1496" w:name="_Toc192835365"/>
      <w:bookmarkStart w:id="1497" w:name="_Toc218431186"/>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r>
              <w:rPr>
                <w:lang w:eastAsia="zh-CN"/>
              </w:rPr>
              <w:t>appLayerId</w:t>
            </w:r>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r>
              <w:rPr>
                <w:lang w:eastAsia="zh-CN"/>
              </w:rPr>
              <w:t>ApplicationlayerId</w:t>
            </w:r>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r>
              <w:rPr>
                <w:rFonts w:cs="Arial"/>
                <w:szCs w:val="18"/>
                <w:lang w:eastAsia="zh-CN"/>
              </w:rPr>
              <w:t>Ranging_SL</w:t>
            </w: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This IE shall be present when ldrType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This IE shall be present when ldrType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This IE shall be present when ldrType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t>GeographicArea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r w:rsidRPr="00EC041E">
              <w:rPr>
                <w:lang w:eastAsia="zh-CN"/>
              </w:rPr>
              <w:t>upLocRepInfo</w:t>
            </w:r>
            <w:r>
              <w:rPr>
                <w:lang w:eastAsia="zh-CN"/>
              </w:rPr>
              <w:t>Af</w:t>
            </w:r>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r w:rsidRPr="005F3C07">
              <w:t>UpLocRepInfo</w:t>
            </w:r>
            <w:r>
              <w:t>Af</w:t>
            </w:r>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498" w:name="_Hlk142683907"/>
            <w:r w:rsidRPr="00B82322">
              <w:rPr>
                <w:rFonts w:cs="Arial"/>
                <w:szCs w:val="18"/>
              </w:rPr>
              <w:t>RangingSlResult</w:t>
            </w:r>
            <w:bookmarkEnd w:id="1498"/>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sidelink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r w:rsidRPr="00B82322">
              <w:rPr>
                <w:rFonts w:cs="Arial"/>
                <w:szCs w:val="18"/>
              </w:rPr>
              <w:t>relatedU</w:t>
            </w:r>
            <w:r>
              <w:rPr>
                <w:rFonts w:cs="Arial"/>
                <w:szCs w:val="18"/>
              </w:rPr>
              <w:t>e</w:t>
            </w:r>
            <w:r w:rsidRPr="00B82322">
              <w:rPr>
                <w:rFonts w:cs="Arial"/>
                <w:szCs w:val="18"/>
              </w:rPr>
              <w:t>s</w:t>
            </w:r>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499" w:name="_Hlk142683982"/>
            <w:r w:rsidRPr="00B82322">
              <w:rPr>
                <w:rFonts w:cs="Arial"/>
                <w:szCs w:val="18"/>
              </w:rPr>
              <w:t>RelatedU</w:t>
            </w:r>
            <w:r>
              <w:rPr>
                <w:rFonts w:cs="Arial"/>
                <w:szCs w:val="18"/>
              </w:rPr>
              <w:t>e</w:t>
            </w:r>
            <w:bookmarkEnd w:id="1499"/>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r>
              <w:rPr>
                <w:rFonts w:cs="Arial" w:hint="eastAsia"/>
                <w:szCs w:val="18"/>
                <w:lang w:eastAsia="zh-CN"/>
              </w:rPr>
              <w:t>R</w:t>
            </w:r>
            <w:r>
              <w:rPr>
                <w:rFonts w:cs="Arial"/>
                <w:szCs w:val="18"/>
                <w:lang w:eastAsia="zh-CN"/>
              </w:rPr>
              <w:t>anging_SL</w:t>
            </w:r>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16776465" w:rsidR="007822E6" w:rsidRPr="00237275" w:rsidRDefault="00237275" w:rsidP="007822E6">
            <w:pPr>
              <w:pStyle w:val="TAC"/>
              <w:rPr>
                <w:rFonts w:eastAsiaTheme="minorEastAsia" w:cs="Arial"/>
                <w:szCs w:val="18"/>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r>
              <w:rPr>
                <w:lang w:eastAsia="zh-CN"/>
              </w:rPr>
              <w:t>coordinateID</w:t>
            </w:r>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r>
              <w:rPr>
                <w:rFonts w:cs="Arial"/>
                <w:szCs w:val="18"/>
              </w:rPr>
              <w:t>requestedRangingSlResult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r>
              <w:rPr>
                <w:rFonts w:cs="Arial"/>
                <w:szCs w:val="18"/>
                <w:lang w:eastAsia="zh-CN"/>
              </w:rPr>
              <w:t>Ranging_SL</w:t>
            </w:r>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r>
              <w:rPr>
                <w:lang w:eastAsia="zh-CN"/>
              </w:rPr>
              <w:t>mbsrPosInd</w:t>
            </w:r>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r>
              <w:t>mwabInd</w:t>
            </w:r>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r>
              <w:rPr>
                <w:lang w:eastAsia="zh-CN"/>
              </w:rPr>
              <w:t>boolean</w:t>
            </w:r>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5735D79F" w:rsidR="00C361F5" w:rsidRDefault="00C361F5" w:rsidP="00C361F5">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w:t>
            </w:r>
            <w:r>
              <w:rPr>
                <w:rFonts w:eastAsia="SimSun"/>
              </w:rPr>
              <w:t xml:space="preserve"> </w:t>
            </w:r>
            <w:r>
              <w:t>or appLayerId</w:t>
            </w:r>
            <w:r w:rsidRPr="00EF4063">
              <w:rPr>
                <w:rFonts w:eastAsia="SimSun"/>
              </w:rPr>
              <w:t>)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500" w:name="_Toc26202338"/>
      <w:bookmarkStart w:id="1501" w:name="_Toc22624277"/>
      <w:bookmarkStart w:id="1502" w:name="_Toc22141075"/>
      <w:bookmarkStart w:id="1503" w:name="_Toc18853084"/>
      <w:bookmarkStart w:id="1504" w:name="_Toc26202524"/>
      <w:bookmarkStart w:id="1505" w:name="_Toc34804239"/>
      <w:bookmarkStart w:id="1506" w:name="_Toc35935810"/>
      <w:bookmarkStart w:id="1507" w:name="_Toc45030030"/>
      <w:bookmarkStart w:id="1508" w:name="_Toc51922390"/>
      <w:bookmarkStart w:id="1509" w:name="_Toc51922809"/>
      <w:bookmarkStart w:id="1510" w:name="_Toc122015866"/>
      <w:bookmarkStart w:id="1511" w:name="_Toc130845029"/>
      <w:bookmarkStart w:id="1512" w:name="_Toc138344526"/>
      <w:bookmarkStart w:id="1513" w:name="_Toc145947032"/>
      <w:bookmarkStart w:id="1514" w:name="_Toc153817472"/>
      <w:bookmarkStart w:id="1515" w:name="_Toc161839793"/>
      <w:bookmarkStart w:id="1516" w:name="_Toc177501603"/>
      <w:bookmarkStart w:id="1517" w:name="_Toc183533274"/>
      <w:bookmarkStart w:id="1518" w:name="_Toc186716412"/>
      <w:bookmarkStart w:id="1519" w:name="_Toc191374624"/>
      <w:bookmarkStart w:id="1520" w:name="_Toc192835366"/>
      <w:bookmarkStart w:id="1521" w:name="_Toc218431187"/>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6A0FC93" w:rsidR="008D72A7" w:rsidRDefault="008D72A7">
            <w:pPr>
              <w:pStyle w:val="TAL"/>
              <w:rPr>
                <w:rFonts w:cs="Arial"/>
                <w:szCs w:val="18"/>
              </w:rPr>
            </w:pPr>
            <w:r>
              <w:rPr>
                <w:lang w:eastAsia="zh-CN"/>
              </w:rPr>
              <w:t xml:space="preserve">Generic Public Subscription </w:t>
            </w:r>
            <w:r w:rsidR="00F57810">
              <w:rPr>
                <w:rFonts w:cs="Arial"/>
                <w:szCs w:val="18"/>
                <w:lang w:eastAsia="zh-CN"/>
              </w:rPr>
              <w:t>Identifier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190681A0"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F57810">
              <w:rPr>
                <w:rFonts w:hint="eastAsia"/>
                <w:lang w:eastAsia="zh-CN"/>
              </w:rPr>
              <w:t>reference</w:t>
            </w:r>
            <w:r>
              <w:t>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29A79218"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18C070D8"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r w:rsidR="009607C9">
              <w:rPr>
                <w:rFonts w:cs="Arial"/>
                <w:szCs w:val="18"/>
                <w:lang w:eastAsia="zh-CN"/>
              </w:rPr>
              <w:t>s</w:t>
            </w:r>
            <w:r>
              <w:rPr>
                <w:rFonts w:cs="Arial"/>
                <w:szCs w:val="18"/>
                <w:lang w:eastAsia="zh-CN"/>
              </w:rPr>
              <w:t>.</w:t>
            </w:r>
          </w:p>
          <w:p w14:paraId="60BEC5FE" w14:textId="77777777" w:rsidR="00E93473" w:rsidRDefault="00E93473" w:rsidP="00043171">
            <w:pPr>
              <w:pStyle w:val="TAL"/>
              <w:ind w:left="284"/>
              <w:rPr>
                <w:rFonts w:cs="Arial"/>
                <w:szCs w:val="18"/>
                <w:lang w:eastAsia="zh-CN"/>
              </w:rPr>
            </w:pPr>
            <w:bookmarkStart w:id="1522"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522"/>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D262707" w:rsidR="00391A56" w:rsidRDefault="00391A56" w:rsidP="00391A56">
            <w:pPr>
              <w:pStyle w:val="TAL"/>
              <w:rPr>
                <w:noProof/>
              </w:rPr>
            </w:pPr>
            <w:r>
              <w:rPr>
                <w:noProof/>
              </w:rPr>
              <w:t xml:space="preserve">This IE </w:t>
            </w:r>
            <w:r w:rsidR="00237275">
              <w:rPr>
                <w:noProof/>
              </w:rPr>
              <w:t xml:space="preserve">shall </w:t>
            </w:r>
            <w:r>
              <w:rPr>
                <w:noProof/>
              </w:rPr>
              <w:t xml:space="preserve">be </w:t>
            </w:r>
            <w:r w:rsidR="00237275">
              <w:rPr>
                <w:noProof/>
              </w:rPr>
              <w:t xml:space="preserve">present </w:t>
            </w:r>
            <w:r>
              <w:rPr>
                <w:noProof/>
              </w:rPr>
              <w:t xml:space="preserve">when </w:t>
            </w:r>
            <w:r w:rsidR="00237275">
              <w:rPr>
                <w:noProof/>
              </w:rPr>
              <w:t xml:space="preserve">high accuracy GNSS metrics are </w:t>
            </w:r>
            <w:r>
              <w:rPr>
                <w:noProof/>
              </w:rPr>
              <w:t>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r>
              <w:rPr>
                <w:lang w:eastAsia="zh-CN"/>
              </w:rPr>
              <w:t>distance</w:t>
            </w:r>
            <w:r w:rsidR="00746AA5">
              <w:rPr>
                <w:lang w:eastAsia="zh-CN"/>
              </w:rPr>
              <w:t>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3BB4320D" w:rsidR="00E864D6" w:rsidRDefault="00E864D6" w:rsidP="00E864D6">
            <w:pPr>
              <w:pStyle w:val="TAL"/>
              <w:rPr>
                <w:rFonts w:cs="Arial"/>
                <w:szCs w:val="18"/>
                <w:lang w:eastAsia="zh-CN"/>
              </w:rPr>
            </w:pPr>
            <w:r>
              <w:rPr>
                <w:rFonts w:cs="Arial"/>
                <w:szCs w:val="18"/>
                <w:lang w:eastAsia="zh-CN"/>
              </w:rPr>
              <w:t xml:space="preserve">This IE </w:t>
            </w:r>
            <w:r w:rsidR="000C6387">
              <w:rPr>
                <w:rFonts w:cs="Arial"/>
                <w:szCs w:val="18"/>
                <w:lang w:eastAsia="zh-CN"/>
              </w:rPr>
              <w:t xml:space="preserve">shall </w:t>
            </w:r>
            <w:r>
              <w:rPr>
                <w:rFonts w:cs="Arial"/>
                <w:szCs w:val="18"/>
                <w:lang w:eastAsia="zh-CN"/>
              </w:rPr>
              <w:t xml:space="preserve">be present when the integrity </w:t>
            </w:r>
            <w:r>
              <w:rPr>
                <w:rFonts w:cs="Arial"/>
                <w:szCs w:val="18"/>
                <w:lang w:eastAsia="zh-CN"/>
              </w:rPr>
              <w:lastRenderedPageBreak/>
              <w:t>requirements are present in the request</w:t>
            </w:r>
            <w:r w:rsidR="000C6387">
              <w:rPr>
                <w:rFonts w:cs="Arial" w:hint="eastAsia"/>
                <w:szCs w:val="18"/>
                <w:lang w:eastAsia="zh-CN"/>
              </w:rPr>
              <w:t xml:space="preserve"> and the i</w:t>
            </w:r>
            <w:r w:rsidR="000C6387">
              <w:t>ntegrity</w:t>
            </w:r>
            <w:r w:rsidR="000C6387">
              <w:rPr>
                <w:rFonts w:hint="eastAsia"/>
                <w:lang w:eastAsia="zh-CN"/>
              </w:rPr>
              <w:t xml:space="preserve"> r</w:t>
            </w:r>
            <w:r w:rsidR="000C6387">
              <w:t>esult</w:t>
            </w:r>
            <w:r w:rsidR="000C6387">
              <w:rPr>
                <w:rFonts w:hint="eastAsia"/>
                <w:lang w:eastAsia="zh-CN"/>
              </w:rPr>
              <w:t xml:space="preserve"> is available</w:t>
            </w:r>
            <w:r>
              <w:rPr>
                <w:rFonts w:cs="Arial"/>
                <w:szCs w:val="18"/>
                <w:lang w:eastAsia="zh-CN"/>
              </w:rPr>
              <w: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523" w:name="_Toc26202339"/>
      <w:bookmarkStart w:id="1524" w:name="_Toc26202525"/>
      <w:bookmarkStart w:id="1525" w:name="_Toc34804240"/>
      <w:bookmarkStart w:id="1526" w:name="_Toc35935811"/>
      <w:bookmarkStart w:id="1527" w:name="_Toc45030031"/>
      <w:bookmarkStart w:id="1528" w:name="_Toc22624278"/>
      <w:bookmarkStart w:id="1529" w:name="_Toc22141076"/>
    </w:p>
    <w:p w14:paraId="4008167A" w14:textId="77777777" w:rsidR="008D72A7" w:rsidRPr="008D72A7" w:rsidRDefault="008D72A7" w:rsidP="00EF4063">
      <w:pPr>
        <w:pStyle w:val="Heading5"/>
        <w:rPr>
          <w:lang w:eastAsia="zh-CN"/>
        </w:rPr>
      </w:pPr>
      <w:bookmarkStart w:id="1530" w:name="_Toc51922391"/>
      <w:bookmarkStart w:id="1531" w:name="_Toc51922810"/>
      <w:bookmarkStart w:id="1532" w:name="_Toc122015867"/>
      <w:bookmarkStart w:id="1533" w:name="_Toc130845030"/>
      <w:bookmarkStart w:id="1534" w:name="_Toc138344527"/>
      <w:bookmarkStart w:id="1535" w:name="_Toc145947033"/>
      <w:bookmarkStart w:id="1536" w:name="_Toc153817473"/>
      <w:bookmarkStart w:id="1537" w:name="_Toc161839794"/>
      <w:bookmarkStart w:id="1538" w:name="_Toc177501604"/>
      <w:bookmarkStart w:id="1539" w:name="_Toc183533275"/>
      <w:bookmarkStart w:id="1540" w:name="_Toc186716413"/>
      <w:bookmarkStart w:id="1541" w:name="_Toc191374625"/>
      <w:bookmarkStart w:id="1542" w:name="_Toc192835367"/>
      <w:bookmarkStart w:id="1543" w:name="_Toc218431188"/>
      <w:r w:rsidRPr="008D72A7">
        <w:lastRenderedPageBreak/>
        <w:t>6.1.</w:t>
      </w:r>
      <w:r w:rsidRPr="008D72A7">
        <w:rPr>
          <w:lang w:eastAsia="zh-CN"/>
        </w:rPr>
        <w:t>5</w:t>
      </w:r>
      <w:r w:rsidRPr="008D72A7">
        <w:t>.2.</w:t>
      </w:r>
      <w:r w:rsidRPr="008D72A7">
        <w:rPr>
          <w:lang w:eastAsia="zh-CN"/>
        </w:rPr>
        <w:t>4</w:t>
      </w:r>
      <w:r w:rsidRPr="008D72A7">
        <w:tab/>
        <w:t>Type: CancelLocData</w:t>
      </w:r>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1C9C7AB0" w:rsidR="00A90FD2" w:rsidRDefault="00A90FD2"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1544" w:name="_Toc22624279"/>
      <w:bookmarkStart w:id="1545" w:name="_Toc22141077"/>
    </w:p>
    <w:p w14:paraId="218F694E" w14:textId="77777777" w:rsidR="008D72A7" w:rsidRPr="008D72A7" w:rsidRDefault="008D72A7" w:rsidP="00EF4063">
      <w:pPr>
        <w:pStyle w:val="Heading5"/>
        <w:rPr>
          <w:lang w:eastAsia="zh-CN"/>
        </w:rPr>
      </w:pPr>
      <w:bookmarkStart w:id="1546" w:name="_Toc26202340"/>
      <w:bookmarkStart w:id="1547" w:name="_Toc26202526"/>
      <w:bookmarkStart w:id="1548" w:name="_Toc34804241"/>
      <w:bookmarkStart w:id="1549" w:name="_Toc35935812"/>
      <w:bookmarkStart w:id="1550" w:name="_Toc45030032"/>
      <w:bookmarkStart w:id="1551" w:name="_Toc51922392"/>
      <w:bookmarkStart w:id="1552" w:name="_Toc51922811"/>
      <w:bookmarkStart w:id="1553" w:name="_Toc122015868"/>
      <w:bookmarkStart w:id="1554" w:name="_Toc130845031"/>
      <w:bookmarkStart w:id="1555" w:name="_Toc138344528"/>
      <w:bookmarkStart w:id="1556" w:name="_Toc145947034"/>
      <w:bookmarkStart w:id="1557" w:name="_Toc153817474"/>
      <w:bookmarkStart w:id="1558" w:name="_Toc161839795"/>
      <w:bookmarkStart w:id="1559" w:name="_Toc177501605"/>
      <w:bookmarkStart w:id="1560" w:name="_Toc183533276"/>
      <w:bookmarkStart w:id="1561" w:name="_Toc186716414"/>
      <w:bookmarkStart w:id="1562" w:name="_Toc191374626"/>
      <w:bookmarkStart w:id="1563" w:name="_Toc192835368"/>
      <w:bookmarkStart w:id="1564" w:name="_Toc218431189"/>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3A1B6EDB" w:rsidR="008D72A7" w:rsidRDefault="008D72A7">
            <w:pPr>
              <w:pStyle w:val="TAL"/>
              <w:rPr>
                <w:rFonts w:cs="Arial"/>
                <w:szCs w:val="18"/>
              </w:rPr>
            </w:pPr>
            <w:r>
              <w:rPr>
                <w:lang w:eastAsia="zh-CN"/>
              </w:rPr>
              <w:t xml:space="preserve">Generic Public Subscription </w:t>
            </w:r>
            <w:r w:rsidR="00FD2246">
              <w:rPr>
                <w:lang w:eastAsia="zh-CN"/>
              </w:rPr>
              <w:t>I</w:t>
            </w:r>
            <w:r w:rsidR="009607C9">
              <w:rPr>
                <w:rFonts w:cs="Arial"/>
                <w:szCs w:val="18"/>
                <w:lang w:eastAsia="zh-CN"/>
              </w:rPr>
              <w:t>dentifier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160882DD" w:rsidR="007C2A6D" w:rsidRDefault="007C2A6D" w:rsidP="003A5BCC">
            <w:pPr>
              <w:pStyle w:val="TAL"/>
              <w:rPr>
                <w:lang w:eastAsia="zh-CN"/>
              </w:rPr>
            </w:pPr>
            <w:r>
              <w:rPr>
                <w:lang w:eastAsia="zh-CN"/>
              </w:rPr>
              <w:t xml:space="preserve">When present, this IE shall contain the LCS Service Type received from the UE, as specified in </w:t>
            </w:r>
            <w:r w:rsidR="004828CD">
              <w:rPr>
                <w:lang w:eastAsia="zh-CN"/>
              </w:rPr>
              <w:t>clause 6</w:t>
            </w:r>
            <w:r>
              <w:rPr>
                <w:lang w:eastAsia="zh-CN"/>
              </w:rPr>
              <w:t>.2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565" w:name="_Toc22624280"/>
      <w:bookmarkStart w:id="1566" w:name="_Toc22141078"/>
    </w:p>
    <w:p w14:paraId="0FB495E5" w14:textId="77777777" w:rsidR="008D72A7" w:rsidRPr="008D72A7" w:rsidRDefault="008D72A7" w:rsidP="00EF4063">
      <w:pPr>
        <w:pStyle w:val="Heading5"/>
        <w:rPr>
          <w:lang w:eastAsia="zh-CN"/>
        </w:rPr>
      </w:pPr>
      <w:bookmarkStart w:id="1567" w:name="_Toc26202341"/>
      <w:bookmarkStart w:id="1568" w:name="_Toc26202527"/>
      <w:bookmarkStart w:id="1569" w:name="_Toc34804242"/>
      <w:bookmarkStart w:id="1570" w:name="_Toc35935813"/>
      <w:bookmarkStart w:id="1571" w:name="_Toc45030033"/>
      <w:bookmarkStart w:id="1572" w:name="_Toc51922393"/>
      <w:bookmarkStart w:id="1573" w:name="_Toc51922812"/>
      <w:bookmarkStart w:id="1574" w:name="_Toc122015869"/>
      <w:bookmarkStart w:id="1575" w:name="_Toc130845032"/>
      <w:bookmarkStart w:id="1576" w:name="_Toc138344529"/>
      <w:bookmarkStart w:id="1577" w:name="_Toc145947035"/>
      <w:bookmarkStart w:id="1578" w:name="_Toc153817475"/>
      <w:bookmarkStart w:id="1579" w:name="_Toc161839796"/>
      <w:bookmarkStart w:id="1580" w:name="_Toc177501606"/>
      <w:bookmarkStart w:id="1581" w:name="_Toc183533277"/>
      <w:bookmarkStart w:id="1582" w:name="_Toc186716415"/>
      <w:bookmarkStart w:id="1583" w:name="_Toc191374627"/>
      <w:bookmarkStart w:id="1584" w:name="_Toc192835369"/>
      <w:bookmarkStart w:id="1585" w:name="_Toc218431190"/>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97894E2"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r w:rsidR="009607C9">
              <w:rPr>
                <w:rFonts w:hint="eastAsia"/>
                <w:lang w:eastAsia="zh-CN"/>
              </w:rPr>
              <w:t>reference</w:t>
            </w:r>
            <w:r w:rsidR="009607C9">
              <w:t xml:space="preserve"> </w:t>
            </w:r>
            <w:r>
              <w:t>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31F48D53" w:rsidR="001F44CF" w:rsidRDefault="001F44CF" w:rsidP="00F57810">
            <w:pPr>
              <w:pStyle w:val="TAL"/>
              <w:rPr>
                <w:lang w:eastAsia="zh-CN"/>
              </w:rPr>
            </w:pPr>
            <w:r>
              <w:rPr>
                <w:lang w:eastAsia="zh-CN"/>
              </w:rPr>
              <w:t>L</w:t>
            </w:r>
            <w:r w:rsidR="00F57810">
              <w:rPr>
                <w:lang w:eastAsia="zh-CN"/>
              </w:rPr>
              <w:t>MF</w:t>
            </w:r>
            <w:r>
              <w:rPr>
                <w:lang w:eastAsia="zh-CN"/>
              </w:rPr>
              <w:t>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5918C505" w:rsidR="000E488F" w:rsidRDefault="000E488F" w:rsidP="000E488F">
            <w:pPr>
              <w:pStyle w:val="TAL"/>
              <w:rPr>
                <w:noProof/>
              </w:rPr>
            </w:pPr>
            <w:r>
              <w:rPr>
                <w:noProof/>
              </w:rPr>
              <w:t xml:space="preserve">This IE </w:t>
            </w:r>
            <w:r w:rsidR="0035757D">
              <w:rPr>
                <w:noProof/>
              </w:rPr>
              <w:t xml:space="preserve">shall </w:t>
            </w:r>
            <w:r>
              <w:rPr>
                <w:noProof/>
              </w:rPr>
              <w:t xml:space="preserve">be </w:t>
            </w:r>
            <w:r w:rsidR="0035757D">
              <w:rPr>
                <w:noProof/>
              </w:rPr>
              <w:t xml:space="preserve">present </w:t>
            </w:r>
            <w:r>
              <w:rPr>
                <w:noProof/>
              </w:rPr>
              <w:t xml:space="preserve">when </w:t>
            </w:r>
            <w:r w:rsidR="0035757D">
              <w:rPr>
                <w:noProof/>
              </w:rPr>
              <w:t>high accuracy GNSS metrics are</w:t>
            </w:r>
            <w:r w:rsidR="0035757D" w:rsidRPr="00C27D89">
              <w:rPr>
                <w:noProof/>
              </w:rPr>
              <w:t xml:space="preserve"> </w:t>
            </w:r>
            <w:r>
              <w:rPr>
                <w:noProof/>
              </w:rPr>
              <w:t>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r>
              <w:rPr>
                <w:lang w:eastAsia="zh-CN"/>
              </w:rPr>
              <w:t>upLocRepStatAf</w:t>
            </w:r>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r>
              <w:rPr>
                <w:lang w:eastAsia="zh-CN"/>
              </w:rPr>
              <w:t>distanceDirection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w:t>
            </w:r>
            <w:r>
              <w:lastRenderedPageBreak/>
              <w:t>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r>
              <w:rPr>
                <w:lang w:eastAsia="zh-CN"/>
              </w:rPr>
              <w:t>integrityResult</w:t>
            </w:r>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r>
              <w:t>IntegrityResult</w:t>
            </w:r>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264B24D0" w:rsidR="007822E6" w:rsidRDefault="007822E6" w:rsidP="007822E6">
            <w:pPr>
              <w:pStyle w:val="TAL"/>
              <w:rPr>
                <w:rFonts w:cs="Arial"/>
                <w:szCs w:val="18"/>
                <w:lang w:eastAsia="zh-CN"/>
              </w:rPr>
            </w:pPr>
            <w:r>
              <w:rPr>
                <w:rFonts w:cs="Arial"/>
                <w:szCs w:val="18"/>
                <w:lang w:eastAsia="zh-CN"/>
              </w:rPr>
              <w:t xml:space="preserve">This IE </w:t>
            </w:r>
            <w:r w:rsidR="0035757D">
              <w:rPr>
                <w:rFonts w:cs="Arial"/>
                <w:szCs w:val="18"/>
                <w:lang w:eastAsia="zh-CN"/>
              </w:rPr>
              <w:t xml:space="preserve">shall </w:t>
            </w:r>
            <w:r>
              <w:rPr>
                <w:rFonts w:cs="Arial"/>
                <w:szCs w:val="18"/>
                <w:lang w:eastAsia="zh-CN"/>
              </w:rPr>
              <w:t>be present when the integrity requirements are present in the request</w:t>
            </w:r>
            <w:r w:rsidR="0035757D">
              <w:rPr>
                <w:rFonts w:cs="Arial" w:hint="eastAsia"/>
                <w:szCs w:val="18"/>
                <w:lang w:eastAsia="zh-CN"/>
              </w:rPr>
              <w:t xml:space="preserve"> and the i</w:t>
            </w:r>
            <w:r w:rsidR="0035757D">
              <w:t>ntegrity</w:t>
            </w:r>
            <w:r w:rsidR="0035757D">
              <w:rPr>
                <w:rFonts w:hint="eastAsia"/>
                <w:lang w:eastAsia="zh-CN"/>
              </w:rPr>
              <w:t xml:space="preserve"> r</w:t>
            </w:r>
            <w:r w:rsidR="0035757D">
              <w:t>esult</w:t>
            </w:r>
            <w:r w:rsidR="0035757D">
              <w:rPr>
                <w:rFonts w:hint="eastAsia"/>
                <w:lang w:eastAsia="zh-CN"/>
              </w:rPr>
              <w:t xml:space="preserve"> is available</w:t>
            </w:r>
            <w:r>
              <w:rPr>
                <w:rFonts w:cs="Arial"/>
                <w:szCs w:val="18"/>
                <w:lang w:eastAsia="zh-CN"/>
              </w:rPr>
              <w: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r>
              <w:rPr>
                <w:lang w:eastAsia="zh-CN"/>
              </w:rPr>
              <w:t>nrppaPeriodicInd</w:t>
            </w:r>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586" w:name="_Toc22624281"/>
      <w:bookmarkStart w:id="1587" w:name="_Toc22141079"/>
    </w:p>
    <w:p w14:paraId="7D01C344" w14:textId="77777777" w:rsidR="008D72A7" w:rsidRPr="008D72A7" w:rsidRDefault="008D72A7" w:rsidP="00EF4063">
      <w:pPr>
        <w:pStyle w:val="Heading5"/>
        <w:rPr>
          <w:lang w:eastAsia="zh-CN"/>
        </w:rPr>
      </w:pPr>
      <w:bookmarkStart w:id="1588" w:name="_Toc26202342"/>
      <w:bookmarkStart w:id="1589" w:name="_Toc26202528"/>
      <w:bookmarkStart w:id="1590" w:name="_Toc34804243"/>
      <w:bookmarkStart w:id="1591" w:name="_Toc35935814"/>
      <w:bookmarkStart w:id="1592" w:name="_Toc45030034"/>
      <w:bookmarkStart w:id="1593" w:name="_Toc51922394"/>
      <w:bookmarkStart w:id="1594" w:name="_Toc51922813"/>
      <w:bookmarkStart w:id="1595" w:name="_Toc122015870"/>
      <w:bookmarkStart w:id="1596" w:name="_Toc130845033"/>
      <w:bookmarkStart w:id="1597" w:name="_Toc138344530"/>
      <w:bookmarkStart w:id="1598" w:name="_Toc145947036"/>
      <w:bookmarkStart w:id="1599" w:name="_Toc153817476"/>
      <w:bookmarkStart w:id="1600" w:name="_Toc161839797"/>
      <w:bookmarkStart w:id="1601" w:name="_Toc177501607"/>
      <w:bookmarkStart w:id="1602" w:name="_Toc183533278"/>
      <w:bookmarkStart w:id="1603" w:name="_Toc186716416"/>
      <w:bookmarkStart w:id="1604" w:name="_Toc191374628"/>
      <w:bookmarkStart w:id="1605" w:name="_Toc192835370"/>
      <w:bookmarkStart w:id="1606" w:name="_Toc218431191"/>
      <w:r w:rsidRPr="008D72A7">
        <w:lastRenderedPageBreak/>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1607" w:name="_Toc22624282"/>
      <w:bookmarkStart w:id="1608" w:name="_Toc22141080"/>
    </w:p>
    <w:p w14:paraId="791D80D2" w14:textId="77777777" w:rsidR="008D72A7" w:rsidRPr="008D72A7" w:rsidRDefault="008D72A7" w:rsidP="00EF4063">
      <w:pPr>
        <w:pStyle w:val="Heading5"/>
        <w:rPr>
          <w:lang w:eastAsia="zh-CN"/>
        </w:rPr>
      </w:pPr>
      <w:bookmarkStart w:id="1609" w:name="_Toc26202343"/>
      <w:bookmarkStart w:id="1610" w:name="_Toc26202529"/>
      <w:bookmarkStart w:id="1611" w:name="_Toc34804244"/>
      <w:bookmarkStart w:id="1612" w:name="_Toc35935815"/>
      <w:bookmarkStart w:id="1613" w:name="_Toc45030035"/>
      <w:bookmarkStart w:id="1614" w:name="_Toc51922395"/>
      <w:bookmarkStart w:id="1615" w:name="_Toc51922814"/>
      <w:bookmarkStart w:id="1616" w:name="_Toc122015871"/>
      <w:bookmarkStart w:id="1617" w:name="_Toc130845034"/>
      <w:bookmarkStart w:id="1618" w:name="_Toc138344531"/>
      <w:bookmarkStart w:id="1619" w:name="_Toc145947037"/>
      <w:bookmarkStart w:id="1620" w:name="_Toc153817477"/>
      <w:bookmarkStart w:id="1621" w:name="_Toc161839798"/>
      <w:bookmarkStart w:id="1622" w:name="_Toc177501608"/>
      <w:bookmarkStart w:id="1623" w:name="_Toc183533279"/>
      <w:bookmarkStart w:id="1624" w:name="_Toc186716417"/>
      <w:bookmarkStart w:id="1625" w:name="_Toc191374629"/>
      <w:bookmarkStart w:id="1626" w:name="_Toc192835371"/>
      <w:bookmarkStart w:id="1627" w:name="_Toc218431192"/>
      <w:r w:rsidRPr="008D72A7">
        <w:t>6.1.</w:t>
      </w:r>
      <w:r w:rsidRPr="008D72A7">
        <w:rPr>
          <w:lang w:eastAsia="zh-CN"/>
        </w:rPr>
        <w:t>5</w:t>
      </w:r>
      <w:r w:rsidRPr="008D72A7">
        <w:t>.2.</w:t>
      </w:r>
      <w:r w:rsidRPr="008D72A7">
        <w:rPr>
          <w:lang w:eastAsia="zh-CN"/>
        </w:rPr>
        <w:t>8</w:t>
      </w:r>
      <w:r w:rsidRPr="008D72A7">
        <w:tab/>
      </w:r>
      <w:bookmarkEnd w:id="1607"/>
      <w:bookmarkEnd w:id="1608"/>
      <w:bookmarkEnd w:id="1609"/>
      <w:bookmarkEnd w:id="1610"/>
      <w:bookmarkEnd w:id="1611"/>
      <w:bookmarkEnd w:id="1612"/>
      <w:r w:rsidR="0014411C">
        <w:rPr>
          <w:rFonts w:hint="eastAsia"/>
          <w:lang w:eastAsia="zh-CN"/>
        </w:rPr>
        <w:t>Void</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7BE4023B" w14:textId="77777777" w:rsidR="00F332EC" w:rsidRPr="00B24285" w:rsidRDefault="00F332EC" w:rsidP="00EF4063">
      <w:pPr>
        <w:pStyle w:val="Heading5"/>
        <w:rPr>
          <w:lang w:eastAsia="zh-CN"/>
        </w:rPr>
      </w:pPr>
      <w:bookmarkStart w:id="1628" w:name="_Toc34804245"/>
      <w:bookmarkStart w:id="1629" w:name="_Toc35935816"/>
      <w:bookmarkStart w:id="1630" w:name="_Toc45030036"/>
      <w:bookmarkStart w:id="1631" w:name="_Toc51922396"/>
      <w:bookmarkStart w:id="1632" w:name="_Toc51922815"/>
      <w:bookmarkStart w:id="1633" w:name="_Toc122015872"/>
      <w:bookmarkStart w:id="1634" w:name="_Toc130845035"/>
      <w:bookmarkStart w:id="1635" w:name="_Toc138344532"/>
      <w:bookmarkStart w:id="1636" w:name="_Toc145947038"/>
      <w:bookmarkStart w:id="1637" w:name="_Toc153817478"/>
      <w:bookmarkStart w:id="1638" w:name="_Toc161839799"/>
      <w:bookmarkStart w:id="1639" w:name="_Toc177501609"/>
      <w:bookmarkStart w:id="1640" w:name="_Toc183533280"/>
      <w:bookmarkStart w:id="1641" w:name="_Toc186716418"/>
      <w:bookmarkStart w:id="1642" w:name="_Toc191374630"/>
      <w:bookmarkStart w:id="1643" w:name="_Toc192835372"/>
      <w:bookmarkStart w:id="1644" w:name="_Toc218431193"/>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0DDE8039" w:rsidR="00F332EC" w:rsidRPr="00B24285" w:rsidRDefault="00F332EC" w:rsidP="00363FA0">
            <w:pPr>
              <w:pStyle w:val="TAL"/>
              <w:rPr>
                <w:rFonts w:cs="Arial"/>
                <w:szCs w:val="18"/>
              </w:rPr>
            </w:pPr>
            <w:r w:rsidRPr="00B24285">
              <w:rPr>
                <w:rFonts w:hint="eastAsia"/>
                <w:lang w:eastAsia="zh-CN"/>
              </w:rPr>
              <w:t xml:space="preserve">Generic Public Subscription </w:t>
            </w:r>
            <w:r w:rsidR="009607C9">
              <w:rPr>
                <w:rFonts w:cs="Arial"/>
                <w:szCs w:val="18"/>
                <w:lang w:eastAsia="zh-CN"/>
              </w:rPr>
              <w:t>Identifier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7D3689BD"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xml:space="preserve">, as specified in </w:t>
            </w:r>
            <w:r w:rsidR="004828CD">
              <w:rPr>
                <w:lang w:eastAsia="zh-CN"/>
              </w:rPr>
              <w:t>clause 6</w:t>
            </w:r>
            <w:r>
              <w:rPr>
                <w:lang w:eastAsia="zh-CN"/>
              </w:rPr>
              <w:t>.2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645" w:name="_Toc510696637"/>
      <w:bookmarkStart w:id="1646" w:name="_Toc51922397"/>
    </w:p>
    <w:p w14:paraId="6B05AE57" w14:textId="77777777" w:rsidR="007C6ECB" w:rsidRDefault="007C6ECB" w:rsidP="00EF4063">
      <w:pPr>
        <w:pStyle w:val="Heading5"/>
      </w:pPr>
      <w:bookmarkStart w:id="1647" w:name="_Toc51922816"/>
      <w:bookmarkStart w:id="1648" w:name="_Toc122015873"/>
      <w:bookmarkStart w:id="1649" w:name="_Toc130845036"/>
      <w:bookmarkStart w:id="1650" w:name="_Toc138344533"/>
      <w:bookmarkStart w:id="1651" w:name="_Toc145947039"/>
      <w:bookmarkStart w:id="1652" w:name="_Toc153817479"/>
      <w:bookmarkStart w:id="1653" w:name="_Toc161839800"/>
      <w:bookmarkStart w:id="1654" w:name="_Toc177501610"/>
      <w:bookmarkStart w:id="1655" w:name="_Toc183533281"/>
      <w:bookmarkStart w:id="1656" w:name="_Toc186716419"/>
      <w:bookmarkStart w:id="1657" w:name="_Toc191374631"/>
      <w:bookmarkStart w:id="1658" w:name="_Toc192835373"/>
      <w:bookmarkStart w:id="1659" w:name="_Toc218431194"/>
      <w:r>
        <w:lastRenderedPageBreak/>
        <w:t>6.1.5.2.</w:t>
      </w:r>
      <w:r>
        <w:rPr>
          <w:rFonts w:hint="eastAsia"/>
          <w:lang w:eastAsia="zh-CN"/>
        </w:rPr>
        <w:t>10</w:t>
      </w:r>
      <w:r>
        <w:tab/>
        <w:t xml:space="preserve">Type: </w:t>
      </w:r>
      <w:bookmarkEnd w:id="1645"/>
      <w:r>
        <w:t>LocUpdateSubs</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660" w:name="_Toc122015874"/>
      <w:bookmarkStart w:id="1661" w:name="_Toc130845037"/>
      <w:bookmarkStart w:id="1662" w:name="_Toc138344534"/>
      <w:bookmarkStart w:id="1663" w:name="_Toc145947040"/>
      <w:bookmarkStart w:id="1664" w:name="_Toc153817480"/>
      <w:bookmarkStart w:id="1665" w:name="_Toc161839801"/>
      <w:bookmarkStart w:id="1666" w:name="_Toc177501611"/>
      <w:bookmarkStart w:id="1667" w:name="_Toc183533282"/>
      <w:bookmarkStart w:id="1668" w:name="_Toc186716420"/>
      <w:bookmarkStart w:id="1669" w:name="_Toc191374632"/>
      <w:bookmarkStart w:id="1670" w:name="_Toc192835374"/>
      <w:bookmarkStart w:id="1671" w:name="_Toc218431195"/>
      <w:r>
        <w:t>6.1.</w:t>
      </w:r>
      <w:r>
        <w:rPr>
          <w:lang w:eastAsia="zh-CN"/>
        </w:rPr>
        <w:t>5</w:t>
      </w:r>
      <w:r>
        <w:t>.2.</w:t>
      </w:r>
      <w:r>
        <w:rPr>
          <w:rFonts w:hint="eastAsia"/>
          <w:lang w:eastAsia="zh-CN"/>
        </w:rPr>
        <w:t>11</w:t>
      </w:r>
      <w:r>
        <w:tab/>
        <w:t xml:space="preserve">Type: </w:t>
      </w:r>
      <w:r>
        <w:rPr>
          <w:lang w:eastAsia="zh-CN"/>
        </w:rPr>
        <w:t>EventNotifyDataAdditionalInfo</w:t>
      </w:r>
      <w:bookmarkEnd w:id="1660"/>
      <w:bookmarkEnd w:id="1661"/>
      <w:bookmarkEnd w:id="1662"/>
      <w:bookmarkEnd w:id="1663"/>
      <w:bookmarkEnd w:id="1664"/>
      <w:bookmarkEnd w:id="1665"/>
      <w:bookmarkEnd w:id="1666"/>
      <w:bookmarkEnd w:id="1667"/>
      <w:bookmarkEnd w:id="1668"/>
      <w:bookmarkEnd w:id="1669"/>
      <w:bookmarkEnd w:id="1670"/>
      <w:bookmarkEnd w:id="1671"/>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672" w:name="_Toc122015875"/>
      <w:bookmarkStart w:id="1673" w:name="_Toc130845038"/>
      <w:bookmarkStart w:id="1674" w:name="_Toc138344535"/>
      <w:bookmarkStart w:id="1675" w:name="_Toc145947041"/>
      <w:bookmarkStart w:id="1676" w:name="_Toc153817481"/>
      <w:bookmarkStart w:id="1677" w:name="_Toc161839802"/>
      <w:bookmarkStart w:id="1678" w:name="_Toc177501612"/>
      <w:bookmarkStart w:id="1679" w:name="_Toc183533283"/>
      <w:bookmarkStart w:id="1680" w:name="_Toc186716421"/>
      <w:bookmarkStart w:id="1681" w:name="_Toc191374633"/>
      <w:bookmarkStart w:id="1682" w:name="_Toc192835375"/>
      <w:bookmarkStart w:id="1683" w:name="_Toc218431196"/>
      <w:r>
        <w:t>6.1.</w:t>
      </w:r>
      <w:r>
        <w:rPr>
          <w:lang w:eastAsia="zh-CN"/>
        </w:rPr>
        <w:t>5</w:t>
      </w:r>
      <w:r>
        <w:t>.2.</w:t>
      </w:r>
      <w:r>
        <w:rPr>
          <w:rFonts w:hint="eastAsia"/>
          <w:lang w:eastAsia="zh-CN"/>
        </w:rPr>
        <w:t>12</w:t>
      </w:r>
      <w:r>
        <w:tab/>
        <w:t xml:space="preserve">Type: </w:t>
      </w:r>
      <w:r>
        <w:rPr>
          <w:lang w:eastAsia="zh-CN"/>
        </w:rPr>
        <w:t>EventNotifyDataExt</w:t>
      </w:r>
      <w:bookmarkEnd w:id="1672"/>
      <w:bookmarkEnd w:id="1673"/>
      <w:bookmarkEnd w:id="1674"/>
      <w:bookmarkEnd w:id="1675"/>
      <w:bookmarkEnd w:id="1676"/>
      <w:bookmarkEnd w:id="1677"/>
      <w:bookmarkEnd w:id="1678"/>
      <w:bookmarkEnd w:id="1679"/>
      <w:bookmarkEnd w:id="1680"/>
      <w:bookmarkEnd w:id="1681"/>
      <w:bookmarkEnd w:id="1682"/>
      <w:bookmarkEnd w:id="1683"/>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684" w:name="_Toc20150406"/>
      <w:bookmarkStart w:id="1685" w:name="_Toc25168653"/>
      <w:bookmarkStart w:id="1686" w:name="_Toc27593072"/>
      <w:bookmarkStart w:id="1687" w:name="_Toc34147943"/>
      <w:bookmarkStart w:id="1688" w:name="_Toc36463327"/>
      <w:bookmarkStart w:id="1689" w:name="_Toc43215167"/>
      <w:bookmarkStart w:id="1690" w:name="_Toc45032415"/>
      <w:bookmarkStart w:id="1691" w:name="_Toc49849904"/>
      <w:bookmarkStart w:id="1692" w:name="_Toc51873418"/>
      <w:bookmarkStart w:id="1693" w:name="_Toc56517546"/>
      <w:bookmarkStart w:id="1694" w:name="_Toc58594447"/>
      <w:bookmarkStart w:id="1695" w:name="_Toc122015876"/>
      <w:bookmarkStart w:id="1696" w:name="_Toc130845039"/>
      <w:bookmarkStart w:id="1697" w:name="_Toc138344536"/>
      <w:bookmarkStart w:id="1698" w:name="_Toc145947042"/>
      <w:bookmarkStart w:id="1699" w:name="_Toc153817482"/>
      <w:bookmarkStart w:id="1700" w:name="_Toc161839803"/>
      <w:bookmarkStart w:id="1701" w:name="_Toc177501613"/>
      <w:bookmarkStart w:id="1702" w:name="_Toc183533284"/>
      <w:bookmarkStart w:id="1703" w:name="_Toc186716422"/>
      <w:bookmarkStart w:id="1704" w:name="_Toc191374634"/>
      <w:bookmarkStart w:id="1705" w:name="_Toc192835376"/>
      <w:bookmarkStart w:id="1706" w:name="_Toc218431197"/>
      <w:r>
        <w:lastRenderedPageBreak/>
        <w:t>6.1.5.2.</w:t>
      </w:r>
      <w:r>
        <w:rPr>
          <w:rFonts w:hint="eastAsia"/>
          <w:lang w:eastAsia="zh-CN"/>
        </w:rPr>
        <w:t>13</w:t>
      </w:r>
      <w:r>
        <w:tab/>
        <w:t>Type: AreaEventInfo</w:t>
      </w:r>
      <w:bookmarkEnd w:id="1684"/>
      <w:bookmarkEnd w:id="1685"/>
      <w:bookmarkEnd w:id="1686"/>
      <w:bookmarkEnd w:id="1687"/>
      <w:bookmarkEnd w:id="1688"/>
      <w:bookmarkEnd w:id="1689"/>
      <w:bookmarkEnd w:id="1690"/>
      <w:bookmarkEnd w:id="1691"/>
      <w:bookmarkEnd w:id="1692"/>
      <w:bookmarkEnd w:id="1693"/>
      <w:bookmarkEnd w:id="1694"/>
      <w:r>
        <w:t>Addition</w:t>
      </w:r>
      <w:bookmarkEnd w:id="1695"/>
      <w:bookmarkEnd w:id="1696"/>
      <w:bookmarkEnd w:id="1697"/>
      <w:bookmarkEnd w:id="1698"/>
      <w:bookmarkEnd w:id="1699"/>
      <w:bookmarkEnd w:id="1700"/>
      <w:bookmarkEnd w:id="1701"/>
      <w:bookmarkEnd w:id="1702"/>
      <w:bookmarkEnd w:id="1703"/>
      <w:bookmarkEnd w:id="1704"/>
      <w:bookmarkEnd w:id="1705"/>
      <w:bookmarkEnd w:id="1706"/>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0C222D90" w:rsidR="00DB4593" w:rsidRPr="00DB4593" w:rsidRDefault="00DB4593" w:rsidP="00DB4593">
            <w:pPr>
              <w:pStyle w:val="TAL"/>
              <w:rPr>
                <w:rFonts w:cs="Arial"/>
                <w:szCs w:val="18"/>
              </w:rPr>
            </w:pPr>
            <w:r w:rsidRPr="00DB4593">
              <w:rPr>
                <w:rFonts w:cs="Arial"/>
                <w:szCs w:val="18"/>
              </w:rPr>
              <w:t xml:space="preserve">This IE shall be included with the value "true" to indicate that additional check whether UE is located within the requested target area is required, as specified in 3GPP </w:t>
            </w:r>
            <w:r w:rsidR="004828CD" w:rsidRPr="00DB4593">
              <w:rPr>
                <w:rFonts w:cs="Arial"/>
                <w:szCs w:val="18"/>
              </w:rPr>
              <w:t>TS</w:t>
            </w:r>
            <w:r w:rsidR="004828CD">
              <w:rPr>
                <w:rFonts w:cs="Arial"/>
                <w:szCs w:val="18"/>
              </w:rPr>
              <w:t> </w:t>
            </w:r>
            <w:r w:rsidR="004828CD" w:rsidRPr="00DB4593">
              <w:rPr>
                <w:rFonts w:cs="Arial"/>
                <w:szCs w:val="18"/>
              </w:rPr>
              <w:t>2</w:t>
            </w:r>
            <w:r w:rsidRPr="00DB4593">
              <w:rPr>
                <w:rFonts w:cs="Arial"/>
                <w:szCs w:val="18"/>
              </w:rPr>
              <w:t>3.273</w:t>
            </w:r>
            <w:r w:rsidR="004828CD">
              <w:rPr>
                <w:rFonts w:cs="Arial"/>
                <w:szCs w:val="18"/>
              </w:rPr>
              <w:t> </w:t>
            </w:r>
            <w:r w:rsidR="004828CD" w:rsidRPr="00DB4593">
              <w:rPr>
                <w:rFonts w:cs="Arial"/>
                <w:szCs w:val="18"/>
              </w:rPr>
              <w:t>[</w:t>
            </w:r>
            <w:r w:rsidRPr="00DB4593">
              <w:rPr>
                <w:rFonts w:cs="Arial"/>
                <w:szCs w:val="18"/>
              </w:rPr>
              <w:t xml:space="preserve">4] </w:t>
            </w:r>
            <w:r w:rsidR="004828CD" w:rsidRPr="00DB4593">
              <w:rPr>
                <w:rFonts w:cs="Arial"/>
                <w:szCs w:val="18"/>
              </w:rPr>
              <w:t>clause</w:t>
            </w:r>
            <w:r w:rsidR="004828CD">
              <w:rPr>
                <w:rFonts w:cs="Arial"/>
                <w:szCs w:val="18"/>
              </w:rPr>
              <w:t> </w:t>
            </w:r>
            <w:r w:rsidR="004828CD" w:rsidRPr="00DB4593">
              <w:rPr>
                <w:rFonts w:cs="Arial"/>
                <w:szCs w:val="18"/>
              </w:rPr>
              <w:t>6</w:t>
            </w:r>
            <w:r w:rsidRPr="00DB4593">
              <w:rPr>
                <w:rFonts w:cs="Arial"/>
                <w:szCs w:val="18"/>
              </w:rPr>
              <w:t>.3.1.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707" w:name="_Toc122015877"/>
      <w:bookmarkStart w:id="1708" w:name="_Toc130845040"/>
      <w:bookmarkStart w:id="1709" w:name="_Toc138344537"/>
      <w:bookmarkStart w:id="1710" w:name="_Toc145947043"/>
      <w:bookmarkStart w:id="1711" w:name="_Toc153817483"/>
      <w:bookmarkStart w:id="1712" w:name="_Toc161839804"/>
      <w:bookmarkStart w:id="1713" w:name="_Toc177501614"/>
      <w:bookmarkStart w:id="1714" w:name="_Toc183533285"/>
      <w:bookmarkStart w:id="1715" w:name="_Toc186716423"/>
      <w:bookmarkStart w:id="1716" w:name="_Toc191374635"/>
      <w:bookmarkStart w:id="1717" w:name="_Toc192835377"/>
      <w:bookmarkStart w:id="1718" w:name="_Toc218431198"/>
      <w:r>
        <w:t>6.1.5.2.</w:t>
      </w:r>
      <w:r>
        <w:rPr>
          <w:rFonts w:hint="eastAsia"/>
          <w:lang w:eastAsia="zh-CN"/>
        </w:rPr>
        <w:t>14</w:t>
      </w:r>
      <w:r>
        <w:tab/>
        <w:t>Type: AreaEventInfoExt</w:t>
      </w:r>
      <w:bookmarkEnd w:id="1707"/>
      <w:bookmarkEnd w:id="1708"/>
      <w:bookmarkEnd w:id="1709"/>
      <w:bookmarkEnd w:id="1710"/>
      <w:bookmarkEnd w:id="1711"/>
      <w:bookmarkEnd w:id="1712"/>
      <w:bookmarkEnd w:id="1713"/>
      <w:bookmarkEnd w:id="1714"/>
      <w:bookmarkEnd w:id="1715"/>
      <w:bookmarkEnd w:id="1716"/>
      <w:bookmarkEnd w:id="1717"/>
      <w:bookmarkEnd w:id="1718"/>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719" w:name="_Toc145947044"/>
      <w:bookmarkStart w:id="1720" w:name="_Toc153817484"/>
      <w:bookmarkStart w:id="1721" w:name="_Toc161839805"/>
      <w:bookmarkStart w:id="1722" w:name="_Toc177501615"/>
      <w:bookmarkStart w:id="1723" w:name="_Toc183533286"/>
      <w:bookmarkStart w:id="1724" w:name="_Toc186716424"/>
      <w:bookmarkStart w:id="1725" w:name="_Toc191374636"/>
      <w:bookmarkStart w:id="1726" w:name="_Toc192835378"/>
      <w:bookmarkStart w:id="1727" w:name="_Toc218431199"/>
      <w:r>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719"/>
      <w:bookmarkEnd w:id="1720"/>
      <w:bookmarkEnd w:id="1721"/>
      <w:bookmarkEnd w:id="1722"/>
      <w:bookmarkEnd w:id="1723"/>
      <w:bookmarkEnd w:id="1724"/>
      <w:bookmarkEnd w:id="1725"/>
      <w:bookmarkEnd w:id="1726"/>
      <w:bookmarkEnd w:id="1727"/>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728" w:name="_Toc145947045"/>
      <w:bookmarkStart w:id="1729" w:name="_Toc153817485"/>
      <w:bookmarkStart w:id="1730" w:name="_Toc161839806"/>
      <w:bookmarkStart w:id="1731" w:name="_Toc177501616"/>
      <w:bookmarkStart w:id="1732" w:name="_Toc183533287"/>
      <w:bookmarkStart w:id="1733" w:name="_Toc186716425"/>
      <w:bookmarkStart w:id="1734" w:name="_Toc191374637"/>
      <w:bookmarkStart w:id="1735" w:name="_Toc192835379"/>
      <w:bookmarkStart w:id="1736" w:name="_Toc218431200"/>
      <w:r>
        <w:lastRenderedPageBreak/>
        <w:t>6.1.5.2.</w:t>
      </w:r>
      <w:r w:rsidR="006F332F">
        <w:rPr>
          <w:lang w:eastAsia="zh-CN"/>
        </w:rPr>
        <w:t>16</w:t>
      </w:r>
      <w:r>
        <w:tab/>
        <w:t xml:space="preserve">Type: </w:t>
      </w:r>
      <w:r>
        <w:rPr>
          <w:lang w:eastAsia="zh-CN"/>
        </w:rPr>
        <w:t>AlertLimit</w:t>
      </w:r>
      <w:bookmarkEnd w:id="1728"/>
      <w:bookmarkEnd w:id="1729"/>
      <w:bookmarkEnd w:id="1730"/>
      <w:bookmarkEnd w:id="1731"/>
      <w:bookmarkEnd w:id="1732"/>
      <w:bookmarkEnd w:id="1733"/>
      <w:bookmarkEnd w:id="1734"/>
      <w:bookmarkEnd w:id="1735"/>
      <w:bookmarkEnd w:id="1736"/>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737" w:name="_Toc153817486"/>
      <w:bookmarkStart w:id="1738" w:name="_Toc161839807"/>
      <w:bookmarkStart w:id="1739" w:name="_Toc177501617"/>
      <w:bookmarkStart w:id="1740" w:name="_Toc183533288"/>
      <w:bookmarkStart w:id="1741" w:name="_Toc186716426"/>
      <w:bookmarkStart w:id="1742" w:name="_Toc191374638"/>
      <w:bookmarkStart w:id="1743" w:name="_Toc192835380"/>
      <w:bookmarkStart w:id="1744" w:name="_Toc218431201"/>
      <w:r>
        <w:t>6.1.5.2.</w:t>
      </w:r>
      <w:r>
        <w:rPr>
          <w:lang w:eastAsia="zh-CN"/>
        </w:rPr>
        <w:t>17</w:t>
      </w:r>
      <w:r>
        <w:tab/>
        <w:t>Type: UpLocRepInfoAf</w:t>
      </w:r>
      <w:bookmarkEnd w:id="1737"/>
      <w:bookmarkEnd w:id="1738"/>
      <w:bookmarkEnd w:id="1739"/>
      <w:bookmarkEnd w:id="1740"/>
      <w:bookmarkEnd w:id="1741"/>
      <w:bookmarkEnd w:id="1742"/>
      <w:bookmarkEnd w:id="1743"/>
      <w:bookmarkEnd w:id="1744"/>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2BE9C0BB" w:rsidR="00E73DDC" w:rsidRDefault="00E73DDC" w:rsidP="00107514">
            <w:pPr>
              <w:pStyle w:val="TAL"/>
            </w:pPr>
            <w:r>
              <w:t>UpLocRep</w:t>
            </w:r>
            <w:r w:rsidRPr="009E77E4">
              <w:t>Addr</w:t>
            </w:r>
            <w:r>
              <w:t>Af</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745" w:name="_Toc153817487"/>
      <w:bookmarkStart w:id="1746" w:name="_Toc161839808"/>
      <w:bookmarkStart w:id="1747" w:name="_Toc177501618"/>
      <w:bookmarkStart w:id="1748" w:name="_Toc183533289"/>
      <w:bookmarkStart w:id="1749" w:name="_Toc186716427"/>
      <w:bookmarkStart w:id="1750" w:name="_Toc191374639"/>
      <w:bookmarkStart w:id="1751" w:name="_Toc192835381"/>
      <w:bookmarkStart w:id="1752" w:name="_Toc218431202"/>
      <w:r>
        <w:t>6.1.5.2.</w:t>
      </w:r>
      <w:r>
        <w:rPr>
          <w:lang w:eastAsia="zh-CN"/>
        </w:rPr>
        <w:t>18</w:t>
      </w:r>
      <w:r>
        <w:tab/>
        <w:t xml:space="preserve">Type: </w:t>
      </w:r>
      <w:bookmarkStart w:id="1753" w:name="_Hlk142341131"/>
      <w:r w:rsidRPr="004D7604">
        <w:t>UpCumEvtRptCriteria</w:t>
      </w:r>
      <w:bookmarkEnd w:id="1745"/>
      <w:bookmarkEnd w:id="1746"/>
      <w:bookmarkEnd w:id="1747"/>
      <w:bookmarkEnd w:id="1748"/>
      <w:bookmarkEnd w:id="1749"/>
      <w:bookmarkEnd w:id="1750"/>
      <w:bookmarkEnd w:id="1751"/>
      <w:bookmarkEnd w:id="1752"/>
      <w:bookmarkEnd w:id="1753"/>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754" w:name="_Toc153817488"/>
      <w:bookmarkStart w:id="1755" w:name="_Toc161839809"/>
      <w:bookmarkStart w:id="1756" w:name="_Toc177501619"/>
      <w:bookmarkStart w:id="1757" w:name="_Toc183533290"/>
      <w:bookmarkStart w:id="1758" w:name="_Toc186716428"/>
      <w:bookmarkStart w:id="1759" w:name="_Toc191374640"/>
      <w:bookmarkStart w:id="1760" w:name="_Toc192835382"/>
      <w:bookmarkStart w:id="1761" w:name="_Toc218431203"/>
      <w:r>
        <w:t>6.1.</w:t>
      </w:r>
      <w:r>
        <w:rPr>
          <w:lang w:eastAsia="zh-CN"/>
        </w:rPr>
        <w:t>5</w:t>
      </w:r>
      <w:r>
        <w:t>.2.</w:t>
      </w:r>
      <w:r w:rsidR="00501A4D">
        <w:rPr>
          <w:lang w:eastAsia="zh-CN"/>
        </w:rPr>
        <w:t>19</w:t>
      </w:r>
      <w:r>
        <w:tab/>
        <w:t>Type: AddLocationDatas</w:t>
      </w:r>
      <w:bookmarkEnd w:id="1754"/>
      <w:bookmarkEnd w:id="1755"/>
      <w:bookmarkEnd w:id="1756"/>
      <w:bookmarkEnd w:id="1757"/>
      <w:bookmarkEnd w:id="1758"/>
      <w:bookmarkEnd w:id="1759"/>
      <w:bookmarkEnd w:id="1760"/>
      <w:bookmarkEnd w:id="1761"/>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762" w:name="_Toc153817489"/>
      <w:bookmarkStart w:id="1763" w:name="_Toc161839810"/>
      <w:bookmarkStart w:id="1764" w:name="_Toc177501620"/>
      <w:bookmarkStart w:id="1765" w:name="_Toc183533291"/>
      <w:bookmarkStart w:id="1766" w:name="_Toc186716429"/>
      <w:bookmarkStart w:id="1767" w:name="_Toc191374641"/>
      <w:bookmarkStart w:id="1768" w:name="_Toc192835383"/>
      <w:bookmarkStart w:id="1769" w:name="_Hlk149835093"/>
      <w:bookmarkStart w:id="1770" w:name="_Toc218431204"/>
      <w:r>
        <w:lastRenderedPageBreak/>
        <w:t>6.1.5.2.</w:t>
      </w:r>
      <w:r w:rsidR="00501A4D">
        <w:t>20</w:t>
      </w:r>
      <w:r>
        <w:tab/>
        <w:t>Type: LocationDataExt</w:t>
      </w:r>
      <w:bookmarkEnd w:id="1762"/>
      <w:bookmarkEnd w:id="1763"/>
      <w:bookmarkEnd w:id="1764"/>
      <w:bookmarkEnd w:id="1765"/>
      <w:bookmarkEnd w:id="1766"/>
      <w:bookmarkEnd w:id="1767"/>
      <w:bookmarkEnd w:id="1768"/>
      <w:bookmarkEnd w:id="1770"/>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769"/>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771" w:name="_Hlk143752206"/>
      <w:r>
        <w:rPr>
          <w:rFonts w:ascii="Arial" w:hAnsi="Arial"/>
          <w:sz w:val="22"/>
        </w:rPr>
        <w:t>RelatedU</w:t>
      </w:r>
      <w:r w:rsidR="00733551">
        <w:rPr>
          <w:rFonts w:ascii="Arial" w:hAnsi="Arial"/>
          <w:sz w:val="22"/>
        </w:rPr>
        <w:t>e</w:t>
      </w:r>
      <w:bookmarkEnd w:id="1771"/>
    </w:p>
    <w:p w14:paraId="7684D1DD" w14:textId="77F540E5" w:rsidR="00EA76B9" w:rsidRDefault="00EA76B9" w:rsidP="00EA76B9">
      <w:pPr>
        <w:pStyle w:val="TH"/>
        <w:rPr>
          <w:noProof/>
        </w:rPr>
      </w:pPr>
      <w:bookmarkStart w:id="1772"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r>
              <w:t>appLayerId</w:t>
            </w:r>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r>
              <w:t>ApplicationlayerId</w:t>
            </w:r>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r>
              <w:t>relatedU</w:t>
            </w:r>
            <w:r w:rsidR="00733551">
              <w:t>e</w:t>
            </w:r>
            <w:r>
              <w:t>Type</w:t>
            </w:r>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r>
              <w:t>RelatedU</w:t>
            </w:r>
            <w:r w:rsidR="00733551">
              <w:t>e</w:t>
            </w:r>
            <w:r>
              <w:t>Type</w:t>
            </w:r>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The type of the related UE for ranging and sidelink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At least one of the appLayerId IE, the gpsi IE and the supi IE shall be present.</w:t>
            </w:r>
          </w:p>
        </w:tc>
        <w:bookmarkEnd w:id="1772"/>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SimSun"/>
        </w:rPr>
      </w:pPr>
      <w:bookmarkStart w:id="1773" w:name="_Toc161839811"/>
      <w:bookmarkStart w:id="1774" w:name="_Toc177501621"/>
      <w:bookmarkStart w:id="1775" w:name="_Toc183533292"/>
      <w:bookmarkStart w:id="1776" w:name="_Toc186716430"/>
      <w:bookmarkStart w:id="1777" w:name="_Toc191374642"/>
      <w:bookmarkStart w:id="1778" w:name="_Toc192835384"/>
      <w:bookmarkStart w:id="1779" w:name="_Toc218431205"/>
      <w:r>
        <w:rPr>
          <w:rFonts w:eastAsia="SimSun"/>
        </w:rPr>
        <w:t>6.1.5.2.22</w:t>
      </w:r>
      <w:r>
        <w:rPr>
          <w:rFonts w:eastAsia="SimSun"/>
        </w:rPr>
        <w:tab/>
        <w:t xml:space="preserve">Type: </w:t>
      </w:r>
      <w:r>
        <w:rPr>
          <w:rFonts w:eastAsia="SimSun"/>
          <w:lang w:eastAsia="zh-CN"/>
        </w:rPr>
        <w:t>PrivacyCheckIdMappingReqData</w:t>
      </w:r>
      <w:bookmarkEnd w:id="1773"/>
      <w:bookmarkEnd w:id="1774"/>
      <w:bookmarkEnd w:id="1775"/>
      <w:bookmarkEnd w:id="1776"/>
      <w:bookmarkEnd w:id="1777"/>
      <w:bookmarkEnd w:id="1778"/>
      <w:bookmarkEnd w:id="1779"/>
    </w:p>
    <w:p w14:paraId="335CB6B0" w14:textId="48F8B6E2" w:rsidR="00BC6445" w:rsidRDefault="00BC6445" w:rsidP="00BC6445">
      <w:pPr>
        <w:pStyle w:val="TH"/>
        <w:rPr>
          <w:rFonts w:eastAsia="SimSun"/>
        </w:rPr>
      </w:pPr>
      <w:r>
        <w:rPr>
          <w:noProof/>
        </w:rPr>
        <w:t>Table </w:t>
      </w:r>
      <w:r>
        <w:t xml:space="preserve">6.1.5.2.22-1: </w:t>
      </w:r>
      <w:r>
        <w:rPr>
          <w:noProof/>
        </w:rPr>
        <w:t xml:space="preserve">Definition of type </w:t>
      </w:r>
      <w:r>
        <w:rPr>
          <w:lang w:eastAsia="zh-CN"/>
        </w:rPr>
        <w:t>PrivacyCheckIdMappingReqData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r>
              <w:t>gpsi</w:t>
            </w:r>
            <w:r w:rsidR="00422B5D">
              <w:t>List</w:t>
            </w:r>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r>
              <w:rPr>
                <w:lang w:val="en-US"/>
              </w:rPr>
              <w:t>appLayerId</w:t>
            </w:r>
            <w:r w:rsidR="00422B5D">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r w:rsidRPr="00784956">
              <w:rPr>
                <w:lang w:val="en-US"/>
              </w:rPr>
              <w:t>externalClientId</w:t>
            </w:r>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r w:rsidRPr="00784956">
              <w:t>ExternalClientIdentification</w:t>
            </w:r>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r w:rsidRPr="00784956">
              <w:rPr>
                <w:lang w:val="en-US"/>
              </w:rPr>
              <w:t>afId</w:t>
            </w:r>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Either the gpsi</w:t>
            </w:r>
            <w:r w:rsidR="00467AEC">
              <w:rPr>
                <w:lang w:eastAsia="zh-CN"/>
              </w:rPr>
              <w:t>List</w:t>
            </w:r>
            <w:r>
              <w:rPr>
                <w:lang w:eastAsia="zh-CN"/>
              </w:rPr>
              <w:t xml:space="preserve"> IE or the </w:t>
            </w:r>
            <w:r>
              <w:rPr>
                <w:lang w:val="en-US"/>
              </w:rPr>
              <w:t>appLayerId</w:t>
            </w:r>
            <w:r w:rsidR="00467AEC">
              <w:rPr>
                <w:lang w:val="en-US"/>
              </w:rPr>
              <w:t>s</w:t>
            </w:r>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SimSun"/>
        </w:rPr>
      </w:pPr>
      <w:bookmarkStart w:id="1780" w:name="_Toc161839812"/>
      <w:bookmarkStart w:id="1781" w:name="_Toc177501622"/>
      <w:bookmarkStart w:id="1782" w:name="_Toc183533293"/>
      <w:bookmarkStart w:id="1783" w:name="_Toc186716431"/>
      <w:bookmarkStart w:id="1784" w:name="_Toc191374643"/>
      <w:bookmarkStart w:id="1785" w:name="_Toc192835385"/>
      <w:bookmarkStart w:id="1786" w:name="_Toc218431206"/>
      <w:r>
        <w:rPr>
          <w:rFonts w:eastAsia="SimSun"/>
        </w:rPr>
        <w:t>6.1.5.2.23</w:t>
      </w:r>
      <w:r>
        <w:rPr>
          <w:rFonts w:eastAsia="SimSun"/>
        </w:rPr>
        <w:tab/>
        <w:t xml:space="preserve">Type: </w:t>
      </w:r>
      <w:r>
        <w:rPr>
          <w:rFonts w:eastAsia="SimSun"/>
          <w:lang w:eastAsia="zh-CN"/>
        </w:rPr>
        <w:t>PrivacyCheckIdMappingRespData</w:t>
      </w:r>
      <w:bookmarkEnd w:id="1780"/>
      <w:bookmarkEnd w:id="1781"/>
      <w:bookmarkEnd w:id="1782"/>
      <w:bookmarkEnd w:id="1783"/>
      <w:bookmarkEnd w:id="1784"/>
      <w:bookmarkEnd w:id="1785"/>
      <w:bookmarkEnd w:id="1786"/>
    </w:p>
    <w:p w14:paraId="3DA54F4F" w14:textId="0EB88AEF" w:rsidR="00BC6445" w:rsidRDefault="00BC6445" w:rsidP="00BC6445">
      <w:pPr>
        <w:pStyle w:val="TH"/>
        <w:rPr>
          <w:rFonts w:eastAsia="SimSun"/>
        </w:rPr>
      </w:pPr>
      <w:r>
        <w:rPr>
          <w:noProof/>
        </w:rPr>
        <w:t>Table </w:t>
      </w:r>
      <w:r>
        <w:t xml:space="preserve">6.1.5.2.23-1: </w:t>
      </w:r>
      <w:r>
        <w:rPr>
          <w:noProof/>
        </w:rPr>
        <w:t xml:space="preserve">Definition of type </w:t>
      </w:r>
      <w:r>
        <w:rPr>
          <w:lang w:eastAsia="zh-CN"/>
        </w:rPr>
        <w:t>PrivacyCheckIdMappingRespData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r>
              <w:rPr>
                <w:lang w:val="en-US"/>
              </w:rPr>
              <w:t>appLayerId</w:t>
            </w:r>
            <w:r w:rsidR="00467AEC">
              <w:rPr>
                <w:lang w:val="en-US"/>
              </w:rPr>
              <w:t>s</w:t>
            </w:r>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r w:rsidR="00BC6445">
              <w:t>ApplicationlayerId</w:t>
            </w:r>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r>
              <w:t>gpsi</w:t>
            </w:r>
            <w:r w:rsidR="00467AEC">
              <w:t>List</w:t>
            </w:r>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r w:rsidR="00BC6445">
              <w:t>Gpsi</w:t>
            </w:r>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6.1.5.2.24</w:t>
      </w:r>
      <w:r>
        <w:rPr>
          <w:rFonts w:ascii="Arial" w:eastAsia="SimSun" w:hAnsi="Arial"/>
          <w:sz w:val="22"/>
        </w:rPr>
        <w:tab/>
      </w:r>
      <w:r w:rsidR="00061587">
        <w:rPr>
          <w:rFonts w:ascii="Arial" w:eastAsia="SimSun"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787" w:name="_Toc161839813"/>
      <w:bookmarkStart w:id="1788" w:name="_Toc177501623"/>
      <w:bookmarkStart w:id="1789" w:name="_Toc183533294"/>
      <w:bookmarkStart w:id="1790" w:name="_Toc186716432"/>
      <w:bookmarkStart w:id="1791" w:name="_Toc191374644"/>
      <w:bookmarkStart w:id="1792" w:name="_Toc192835386"/>
      <w:bookmarkStart w:id="1793" w:name="_Toc218431207"/>
      <w:r>
        <w:rPr>
          <w:rFonts w:eastAsia="SimSun"/>
        </w:rPr>
        <w:lastRenderedPageBreak/>
        <w:t>6.1.5.2.25</w:t>
      </w:r>
      <w:r>
        <w:rPr>
          <w:rFonts w:eastAsiaTheme="minorEastAsia"/>
        </w:rPr>
        <w:tab/>
      </w:r>
      <w:r w:rsidR="00061587">
        <w:rPr>
          <w:rFonts w:eastAsiaTheme="minorEastAsia"/>
        </w:rPr>
        <w:t>Void</w:t>
      </w:r>
      <w:bookmarkEnd w:id="1787"/>
      <w:bookmarkEnd w:id="1788"/>
      <w:bookmarkEnd w:id="1789"/>
      <w:bookmarkEnd w:id="1790"/>
      <w:bookmarkEnd w:id="1791"/>
      <w:bookmarkEnd w:id="1792"/>
      <w:bookmarkEnd w:id="1793"/>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6.1.5.2.26</w:t>
      </w:r>
      <w:r>
        <w:rPr>
          <w:rFonts w:ascii="Arial" w:eastAsia="SimSun" w:hAnsi="Arial"/>
          <w:sz w:val="22"/>
        </w:rPr>
        <w:tab/>
      </w:r>
      <w:r w:rsidR="00061587">
        <w:rPr>
          <w:rFonts w:ascii="Arial" w:eastAsia="SimSun"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794" w:name="_Toc177501624"/>
      <w:bookmarkStart w:id="1795" w:name="_Toc183533295"/>
      <w:bookmarkStart w:id="1796" w:name="_Toc186716433"/>
      <w:bookmarkStart w:id="1797" w:name="_Toc191374645"/>
      <w:bookmarkStart w:id="1798" w:name="_Toc192835387"/>
      <w:bookmarkStart w:id="1799" w:name="_Toc218431208"/>
      <w:r>
        <w:t>6.1.5.2.27</w:t>
      </w:r>
      <w:r>
        <w:tab/>
        <w:t>Type: IntegrityProtectionLevel</w:t>
      </w:r>
      <w:bookmarkEnd w:id="1794"/>
      <w:bookmarkEnd w:id="1795"/>
      <w:bookmarkEnd w:id="1796"/>
      <w:bookmarkEnd w:id="1797"/>
      <w:bookmarkEnd w:id="1798"/>
      <w:bookmarkEnd w:id="1799"/>
    </w:p>
    <w:p w14:paraId="6AA95B5D" w14:textId="77777777" w:rsidR="00E864D6" w:rsidRDefault="00E864D6" w:rsidP="00E864D6">
      <w:pPr>
        <w:pStyle w:val="TH"/>
      </w:pPr>
      <w:r>
        <w:rPr>
          <w:noProof/>
        </w:rPr>
        <w:t>Table </w:t>
      </w:r>
      <w:r>
        <w:t xml:space="preserve">6.1.5.2.27-1: </w:t>
      </w:r>
      <w:r>
        <w:rPr>
          <w:noProof/>
        </w:rPr>
        <w:t xml:space="preserve">Definition of type </w:t>
      </w:r>
      <w:r>
        <w:t>IntegrityProtectionLevel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800" w:name="_Toc177501625"/>
      <w:bookmarkStart w:id="1801" w:name="_Toc183533296"/>
      <w:bookmarkStart w:id="1802" w:name="_Toc186716434"/>
      <w:bookmarkStart w:id="1803" w:name="_Toc191374646"/>
      <w:bookmarkStart w:id="1804" w:name="_Toc192835388"/>
      <w:bookmarkStart w:id="1805" w:name="_Toc218431209"/>
      <w:r>
        <w:t>6.1.5.2.28</w:t>
      </w:r>
      <w:r>
        <w:tab/>
        <w:t>Type: IntegrityResult</w:t>
      </w:r>
      <w:bookmarkEnd w:id="1800"/>
      <w:bookmarkEnd w:id="1801"/>
      <w:bookmarkEnd w:id="1802"/>
      <w:bookmarkEnd w:id="1803"/>
      <w:bookmarkEnd w:id="1804"/>
      <w:bookmarkEnd w:id="1805"/>
    </w:p>
    <w:p w14:paraId="4255EEA1" w14:textId="77777777" w:rsidR="00E864D6" w:rsidRDefault="00E864D6" w:rsidP="00E864D6">
      <w:pPr>
        <w:pStyle w:val="TH"/>
      </w:pPr>
      <w:r>
        <w:rPr>
          <w:noProof/>
        </w:rPr>
        <w:t>Table </w:t>
      </w:r>
      <w:r>
        <w:t xml:space="preserve">6.1.5.2.28-1: </w:t>
      </w:r>
      <w:r>
        <w:rPr>
          <w:noProof/>
        </w:rPr>
        <w:t xml:space="preserve">Definition of type </w:t>
      </w:r>
      <w:r>
        <w:t>IntegrityResult</w:t>
      </w:r>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r>
              <w:t>computingEntity</w:t>
            </w:r>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r>
              <w:t>IntegrityComputingEntity</w:t>
            </w:r>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entity(ies)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r>
              <w:t>portectionLevel</w:t>
            </w:r>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r>
              <w:t>IntegrityProtectionLevel</w:t>
            </w:r>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r>
              <w:rPr>
                <w:lang w:val="en-US"/>
              </w:rPr>
              <w:t>integrityReqMetInd</w:t>
            </w:r>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1939E59"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r w:rsidR="009607C9">
              <w:rPr>
                <w:rFonts w:ascii="Arial" w:hAnsi="Arial" w:cs="Arial"/>
                <w:sz w:val="18"/>
                <w:szCs w:val="18"/>
                <w:lang w:eastAsia="zh-CN"/>
              </w:rPr>
              <w:t xml:space="preserve">requirements </w:t>
            </w:r>
            <w:r w:rsidR="00E864D6" w:rsidRPr="00C413D8">
              <w:rPr>
                <w:rFonts w:ascii="Arial" w:hAnsi="Arial" w:cs="Arial"/>
                <w:sz w:val="18"/>
                <w:szCs w:val="18"/>
                <w:lang w:eastAsia="zh-CN"/>
              </w:rPr>
              <w:t>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r>
              <w:t>achievedTir</w:t>
            </w:r>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r>
              <w:t>TargetIntegrityRisk</w:t>
            </w:r>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r>
              <w:rPr>
                <w:lang w:val="en-US"/>
              </w:rPr>
              <w:t>integrityReqMetInd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"protectionLevel" IE or the "</w:t>
            </w:r>
            <w:r>
              <w:rPr>
                <w:lang w:val="en-US"/>
              </w:rPr>
              <w:t>integrityReqMetInd" IE shall be present.</w:t>
            </w:r>
          </w:p>
          <w:p w14:paraId="27E1D111" w14:textId="77777777" w:rsidR="00E864D6" w:rsidRPr="00B665C4" w:rsidRDefault="00E864D6" w:rsidP="00107514">
            <w:pPr>
              <w:pStyle w:val="PL"/>
              <w:rPr>
                <w:lang w:eastAsia="zh-CN"/>
              </w:rPr>
            </w:pPr>
          </w:p>
        </w:tc>
      </w:tr>
    </w:tbl>
    <w:p w14:paraId="20A4D49A" w14:textId="266E9BE1" w:rsidR="00E864D6" w:rsidRDefault="00E864D6" w:rsidP="00F332EC">
      <w:pPr>
        <w:rPr>
          <w:lang w:eastAsia="zh-CN"/>
        </w:rPr>
      </w:pPr>
    </w:p>
    <w:p w14:paraId="5DDB25DB" w14:textId="6D530646" w:rsidR="00143A0B" w:rsidRDefault="00143A0B" w:rsidP="00143A0B">
      <w:pPr>
        <w:pStyle w:val="Heading5"/>
      </w:pPr>
      <w:bookmarkStart w:id="1806" w:name="_Toc191374647"/>
      <w:bookmarkStart w:id="1807" w:name="_Toc192835389"/>
      <w:bookmarkStart w:id="1808" w:name="_Toc218431210"/>
      <w:r>
        <w:lastRenderedPageBreak/>
        <w:t>6.1.5.2.29</w:t>
      </w:r>
      <w:r>
        <w:tab/>
        <w:t xml:space="preserve">Type: </w:t>
      </w:r>
      <w:r w:rsidRPr="008C0B3E">
        <w:t>UpLocRepAddrAf</w:t>
      </w:r>
      <w:bookmarkEnd w:id="1806"/>
      <w:bookmarkEnd w:id="1807"/>
      <w:bookmarkEnd w:id="1808"/>
    </w:p>
    <w:p w14:paraId="3B48375F" w14:textId="7FE296CD" w:rsidR="00143A0B" w:rsidRDefault="00143A0B" w:rsidP="00143A0B">
      <w:pPr>
        <w:pStyle w:val="TH"/>
      </w:pPr>
      <w:r>
        <w:rPr>
          <w:noProof/>
        </w:rPr>
        <w:t>Table </w:t>
      </w:r>
      <w:r>
        <w:t xml:space="preserve">6.1.5.2.29-1: </w:t>
      </w:r>
      <w:r>
        <w:rPr>
          <w:noProof/>
        </w:rPr>
        <w:t xml:space="preserve">Definition of type </w:t>
      </w:r>
      <w:r w:rsidRPr="008C0B3E">
        <w:rPr>
          <w:noProof/>
        </w:rPr>
        <w:t>UpLocRepAddrAf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143A0B" w:rsidRPr="00FD48E5" w14:paraId="0EA92818"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81182B" w14:textId="77777777" w:rsidR="00143A0B" w:rsidRDefault="00143A0B" w:rsidP="00F5781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890F99" w14:textId="77777777" w:rsidR="00143A0B" w:rsidRDefault="00143A0B" w:rsidP="00F578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84297" w14:textId="77777777" w:rsidR="00143A0B" w:rsidRPr="007277D4" w:rsidRDefault="00143A0B" w:rsidP="00F578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8F64D0" w14:textId="77777777" w:rsidR="00143A0B" w:rsidRDefault="00143A0B" w:rsidP="00F57810">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371B3DC1" w14:textId="77777777" w:rsidR="00143A0B" w:rsidRDefault="00143A0B" w:rsidP="00F57810">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B1CE5D0" w14:textId="77777777" w:rsidR="00143A0B" w:rsidRDefault="00143A0B" w:rsidP="00F57810">
            <w:pPr>
              <w:pStyle w:val="TAH"/>
              <w:rPr>
                <w:rFonts w:cs="Arial"/>
                <w:szCs w:val="18"/>
              </w:rPr>
            </w:pPr>
            <w:r>
              <w:rPr>
                <w:rFonts w:cs="Arial"/>
                <w:szCs w:val="18"/>
              </w:rPr>
              <w:t>Applicability</w:t>
            </w:r>
          </w:p>
        </w:tc>
      </w:tr>
      <w:tr w:rsidR="00143A0B" w:rsidRPr="00FD48E5" w14:paraId="7769688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0A73D7CB" w14:textId="77777777" w:rsidR="00143A0B" w:rsidRDefault="00143A0B" w:rsidP="00F57810">
            <w:pPr>
              <w:pStyle w:val="TAL"/>
            </w:pPr>
            <w:r>
              <w:t>ipv4Addrs</w:t>
            </w:r>
          </w:p>
        </w:tc>
        <w:tc>
          <w:tcPr>
            <w:tcW w:w="1444" w:type="dxa"/>
            <w:tcBorders>
              <w:top w:val="single" w:sz="4" w:space="0" w:color="auto"/>
              <w:left w:val="single" w:sz="4" w:space="0" w:color="auto"/>
              <w:bottom w:val="single" w:sz="4" w:space="0" w:color="auto"/>
              <w:right w:val="single" w:sz="4" w:space="0" w:color="auto"/>
            </w:tcBorders>
          </w:tcPr>
          <w:p w14:paraId="192A4DA2" w14:textId="77777777" w:rsidR="00143A0B" w:rsidRDefault="00143A0B" w:rsidP="00F57810">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06F0ECE3"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3BC7A4F" w14:textId="77777777" w:rsidR="00143A0B"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50AD0B3B" w14:textId="77777777" w:rsidR="00143A0B" w:rsidRDefault="00143A0B" w:rsidP="00F57810">
            <w:pPr>
              <w:pStyle w:val="TAL"/>
              <w:rPr>
                <w:rFonts w:cs="Arial"/>
                <w:szCs w:val="18"/>
              </w:rPr>
            </w:pPr>
            <w:r>
              <w:rPr>
                <w:rFonts w:cs="Arial"/>
                <w:szCs w:val="18"/>
              </w:rPr>
              <w:t>IPv4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1994AACE" w14:textId="77777777" w:rsidR="00143A0B" w:rsidRDefault="00143A0B" w:rsidP="00F57810">
            <w:pPr>
              <w:pStyle w:val="TAL"/>
              <w:rPr>
                <w:rFonts w:cs="Arial"/>
                <w:szCs w:val="18"/>
              </w:rPr>
            </w:pPr>
          </w:p>
        </w:tc>
      </w:tr>
      <w:tr w:rsidR="00143A0B" w:rsidRPr="00FD48E5" w14:paraId="49212935"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21DC6FD2" w14:textId="77777777" w:rsidR="00143A0B" w:rsidRDefault="00143A0B" w:rsidP="00F57810">
            <w:pPr>
              <w:pStyle w:val="TAL"/>
            </w:pPr>
            <w:r>
              <w:t>Ipv6Addrs</w:t>
            </w:r>
          </w:p>
        </w:tc>
        <w:tc>
          <w:tcPr>
            <w:tcW w:w="1444" w:type="dxa"/>
            <w:tcBorders>
              <w:top w:val="single" w:sz="4" w:space="0" w:color="auto"/>
              <w:left w:val="single" w:sz="4" w:space="0" w:color="auto"/>
              <w:bottom w:val="single" w:sz="4" w:space="0" w:color="auto"/>
              <w:right w:val="single" w:sz="4" w:space="0" w:color="auto"/>
            </w:tcBorders>
          </w:tcPr>
          <w:p w14:paraId="20BA7E2B" w14:textId="77777777" w:rsidR="00143A0B" w:rsidRDefault="00143A0B" w:rsidP="00F57810">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2D86F7E9" w14:textId="77777777" w:rsidR="00143A0B"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DE179A4" w14:textId="77777777" w:rsidR="00143A0B" w:rsidRPr="005A044C" w:rsidRDefault="00143A0B" w:rsidP="00F57810">
            <w:pPr>
              <w:pStyle w:val="TAL"/>
            </w:pPr>
            <w:r>
              <w:t>1..N</w:t>
            </w:r>
          </w:p>
        </w:tc>
        <w:tc>
          <w:tcPr>
            <w:tcW w:w="3603" w:type="dxa"/>
            <w:tcBorders>
              <w:top w:val="single" w:sz="4" w:space="0" w:color="auto"/>
              <w:left w:val="single" w:sz="4" w:space="0" w:color="auto"/>
              <w:bottom w:val="single" w:sz="4" w:space="0" w:color="auto"/>
              <w:right w:val="single" w:sz="4" w:space="0" w:color="auto"/>
            </w:tcBorders>
          </w:tcPr>
          <w:p w14:paraId="3E0453CE" w14:textId="77777777" w:rsidR="00143A0B" w:rsidRDefault="00143A0B" w:rsidP="00F57810">
            <w:pPr>
              <w:pStyle w:val="TAL"/>
              <w:rPr>
                <w:rFonts w:cs="Arial"/>
                <w:szCs w:val="18"/>
              </w:rPr>
            </w:pPr>
            <w:r>
              <w:rPr>
                <w:rFonts w:cs="Arial"/>
                <w:szCs w:val="18"/>
              </w:rPr>
              <w:t>IPv6 address(es)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470FEDC3" w14:textId="77777777" w:rsidR="00143A0B" w:rsidRDefault="00143A0B" w:rsidP="00F57810">
            <w:pPr>
              <w:pStyle w:val="TAL"/>
              <w:rPr>
                <w:rFonts w:cs="Arial"/>
                <w:szCs w:val="18"/>
              </w:rPr>
            </w:pPr>
          </w:p>
        </w:tc>
      </w:tr>
      <w:tr w:rsidR="00143A0B" w:rsidRPr="00FD48E5" w14:paraId="1E210A2A" w14:textId="77777777" w:rsidTr="00F57810">
        <w:trPr>
          <w:jc w:val="center"/>
        </w:trPr>
        <w:tc>
          <w:tcPr>
            <w:tcW w:w="1701" w:type="dxa"/>
            <w:tcBorders>
              <w:top w:val="single" w:sz="4" w:space="0" w:color="auto"/>
              <w:left w:val="single" w:sz="4" w:space="0" w:color="auto"/>
              <w:bottom w:val="single" w:sz="4" w:space="0" w:color="auto"/>
              <w:right w:val="single" w:sz="4" w:space="0" w:color="auto"/>
            </w:tcBorders>
          </w:tcPr>
          <w:p w14:paraId="1836A827" w14:textId="77777777" w:rsidR="00143A0B" w:rsidRPr="00133366" w:rsidRDefault="00143A0B" w:rsidP="00F57810">
            <w:pPr>
              <w:pStyle w:val="TAL"/>
            </w:pPr>
            <w:r>
              <w:t>fqdn</w:t>
            </w:r>
          </w:p>
        </w:tc>
        <w:tc>
          <w:tcPr>
            <w:tcW w:w="1444" w:type="dxa"/>
            <w:tcBorders>
              <w:top w:val="single" w:sz="4" w:space="0" w:color="auto"/>
              <w:left w:val="single" w:sz="4" w:space="0" w:color="auto"/>
              <w:bottom w:val="single" w:sz="4" w:space="0" w:color="auto"/>
              <w:right w:val="single" w:sz="4" w:space="0" w:color="auto"/>
            </w:tcBorders>
          </w:tcPr>
          <w:p w14:paraId="03DDA81A" w14:textId="77777777" w:rsidR="00143A0B" w:rsidRPr="006A7EE2" w:rsidRDefault="00143A0B" w:rsidP="00F57810">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986AF4E" w14:textId="77777777" w:rsidR="00143A0B" w:rsidRPr="006A7EE2" w:rsidRDefault="00143A0B" w:rsidP="00F5781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003693" w14:textId="77777777" w:rsidR="00143A0B" w:rsidRPr="006A7EE2" w:rsidRDefault="00143A0B" w:rsidP="00F57810">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763A8D2D" w14:textId="77777777" w:rsidR="00143A0B" w:rsidRDefault="00143A0B" w:rsidP="00F57810">
            <w:pPr>
              <w:pStyle w:val="TAL"/>
              <w:rPr>
                <w:rFonts w:cs="Arial"/>
                <w:szCs w:val="18"/>
              </w:rPr>
            </w:pPr>
            <w:r>
              <w:rPr>
                <w:rFonts w:cs="Arial"/>
                <w:szCs w:val="18"/>
              </w:rPr>
              <w:t>FQDN of the Application Function for location reporting over user plane.</w:t>
            </w:r>
          </w:p>
        </w:tc>
        <w:tc>
          <w:tcPr>
            <w:tcW w:w="1217" w:type="dxa"/>
            <w:tcBorders>
              <w:top w:val="single" w:sz="4" w:space="0" w:color="auto"/>
              <w:left w:val="single" w:sz="4" w:space="0" w:color="auto"/>
              <w:bottom w:val="single" w:sz="4" w:space="0" w:color="auto"/>
              <w:right w:val="single" w:sz="4" w:space="0" w:color="auto"/>
            </w:tcBorders>
          </w:tcPr>
          <w:p w14:paraId="3F46E737" w14:textId="77777777" w:rsidR="00143A0B" w:rsidRDefault="00143A0B" w:rsidP="00F57810">
            <w:pPr>
              <w:pStyle w:val="TAL"/>
              <w:rPr>
                <w:rFonts w:cs="Arial"/>
                <w:szCs w:val="18"/>
              </w:rPr>
            </w:pPr>
          </w:p>
        </w:tc>
      </w:tr>
      <w:tr w:rsidR="00143A0B" w:rsidRPr="00FD48E5" w14:paraId="4877570B" w14:textId="77777777" w:rsidTr="00F57810">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48FB749" w14:textId="77777777" w:rsidR="00143A0B" w:rsidRDefault="00143A0B" w:rsidP="00F57810">
            <w:pPr>
              <w:pStyle w:val="TAN"/>
              <w:rPr>
                <w:rFonts w:cs="Arial"/>
                <w:szCs w:val="18"/>
              </w:rPr>
            </w:pPr>
            <w:r w:rsidRPr="000A0A5F">
              <w:rPr>
                <w:rFonts w:cs="Arial"/>
                <w:szCs w:val="18"/>
              </w:rPr>
              <w:t>NOTE:</w:t>
            </w:r>
            <w:r w:rsidRPr="000A0A5F">
              <w:tab/>
              <w:t>At least one of these attributes shall be present</w:t>
            </w:r>
            <w:r w:rsidRPr="000A0A5F">
              <w:rPr>
                <w:rFonts w:cs="Arial"/>
                <w:szCs w:val="18"/>
              </w:rPr>
              <w:t>.</w:t>
            </w:r>
          </w:p>
        </w:tc>
      </w:tr>
    </w:tbl>
    <w:p w14:paraId="7C5ECD51" w14:textId="77777777" w:rsidR="00143A0B" w:rsidRPr="00F74EDD" w:rsidRDefault="00143A0B" w:rsidP="00F332EC">
      <w:pPr>
        <w:rPr>
          <w:lang w:eastAsia="zh-CN"/>
        </w:rPr>
      </w:pPr>
    </w:p>
    <w:p w14:paraId="36011C6C" w14:textId="77777777" w:rsidR="008D72A7" w:rsidRPr="008D72A7" w:rsidRDefault="008D72A7" w:rsidP="00EF4063">
      <w:pPr>
        <w:pStyle w:val="Heading4"/>
        <w:rPr>
          <w:lang w:val="en-US"/>
        </w:rPr>
      </w:pPr>
      <w:bookmarkStart w:id="1809" w:name="_Toc26202344"/>
      <w:bookmarkStart w:id="1810" w:name="_Toc22624283"/>
      <w:bookmarkStart w:id="1811" w:name="_Toc22141081"/>
      <w:bookmarkStart w:id="1812" w:name="_Toc18853085"/>
      <w:bookmarkStart w:id="1813" w:name="_Toc26202530"/>
      <w:bookmarkStart w:id="1814" w:name="_Toc34804246"/>
      <w:bookmarkStart w:id="1815" w:name="_Toc35935817"/>
      <w:bookmarkStart w:id="1816" w:name="_Toc45030037"/>
      <w:bookmarkStart w:id="1817" w:name="_Toc51922398"/>
      <w:bookmarkStart w:id="1818" w:name="_Toc51922817"/>
      <w:bookmarkStart w:id="1819" w:name="_Toc122015878"/>
      <w:bookmarkStart w:id="1820" w:name="_Toc130845041"/>
      <w:bookmarkStart w:id="1821" w:name="_Toc138344538"/>
      <w:bookmarkStart w:id="1822" w:name="_Toc145947046"/>
      <w:bookmarkStart w:id="1823" w:name="_Toc153817490"/>
      <w:bookmarkStart w:id="1824" w:name="_Toc161839814"/>
      <w:bookmarkStart w:id="1825" w:name="_Toc177501626"/>
      <w:bookmarkStart w:id="1826" w:name="_Toc183533297"/>
      <w:bookmarkStart w:id="1827" w:name="_Toc186716435"/>
      <w:bookmarkStart w:id="1828" w:name="_Toc191374648"/>
      <w:bookmarkStart w:id="1829" w:name="_Toc192835390"/>
      <w:bookmarkStart w:id="1830" w:name="_Toc218431211"/>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63AC2B55" w14:textId="77777777" w:rsidR="008D72A7" w:rsidRPr="008D72A7" w:rsidRDefault="008D72A7" w:rsidP="00EF4063">
      <w:pPr>
        <w:pStyle w:val="Heading5"/>
      </w:pPr>
      <w:bookmarkStart w:id="1831" w:name="_Toc26202345"/>
      <w:bookmarkStart w:id="1832" w:name="_Toc22624284"/>
      <w:bookmarkStart w:id="1833" w:name="_Toc22141082"/>
      <w:bookmarkStart w:id="1834" w:name="_Toc18853086"/>
      <w:bookmarkStart w:id="1835" w:name="_Toc26202531"/>
      <w:bookmarkStart w:id="1836" w:name="_Toc34804247"/>
      <w:bookmarkStart w:id="1837" w:name="_Toc35935818"/>
      <w:bookmarkStart w:id="1838" w:name="_Toc45030038"/>
      <w:bookmarkStart w:id="1839" w:name="_Toc51922399"/>
      <w:bookmarkStart w:id="1840" w:name="_Toc51922818"/>
      <w:bookmarkStart w:id="1841" w:name="_Toc122015879"/>
      <w:bookmarkStart w:id="1842" w:name="_Toc130845042"/>
      <w:bookmarkStart w:id="1843" w:name="_Toc138344539"/>
      <w:bookmarkStart w:id="1844" w:name="_Toc145947047"/>
      <w:bookmarkStart w:id="1845" w:name="_Toc153817491"/>
      <w:bookmarkStart w:id="1846" w:name="_Toc161839815"/>
      <w:bookmarkStart w:id="1847" w:name="_Toc177501627"/>
      <w:bookmarkStart w:id="1848" w:name="_Toc183533298"/>
      <w:bookmarkStart w:id="1849" w:name="_Toc186716436"/>
      <w:bookmarkStart w:id="1850" w:name="_Toc191374649"/>
      <w:bookmarkStart w:id="1851" w:name="_Toc192835391"/>
      <w:bookmarkStart w:id="1852" w:name="_Toc218431212"/>
      <w:r w:rsidRPr="008D72A7">
        <w:t>6.1.</w:t>
      </w:r>
      <w:r w:rsidRPr="008D72A7">
        <w:rPr>
          <w:lang w:eastAsia="zh-CN"/>
        </w:rPr>
        <w:t>5</w:t>
      </w:r>
      <w:r w:rsidRPr="008D72A7">
        <w:t>.3.1</w:t>
      </w:r>
      <w:r w:rsidRPr="008D72A7">
        <w:tab/>
        <w:t>Introduction</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853" w:name="_Toc26202346"/>
      <w:bookmarkStart w:id="1854" w:name="_Toc22624285"/>
      <w:bookmarkStart w:id="1855" w:name="_Toc22141083"/>
      <w:bookmarkStart w:id="1856" w:name="_Toc18853087"/>
      <w:bookmarkStart w:id="1857" w:name="_Toc26202532"/>
      <w:bookmarkStart w:id="1858" w:name="_Toc34804248"/>
      <w:bookmarkStart w:id="1859" w:name="_Toc35935819"/>
      <w:bookmarkStart w:id="1860" w:name="_Toc45030039"/>
      <w:bookmarkStart w:id="1861" w:name="_Toc51922400"/>
      <w:bookmarkStart w:id="1862" w:name="_Toc51922819"/>
      <w:bookmarkStart w:id="1863" w:name="_Toc122015880"/>
      <w:bookmarkStart w:id="1864" w:name="_Toc130845043"/>
      <w:bookmarkStart w:id="1865" w:name="_Toc138344540"/>
      <w:bookmarkStart w:id="1866" w:name="_Toc145947048"/>
      <w:bookmarkStart w:id="1867" w:name="_Toc153817492"/>
      <w:bookmarkStart w:id="1868" w:name="_Toc161839816"/>
      <w:bookmarkStart w:id="1869" w:name="_Toc177501628"/>
      <w:bookmarkStart w:id="1870" w:name="_Toc183533299"/>
      <w:bookmarkStart w:id="1871" w:name="_Toc186716437"/>
      <w:bookmarkStart w:id="1872" w:name="_Toc191374650"/>
      <w:bookmarkStart w:id="1873" w:name="_Toc192835392"/>
      <w:bookmarkStart w:id="1874" w:name="_Toc218431213"/>
      <w:r w:rsidRPr="008D72A7">
        <w:t>6.1.</w:t>
      </w:r>
      <w:r w:rsidRPr="008D72A7">
        <w:rPr>
          <w:lang w:eastAsia="zh-CN"/>
        </w:rPr>
        <w:t>5</w:t>
      </w:r>
      <w:r w:rsidRPr="008D72A7">
        <w:t>.3.2</w:t>
      </w:r>
      <w:r w:rsidRPr="008D72A7">
        <w:tab/>
        <w:t>Simple data types</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875" w:name="_Toc26202347"/>
      <w:bookmarkStart w:id="1876" w:name="_Toc22624286"/>
      <w:bookmarkStart w:id="1877" w:name="_Toc22141084"/>
      <w:bookmarkStart w:id="1878" w:name="_Toc18853088"/>
      <w:bookmarkStart w:id="1879" w:name="_Toc26202533"/>
      <w:bookmarkStart w:id="1880" w:name="_Toc34804249"/>
      <w:bookmarkStart w:id="1881" w:name="_Toc35935820"/>
      <w:bookmarkStart w:id="1882" w:name="_Toc45030040"/>
      <w:bookmarkStart w:id="1883" w:name="_Toc51922401"/>
      <w:bookmarkStart w:id="1884" w:name="_Toc51922820"/>
      <w:bookmarkStart w:id="1885" w:name="_Toc122015881"/>
      <w:bookmarkStart w:id="1886" w:name="_Toc130845044"/>
      <w:bookmarkStart w:id="1887" w:name="_Toc138344541"/>
      <w:bookmarkStart w:id="1888" w:name="_Toc145947049"/>
      <w:bookmarkStart w:id="1889" w:name="_Toc153817493"/>
      <w:bookmarkStart w:id="1890" w:name="_Toc161839817"/>
      <w:bookmarkStart w:id="1891" w:name="_Toc177501629"/>
      <w:bookmarkStart w:id="1892" w:name="_Toc183533300"/>
      <w:bookmarkStart w:id="1893" w:name="_Toc186716438"/>
      <w:bookmarkStart w:id="1894" w:name="_Toc191374651"/>
      <w:bookmarkStart w:id="1895" w:name="_Toc192835393"/>
      <w:bookmarkStart w:id="1896" w:name="_Toc218431214"/>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897" w:name="_Toc26202348"/>
      <w:bookmarkStart w:id="1898" w:name="_Toc22624287"/>
      <w:bookmarkStart w:id="1899" w:name="_Toc22141085"/>
      <w:bookmarkStart w:id="1900" w:name="_Toc18853089"/>
      <w:bookmarkStart w:id="1901" w:name="_Toc26202534"/>
      <w:bookmarkStart w:id="1902" w:name="_Toc34804250"/>
      <w:bookmarkStart w:id="1903" w:name="_Toc35935821"/>
      <w:bookmarkStart w:id="1904" w:name="_Toc45030041"/>
      <w:bookmarkStart w:id="1905" w:name="_Toc51922402"/>
      <w:bookmarkStart w:id="1906" w:name="_Toc51922821"/>
      <w:bookmarkStart w:id="1907" w:name="_Toc122015882"/>
      <w:bookmarkStart w:id="1908" w:name="_Toc130845045"/>
      <w:bookmarkStart w:id="1909" w:name="_Toc138344542"/>
      <w:bookmarkStart w:id="1910" w:name="_Toc145947050"/>
      <w:bookmarkStart w:id="1911" w:name="_Toc153817494"/>
      <w:bookmarkStart w:id="1912" w:name="_Toc161839818"/>
      <w:bookmarkStart w:id="1913" w:name="_Toc177501630"/>
      <w:bookmarkStart w:id="1914" w:name="_Toc183533301"/>
      <w:bookmarkStart w:id="1915" w:name="_Toc186716439"/>
      <w:bookmarkStart w:id="1916" w:name="_Toc191374652"/>
      <w:bookmarkStart w:id="1917" w:name="_Toc192835394"/>
      <w:bookmarkStart w:id="1918" w:name="_Toc218431215"/>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919" w:name="_Toc22624288"/>
      <w:bookmarkStart w:id="1920"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921" w:name="_Toc26202349"/>
      <w:bookmarkStart w:id="1922" w:name="_Toc26202535"/>
      <w:bookmarkStart w:id="1923" w:name="_Toc34804251"/>
      <w:bookmarkStart w:id="1924" w:name="_Toc35935822"/>
      <w:bookmarkStart w:id="1925" w:name="_Toc45030042"/>
      <w:bookmarkStart w:id="1926" w:name="_Toc51922403"/>
      <w:bookmarkStart w:id="1927" w:name="_Toc51922822"/>
      <w:bookmarkStart w:id="1928" w:name="_Toc122015883"/>
      <w:bookmarkStart w:id="1929" w:name="_Toc130845046"/>
      <w:bookmarkStart w:id="1930" w:name="_Toc138344543"/>
      <w:bookmarkStart w:id="1931" w:name="_Toc145947051"/>
      <w:bookmarkStart w:id="1932" w:name="_Toc153817495"/>
      <w:bookmarkStart w:id="1933" w:name="_Toc161839819"/>
      <w:bookmarkStart w:id="1934" w:name="_Toc177501631"/>
      <w:bookmarkStart w:id="1935" w:name="_Toc183533302"/>
      <w:bookmarkStart w:id="1936" w:name="_Toc186716440"/>
      <w:bookmarkStart w:id="1937" w:name="_Toc191374653"/>
      <w:bookmarkStart w:id="1938" w:name="_Toc192835395"/>
      <w:bookmarkStart w:id="1939" w:name="_Toc218431216"/>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940" w:name="_Toc22624289"/>
      <w:bookmarkStart w:id="1941"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942" w:name="_Toc26202350"/>
      <w:bookmarkStart w:id="1943" w:name="_Toc26202536"/>
      <w:bookmarkStart w:id="1944" w:name="_Toc34804252"/>
      <w:bookmarkStart w:id="1945" w:name="_Toc35935823"/>
      <w:bookmarkStart w:id="1946" w:name="_Toc45030043"/>
      <w:bookmarkStart w:id="1947" w:name="_Toc51922404"/>
      <w:bookmarkStart w:id="1948" w:name="_Toc51922823"/>
      <w:bookmarkStart w:id="1949" w:name="_Toc122015884"/>
      <w:bookmarkStart w:id="1950" w:name="_Toc130845047"/>
      <w:bookmarkStart w:id="1951" w:name="_Toc138344544"/>
      <w:bookmarkStart w:id="1952" w:name="_Toc145947052"/>
      <w:bookmarkStart w:id="1953" w:name="_Toc153817496"/>
      <w:bookmarkStart w:id="1954" w:name="_Toc161839820"/>
      <w:bookmarkStart w:id="1955" w:name="_Toc177501632"/>
      <w:bookmarkStart w:id="1956" w:name="_Toc183533303"/>
      <w:bookmarkStart w:id="1957" w:name="_Toc186716441"/>
      <w:bookmarkStart w:id="1958" w:name="_Toc191374654"/>
      <w:bookmarkStart w:id="1959" w:name="_Toc192835396"/>
      <w:bookmarkStart w:id="1960" w:name="_Toc218431217"/>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lastRenderedPageBreak/>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61" w:name="_Toc122015885"/>
      <w:bookmarkStart w:id="1962" w:name="_Toc130845048"/>
      <w:bookmarkStart w:id="1963" w:name="_Toc138344545"/>
      <w:bookmarkStart w:id="1964" w:name="_Toc145947053"/>
      <w:bookmarkStart w:id="1965" w:name="_Toc153817497"/>
      <w:bookmarkStart w:id="1966" w:name="_Toc161839821"/>
      <w:bookmarkStart w:id="1967" w:name="_Toc177501633"/>
      <w:bookmarkStart w:id="1968" w:name="_Toc183533304"/>
      <w:bookmarkStart w:id="1969" w:name="_Toc186716442"/>
      <w:bookmarkStart w:id="1970" w:name="_Toc191374655"/>
      <w:bookmarkStart w:id="1971" w:name="_Toc192835397"/>
      <w:bookmarkStart w:id="1972" w:name="_Toc218431218"/>
      <w:r>
        <w:t>6.1.5.3.</w:t>
      </w:r>
      <w:r>
        <w:rPr>
          <w:rFonts w:hint="eastAsia"/>
        </w:rPr>
        <w:t>7</w:t>
      </w:r>
      <w:r w:rsidR="006B79A1">
        <w:tab/>
      </w:r>
      <w:r>
        <w:t xml:space="preserve">Enumeration: </w:t>
      </w:r>
      <w:r w:rsidRPr="00043171">
        <w:t>FailureCause</w:t>
      </w:r>
      <w:bookmarkEnd w:id="1961"/>
      <w:bookmarkEnd w:id="1962"/>
      <w:bookmarkEnd w:id="1963"/>
      <w:bookmarkEnd w:id="1964"/>
      <w:bookmarkEnd w:id="1965"/>
      <w:bookmarkEnd w:id="1966"/>
      <w:bookmarkEnd w:id="1967"/>
      <w:bookmarkEnd w:id="1968"/>
      <w:bookmarkEnd w:id="1969"/>
      <w:bookmarkEnd w:id="1970"/>
      <w:bookmarkEnd w:id="1971"/>
      <w:bookmarkEnd w:id="1972"/>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973" w:name="_Toc122015886"/>
      <w:bookmarkStart w:id="1974" w:name="_Toc130845049"/>
      <w:bookmarkStart w:id="1975" w:name="_Toc138344546"/>
      <w:bookmarkStart w:id="1976" w:name="_Toc145947054"/>
      <w:bookmarkStart w:id="1977" w:name="_Toc153817498"/>
      <w:bookmarkStart w:id="1978" w:name="_Toc161839822"/>
      <w:bookmarkStart w:id="1979" w:name="_Toc177501634"/>
      <w:bookmarkStart w:id="1980" w:name="_Toc183533305"/>
      <w:bookmarkStart w:id="1981" w:name="_Toc186716443"/>
      <w:bookmarkStart w:id="1982" w:name="_Toc191374656"/>
      <w:bookmarkStart w:id="1983" w:name="_Toc192835398"/>
      <w:bookmarkStart w:id="1984" w:name="_Toc218431219"/>
      <w:r>
        <w:t>6.1.5.3.</w:t>
      </w:r>
      <w:r>
        <w:rPr>
          <w:rFonts w:hint="eastAsia"/>
        </w:rPr>
        <w:t>8</w:t>
      </w:r>
      <w:r>
        <w:tab/>
        <w:t>Enumeration: SuccessType</w:t>
      </w:r>
      <w:bookmarkEnd w:id="1973"/>
      <w:bookmarkEnd w:id="1974"/>
      <w:bookmarkEnd w:id="1975"/>
      <w:bookmarkEnd w:id="1976"/>
      <w:bookmarkEnd w:id="1977"/>
      <w:bookmarkEnd w:id="1978"/>
      <w:bookmarkEnd w:id="1979"/>
      <w:bookmarkEnd w:id="1980"/>
      <w:bookmarkEnd w:id="1981"/>
      <w:bookmarkEnd w:id="1982"/>
      <w:bookmarkEnd w:id="1983"/>
      <w:bookmarkEnd w:id="1984"/>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985" w:name="_Toc138344547"/>
      <w:bookmarkStart w:id="1986" w:name="_Toc145947055"/>
      <w:bookmarkStart w:id="1987" w:name="_Toc153817499"/>
      <w:bookmarkStart w:id="1988" w:name="_Toc161839823"/>
      <w:bookmarkStart w:id="1989" w:name="_Toc177501635"/>
      <w:bookmarkStart w:id="1990" w:name="_Toc183533306"/>
      <w:bookmarkStart w:id="1991" w:name="_Toc186716444"/>
      <w:bookmarkStart w:id="1992" w:name="_Toc191374657"/>
      <w:bookmarkStart w:id="1993" w:name="_Toc192835399"/>
      <w:bookmarkStart w:id="1994" w:name="_Toc218431220"/>
      <w:r>
        <w:t>6.1.</w:t>
      </w:r>
      <w:r>
        <w:rPr>
          <w:lang w:eastAsia="zh-CN"/>
        </w:rPr>
        <w:t>5</w:t>
      </w:r>
      <w:r>
        <w:t>.3.</w:t>
      </w:r>
      <w:r w:rsidR="00C5161A">
        <w:t>9</w:t>
      </w:r>
      <w:r>
        <w:tab/>
        <w:t>Enumeration: ReportingInd</w:t>
      </w:r>
      <w:bookmarkEnd w:id="1985"/>
      <w:bookmarkEnd w:id="1986"/>
      <w:bookmarkEnd w:id="1987"/>
      <w:bookmarkEnd w:id="1988"/>
      <w:bookmarkEnd w:id="1989"/>
      <w:bookmarkEnd w:id="1990"/>
      <w:bookmarkEnd w:id="1991"/>
      <w:bookmarkEnd w:id="1992"/>
      <w:bookmarkEnd w:id="1993"/>
      <w:bookmarkEnd w:id="1994"/>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lastRenderedPageBreak/>
        <w:t>Table 6.1.</w:t>
      </w:r>
      <w:r>
        <w:rPr>
          <w:lang w:eastAsia="zh-CN"/>
        </w:rPr>
        <w:t>5</w:t>
      </w:r>
      <w:r>
        <w:t>.3.</w:t>
      </w:r>
      <w:r w:rsidR="00E20733">
        <w:t>9</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995" w:name="_Toc177501636"/>
      <w:bookmarkStart w:id="1996" w:name="_Toc183533307"/>
      <w:bookmarkStart w:id="1997" w:name="_Toc186716445"/>
      <w:bookmarkStart w:id="1998" w:name="_Toc191374658"/>
      <w:bookmarkStart w:id="1999" w:name="_Toc192835400"/>
      <w:bookmarkStart w:id="2000" w:name="_Toc114771354"/>
      <w:bookmarkStart w:id="2001" w:name="_Toc138344318"/>
      <w:bookmarkStart w:id="2002" w:name="_Toc145946683"/>
      <w:bookmarkStart w:id="2003" w:name="_Toc218431221"/>
      <w:r>
        <w:t>6.1.5.3.10</w:t>
      </w:r>
      <w:r>
        <w:tab/>
        <w:t>Enumeration: IntegrityComputingEntity</w:t>
      </w:r>
      <w:bookmarkEnd w:id="1995"/>
      <w:bookmarkEnd w:id="1996"/>
      <w:bookmarkEnd w:id="1997"/>
      <w:bookmarkEnd w:id="1998"/>
      <w:bookmarkEnd w:id="1999"/>
      <w:bookmarkEnd w:id="2003"/>
    </w:p>
    <w:p w14:paraId="645ECA08" w14:textId="77777777" w:rsidR="00D21455" w:rsidRDefault="00D21455" w:rsidP="00D21455">
      <w:r>
        <w:t>The enumeration IntegrityComputingEntity represents the entity who calculated (and determined) the integrity result. It shall comply with the provisions defined in table 6.1.5.3.10-1.</w:t>
      </w:r>
    </w:p>
    <w:p w14:paraId="237989DF" w14:textId="77777777" w:rsidR="00D21455" w:rsidRDefault="00D21455" w:rsidP="00D21455">
      <w:pPr>
        <w:pStyle w:val="TH"/>
      </w:pPr>
      <w:r>
        <w:t>Table 6.1.5.3.10-1: Enumeration IntegrityComputingEntity</w:t>
      </w:r>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2000"/>
      <w:bookmarkEnd w:id="2001"/>
      <w:bookmarkEnd w:id="2002"/>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2004" w:name="_Toc26202355"/>
      <w:bookmarkStart w:id="2005" w:name="_Toc22624294"/>
      <w:bookmarkStart w:id="2006" w:name="_Toc22141092"/>
      <w:bookmarkStart w:id="2007" w:name="_Toc18853094"/>
      <w:bookmarkStart w:id="2008" w:name="_Toc26202541"/>
      <w:bookmarkStart w:id="2009" w:name="_Toc34804253"/>
      <w:bookmarkStart w:id="2010" w:name="_Toc35935824"/>
      <w:bookmarkStart w:id="2011" w:name="_Toc45030044"/>
      <w:bookmarkStart w:id="2012" w:name="_Toc51922405"/>
      <w:bookmarkStart w:id="2013" w:name="_Toc51922824"/>
      <w:bookmarkStart w:id="2014" w:name="_Toc122015887"/>
      <w:bookmarkStart w:id="2015" w:name="_Toc130845050"/>
      <w:bookmarkStart w:id="2016" w:name="_Toc138344548"/>
      <w:bookmarkStart w:id="2017" w:name="_Toc145947056"/>
      <w:bookmarkStart w:id="2018" w:name="_Toc153817500"/>
      <w:bookmarkStart w:id="2019" w:name="_Toc161839824"/>
      <w:bookmarkStart w:id="2020" w:name="_Toc177501637"/>
      <w:bookmarkStart w:id="2021" w:name="_Toc183533308"/>
      <w:bookmarkStart w:id="2022" w:name="_Toc186716446"/>
      <w:bookmarkStart w:id="2023" w:name="_Toc191374659"/>
      <w:bookmarkStart w:id="2024" w:name="_Toc192835401"/>
      <w:bookmarkStart w:id="2025" w:name="_Toc218431222"/>
      <w:r w:rsidRPr="008D72A7">
        <w:t>6.1.</w:t>
      </w:r>
      <w:r w:rsidRPr="008D72A7">
        <w:rPr>
          <w:lang w:eastAsia="zh-CN"/>
        </w:rPr>
        <w:t>6</w:t>
      </w:r>
      <w:r w:rsidRPr="008D72A7">
        <w:tab/>
        <w:t>Error Handling</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4491F978" w14:textId="77777777" w:rsidR="008D72A7" w:rsidRPr="008D72A7" w:rsidRDefault="008D72A7" w:rsidP="00EF4063">
      <w:pPr>
        <w:pStyle w:val="Heading4"/>
      </w:pPr>
      <w:bookmarkStart w:id="2026" w:name="_Toc26202356"/>
      <w:bookmarkStart w:id="2027" w:name="_Toc22624295"/>
      <w:bookmarkStart w:id="2028" w:name="_Toc22141093"/>
      <w:bookmarkStart w:id="2029" w:name="_Toc18853095"/>
      <w:bookmarkStart w:id="2030" w:name="_Toc26202542"/>
      <w:bookmarkStart w:id="2031" w:name="_Toc34804254"/>
      <w:bookmarkStart w:id="2032" w:name="_Toc35935825"/>
      <w:bookmarkStart w:id="2033" w:name="_Toc45030045"/>
      <w:bookmarkStart w:id="2034" w:name="_Toc51922406"/>
      <w:bookmarkStart w:id="2035" w:name="_Toc51922825"/>
      <w:bookmarkStart w:id="2036" w:name="_Toc122015888"/>
      <w:bookmarkStart w:id="2037" w:name="_Toc130845051"/>
      <w:bookmarkStart w:id="2038" w:name="_Toc138344549"/>
      <w:bookmarkStart w:id="2039" w:name="_Toc145947057"/>
      <w:bookmarkStart w:id="2040" w:name="_Toc153817501"/>
      <w:bookmarkStart w:id="2041" w:name="_Toc161839825"/>
      <w:bookmarkStart w:id="2042" w:name="_Toc177501638"/>
      <w:bookmarkStart w:id="2043" w:name="_Toc183533309"/>
      <w:bookmarkStart w:id="2044" w:name="_Toc186716447"/>
      <w:bookmarkStart w:id="2045" w:name="_Toc191374660"/>
      <w:bookmarkStart w:id="2046" w:name="_Toc192835402"/>
      <w:bookmarkStart w:id="2047" w:name="_Toc218431223"/>
      <w:r w:rsidRPr="008D72A7">
        <w:t>6.1.</w:t>
      </w:r>
      <w:r w:rsidRPr="008D72A7">
        <w:rPr>
          <w:lang w:eastAsia="zh-CN"/>
        </w:rPr>
        <w:t>6</w:t>
      </w:r>
      <w:r w:rsidRPr="008D72A7">
        <w:t>.1</w:t>
      </w:r>
      <w:r w:rsidRPr="008D72A7">
        <w:tab/>
        <w:t>General</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2048" w:name="_Toc26202357"/>
      <w:bookmarkStart w:id="2049" w:name="_Toc22624296"/>
      <w:bookmarkStart w:id="2050" w:name="_Toc22141094"/>
      <w:bookmarkStart w:id="2051" w:name="_Toc18853096"/>
      <w:bookmarkStart w:id="2052" w:name="_Toc26202543"/>
      <w:bookmarkStart w:id="2053" w:name="_Toc34804255"/>
      <w:bookmarkStart w:id="2054" w:name="_Toc35935826"/>
      <w:bookmarkStart w:id="2055" w:name="_Toc45030046"/>
      <w:bookmarkStart w:id="2056" w:name="_Toc51922407"/>
      <w:bookmarkStart w:id="2057" w:name="_Toc51922826"/>
      <w:bookmarkStart w:id="2058" w:name="_Toc122015889"/>
      <w:bookmarkStart w:id="2059" w:name="_Toc130845052"/>
      <w:bookmarkStart w:id="2060" w:name="_Toc138344550"/>
      <w:bookmarkStart w:id="2061" w:name="_Toc145947058"/>
      <w:bookmarkStart w:id="2062" w:name="_Toc153817502"/>
      <w:bookmarkStart w:id="2063" w:name="_Toc161839826"/>
      <w:bookmarkStart w:id="2064" w:name="_Toc177501639"/>
      <w:bookmarkStart w:id="2065" w:name="_Toc183533310"/>
      <w:bookmarkStart w:id="2066" w:name="_Toc186716448"/>
      <w:bookmarkStart w:id="2067" w:name="_Toc191374661"/>
      <w:bookmarkStart w:id="2068" w:name="_Toc192835403"/>
      <w:bookmarkStart w:id="2069" w:name="_Toc218431224"/>
      <w:r w:rsidRPr="008D72A7">
        <w:t>6.1.</w:t>
      </w:r>
      <w:r w:rsidRPr="008D72A7">
        <w:rPr>
          <w:lang w:eastAsia="zh-CN"/>
        </w:rPr>
        <w:t>6</w:t>
      </w:r>
      <w:r w:rsidRPr="008D72A7">
        <w:t>.2</w:t>
      </w:r>
      <w:r w:rsidRPr="008D72A7">
        <w:tab/>
        <w:t>Protocol Errors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2070" w:name="_Toc26202358"/>
      <w:bookmarkStart w:id="2071" w:name="_Toc22624297"/>
      <w:bookmarkStart w:id="2072" w:name="_Toc22141095"/>
      <w:bookmarkStart w:id="2073" w:name="_Toc18853097"/>
      <w:bookmarkStart w:id="2074" w:name="_Toc26202544"/>
      <w:bookmarkStart w:id="2075" w:name="_Toc34804256"/>
      <w:bookmarkStart w:id="2076" w:name="_Toc35935827"/>
      <w:bookmarkStart w:id="2077" w:name="_Toc45030047"/>
      <w:bookmarkStart w:id="2078" w:name="_Toc51922408"/>
      <w:bookmarkStart w:id="2079" w:name="_Toc51922827"/>
      <w:bookmarkStart w:id="2080" w:name="_Toc122015890"/>
      <w:bookmarkStart w:id="2081" w:name="_Toc130845053"/>
      <w:bookmarkStart w:id="2082" w:name="_Toc138344551"/>
      <w:bookmarkStart w:id="2083" w:name="_Toc145947059"/>
      <w:bookmarkStart w:id="2084" w:name="_Toc153817503"/>
      <w:bookmarkStart w:id="2085" w:name="_Toc161839827"/>
      <w:bookmarkStart w:id="2086" w:name="_Toc177501640"/>
      <w:bookmarkStart w:id="2087" w:name="_Toc183533311"/>
      <w:bookmarkStart w:id="2088" w:name="_Toc186716449"/>
      <w:bookmarkStart w:id="2089" w:name="_Toc191374662"/>
      <w:bookmarkStart w:id="2090" w:name="_Toc192835404"/>
      <w:bookmarkStart w:id="2091" w:name="_Toc218431225"/>
      <w:r w:rsidRPr="008D72A7">
        <w:t>6.1.</w:t>
      </w:r>
      <w:r w:rsidRPr="008D72A7">
        <w:rPr>
          <w:lang w:eastAsia="zh-CN"/>
        </w:rPr>
        <w:t>6</w:t>
      </w:r>
      <w:r w:rsidRPr="008D72A7">
        <w:t>.3</w:t>
      </w:r>
      <w:r w:rsidRPr="008D72A7">
        <w:tab/>
        <w:t>Application Errors</w:t>
      </w:r>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r>
        <w:t>N</w:t>
      </w:r>
      <w:r>
        <w:rPr>
          <w:lang w:eastAsia="zh-CN"/>
        </w:rPr>
        <w:t>gmlc</w:t>
      </w:r>
      <w:r>
        <w:t>_</w:t>
      </w:r>
      <w:r>
        <w:rPr>
          <w:lang w:eastAsia="zh-CN"/>
        </w:rPr>
        <w:t>Location</w:t>
      </w:r>
      <w:r>
        <w:t xml:space="preserve">. </w:t>
      </w:r>
      <w:r w:rsidR="008D72A7">
        <w:t>The application errors defined for the N</w:t>
      </w:r>
      <w:r w:rsidR="008D72A7">
        <w:rPr>
          <w:lang w:eastAsia="zh-CN"/>
        </w:rPr>
        <w:t>gmlc</w:t>
      </w:r>
      <w:r w:rsidR="008D72A7">
        <w:t>_</w:t>
      </w:r>
      <w:r w:rsidR="008D72A7">
        <w:rPr>
          <w:lang w:eastAsia="zh-CN"/>
        </w:rPr>
        <w:t>Location</w:t>
      </w:r>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SimSun"/>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SimSun"/>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SimSun"/>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2092" w:name="_Toc26202359"/>
      <w:bookmarkStart w:id="2093" w:name="_Toc22624298"/>
      <w:bookmarkStart w:id="2094" w:name="_Toc22141096"/>
      <w:bookmarkStart w:id="2095" w:name="_Toc18853098"/>
      <w:bookmarkStart w:id="2096" w:name="_Toc26202545"/>
      <w:bookmarkStart w:id="2097" w:name="_Toc34804257"/>
      <w:bookmarkStart w:id="2098" w:name="_Toc35935828"/>
      <w:bookmarkStart w:id="2099" w:name="_Toc45030048"/>
      <w:bookmarkStart w:id="2100" w:name="_Toc51922409"/>
      <w:bookmarkStart w:id="2101" w:name="_Toc51922828"/>
      <w:bookmarkStart w:id="2102" w:name="_Toc122015891"/>
      <w:bookmarkStart w:id="2103" w:name="_Toc130845054"/>
      <w:bookmarkStart w:id="2104" w:name="_Toc138344552"/>
      <w:bookmarkStart w:id="2105" w:name="_Toc145947060"/>
      <w:bookmarkStart w:id="2106" w:name="_Toc153817504"/>
      <w:bookmarkStart w:id="2107" w:name="_Toc161839828"/>
      <w:bookmarkStart w:id="2108" w:name="_Toc177501641"/>
      <w:bookmarkStart w:id="2109" w:name="_Toc183533312"/>
      <w:bookmarkStart w:id="2110" w:name="_Toc186716450"/>
      <w:bookmarkStart w:id="2111" w:name="_Toc191374663"/>
      <w:bookmarkStart w:id="2112" w:name="_Toc192835405"/>
      <w:bookmarkStart w:id="2113" w:name="_Toc218431226"/>
      <w:r w:rsidRPr="006128D2">
        <w:rPr>
          <w:lang w:val="en-US"/>
        </w:rPr>
        <w:t>6.1.</w:t>
      </w:r>
      <w:r w:rsidR="00BB2BE5">
        <w:rPr>
          <w:rFonts w:hint="eastAsia"/>
          <w:lang w:val="en-US" w:eastAsia="zh-CN"/>
        </w:rPr>
        <w:t>7</w:t>
      </w:r>
      <w:r w:rsidRPr="006128D2">
        <w:rPr>
          <w:lang w:val="en-US"/>
        </w:rPr>
        <w:tab/>
        <w:t>Feature negotiation</w:t>
      </w:r>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upport of Ranging and Sidelink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indicates the support of Ranging and Sidelink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Mobile gNB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2114" w:name="_Toc34804258"/>
      <w:bookmarkStart w:id="2115" w:name="_Toc35935829"/>
      <w:bookmarkStart w:id="2116" w:name="_Toc45030049"/>
      <w:bookmarkStart w:id="2117" w:name="_Toc51922410"/>
      <w:bookmarkStart w:id="2118" w:name="_Toc51922829"/>
      <w:bookmarkStart w:id="2119" w:name="_Toc122015892"/>
      <w:bookmarkStart w:id="2120" w:name="_Toc130845055"/>
      <w:bookmarkStart w:id="2121" w:name="_Toc138344553"/>
      <w:bookmarkStart w:id="2122" w:name="_Toc145947061"/>
      <w:bookmarkStart w:id="2123" w:name="_Toc153817505"/>
      <w:bookmarkStart w:id="2124" w:name="_Toc161839829"/>
      <w:bookmarkStart w:id="2125" w:name="_Toc177501642"/>
      <w:bookmarkStart w:id="2126" w:name="_Toc183533313"/>
      <w:bookmarkStart w:id="2127" w:name="_Toc186716451"/>
      <w:bookmarkStart w:id="2128" w:name="_Toc191374664"/>
      <w:bookmarkStart w:id="2129" w:name="_Toc192835406"/>
      <w:bookmarkStart w:id="2130" w:name="_Toc218431227"/>
      <w:r>
        <w:rPr>
          <w:lang w:val="en-US"/>
        </w:rPr>
        <w:lastRenderedPageBreak/>
        <w:t>6.1.</w:t>
      </w:r>
      <w:r>
        <w:rPr>
          <w:rFonts w:hint="eastAsia"/>
          <w:lang w:val="en-US" w:eastAsia="zh-CN"/>
        </w:rPr>
        <w:t>8</w:t>
      </w:r>
      <w:r>
        <w:rPr>
          <w:lang w:val="en-US"/>
        </w:rPr>
        <w:tab/>
        <w:t>Security</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"ngmlc</w:t>
            </w:r>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"ngmlc</w:t>
            </w:r>
            <w:r w:rsidR="00FE459C">
              <w:t>-</w:t>
            </w:r>
            <w:r>
              <w:t>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"ngmlc</w:t>
            </w:r>
            <w:r w:rsidR="00FE459C">
              <w:t>-</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"ngmlc</w:t>
            </w:r>
            <w:r w:rsidR="00FE459C">
              <w:t>-</w:t>
            </w:r>
            <w:r>
              <w:t>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"ngmlc</w:t>
            </w:r>
            <w:r w:rsidR="00FE459C">
              <w:t>-</w:t>
            </w:r>
            <w:r>
              <w:t>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"ngmlc-loc:perform-privacy-check-id-mapping:invoke"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2131" w:name="_Toc25074008"/>
      <w:bookmarkStart w:id="2132" w:name="_Toc34063200"/>
      <w:bookmarkStart w:id="2133" w:name="_Toc43120185"/>
      <w:bookmarkStart w:id="2134" w:name="_Toc49768242"/>
      <w:bookmarkStart w:id="2135" w:name="_Toc51867092"/>
      <w:bookmarkStart w:id="2136" w:name="_Toc122015893"/>
      <w:bookmarkStart w:id="2137" w:name="_Toc130845056"/>
      <w:bookmarkStart w:id="2138" w:name="_Toc138344554"/>
      <w:bookmarkStart w:id="2139" w:name="_Toc145947062"/>
      <w:bookmarkStart w:id="2140" w:name="_Toc153817506"/>
      <w:bookmarkStart w:id="2141" w:name="_Toc161839830"/>
      <w:bookmarkStart w:id="2142" w:name="_Toc177501643"/>
      <w:bookmarkStart w:id="2143" w:name="_Toc183533314"/>
      <w:bookmarkStart w:id="2144" w:name="_Toc186716452"/>
      <w:bookmarkStart w:id="2145" w:name="_Toc191374665"/>
      <w:bookmarkStart w:id="2146" w:name="_Toc192835407"/>
      <w:bookmarkStart w:id="2147" w:name="_Toc218431228"/>
      <w:r>
        <w:rPr>
          <w:lang w:val="en-US"/>
        </w:rPr>
        <w:t>6.1.</w:t>
      </w:r>
      <w:r>
        <w:rPr>
          <w:rFonts w:hint="eastAsia"/>
          <w:lang w:val="en-US" w:eastAsia="zh-CN"/>
        </w:rPr>
        <w:t>9</w:t>
      </w:r>
      <w:r>
        <w:rPr>
          <w:lang w:val="en-US"/>
        </w:rPr>
        <w:tab/>
      </w:r>
      <w:bookmarkEnd w:id="2131"/>
      <w:bookmarkEnd w:id="2132"/>
      <w:bookmarkEnd w:id="2133"/>
      <w:bookmarkEnd w:id="2134"/>
      <w:bookmarkEnd w:id="2135"/>
      <w:r>
        <w:rPr>
          <w:lang w:val="en-US"/>
        </w:rPr>
        <w:t>HTTP redirection</w:t>
      </w:r>
      <w:bookmarkEnd w:id="2136"/>
      <w:bookmarkEnd w:id="2137"/>
      <w:bookmarkEnd w:id="2138"/>
      <w:bookmarkEnd w:id="2139"/>
      <w:bookmarkEnd w:id="2140"/>
      <w:bookmarkEnd w:id="2141"/>
      <w:bookmarkEnd w:id="2142"/>
      <w:bookmarkEnd w:id="2143"/>
      <w:bookmarkEnd w:id="2144"/>
      <w:bookmarkEnd w:id="2145"/>
      <w:bookmarkEnd w:id="2146"/>
      <w:bookmarkEnd w:id="2147"/>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2148" w:name="_Toc26202360"/>
      <w:bookmarkStart w:id="2149" w:name="_Toc22624299"/>
      <w:bookmarkStart w:id="2150" w:name="_Toc22141097"/>
      <w:bookmarkStart w:id="2151" w:name="_Toc18853099"/>
      <w:bookmarkStart w:id="2152" w:name="_Toc26202546"/>
      <w:bookmarkStart w:id="2153" w:name="_Toc34804259"/>
      <w:bookmarkStart w:id="2154" w:name="_Toc35935830"/>
      <w:bookmarkStart w:id="2155" w:name="_Toc45030050"/>
      <w:bookmarkStart w:id="2156" w:name="_Toc51922411"/>
      <w:bookmarkStart w:id="2157" w:name="_Toc51922830"/>
      <w:bookmarkStart w:id="2158" w:name="_Toc122015894"/>
      <w:bookmarkStart w:id="2159" w:name="_Toc130845057"/>
      <w:bookmarkStart w:id="2160" w:name="_Toc138344555"/>
      <w:bookmarkStart w:id="2161" w:name="_Toc145947063"/>
      <w:bookmarkStart w:id="2162" w:name="_Toc153817507"/>
      <w:bookmarkStart w:id="2163" w:name="_Toc161839831"/>
      <w:bookmarkStart w:id="2164" w:name="_Toc177501644"/>
      <w:bookmarkStart w:id="2165" w:name="_Toc183533315"/>
      <w:bookmarkStart w:id="2166" w:name="_Toc186716453"/>
      <w:bookmarkStart w:id="2167" w:name="_Toc191374666"/>
      <w:bookmarkStart w:id="2168" w:name="_Toc192835408"/>
      <w:bookmarkStart w:id="2169" w:name="_Toc218431229"/>
      <w:r w:rsidR="009D54C9">
        <w:lastRenderedPageBreak/>
        <w:t>Annex A (normative):</w:t>
      </w:r>
      <w:r w:rsidR="009D54C9">
        <w:br/>
        <w:t>OpenAPI specification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0CAB788F" w14:textId="77777777" w:rsidR="008D72A7" w:rsidRDefault="008D72A7" w:rsidP="00254A98">
      <w:pPr>
        <w:pStyle w:val="Heading1"/>
        <w:rPr>
          <w:lang w:eastAsia="zh-CN"/>
        </w:rPr>
      </w:pPr>
      <w:bookmarkStart w:id="2170" w:name="_Toc26202361"/>
      <w:bookmarkStart w:id="2171" w:name="_Toc22624300"/>
      <w:bookmarkStart w:id="2172" w:name="_Toc22141098"/>
      <w:bookmarkStart w:id="2173" w:name="_Toc18853100"/>
      <w:bookmarkStart w:id="2174" w:name="_Toc26202547"/>
      <w:bookmarkStart w:id="2175" w:name="_Toc34804260"/>
      <w:bookmarkStart w:id="2176" w:name="_Toc35935831"/>
      <w:bookmarkStart w:id="2177" w:name="_Toc45030051"/>
      <w:bookmarkStart w:id="2178" w:name="_Toc51922412"/>
      <w:bookmarkStart w:id="2179" w:name="_Toc51922831"/>
      <w:bookmarkStart w:id="2180" w:name="_Toc122015895"/>
      <w:bookmarkStart w:id="2181" w:name="_Toc130845058"/>
      <w:bookmarkStart w:id="2182" w:name="_Toc138344556"/>
      <w:bookmarkStart w:id="2183" w:name="_Toc145947064"/>
      <w:bookmarkStart w:id="2184" w:name="_Toc153817508"/>
      <w:bookmarkStart w:id="2185" w:name="_Toc161839832"/>
      <w:bookmarkStart w:id="2186" w:name="_Toc177501645"/>
      <w:bookmarkStart w:id="2187" w:name="_Toc183533316"/>
      <w:bookmarkStart w:id="2188" w:name="_Toc186716454"/>
      <w:bookmarkStart w:id="2189" w:name="_Toc191374667"/>
      <w:bookmarkStart w:id="2190" w:name="_Toc192835409"/>
      <w:bookmarkStart w:id="2191" w:name="_Toc218431230"/>
      <w:r w:rsidRPr="008D72A7">
        <w:t>A.1</w:t>
      </w:r>
      <w:r w:rsidRPr="008D72A7">
        <w:tab/>
        <w:t>General</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2192" w:name="_Toc26202362"/>
      <w:bookmarkStart w:id="2193" w:name="_Toc22624301"/>
      <w:bookmarkStart w:id="2194" w:name="_Toc22141099"/>
      <w:bookmarkStart w:id="2195" w:name="_Toc18853101"/>
      <w:bookmarkStart w:id="2196" w:name="_Toc26202548"/>
      <w:bookmarkStart w:id="2197" w:name="_Toc34804261"/>
      <w:bookmarkStart w:id="2198" w:name="_Toc35935832"/>
      <w:bookmarkStart w:id="2199" w:name="_Toc45030052"/>
      <w:bookmarkStart w:id="2200" w:name="_Toc51922413"/>
      <w:bookmarkStart w:id="2201" w:name="_Toc51922832"/>
      <w:bookmarkStart w:id="2202" w:name="_Toc122015896"/>
      <w:bookmarkStart w:id="2203" w:name="_Toc130845059"/>
      <w:bookmarkStart w:id="2204" w:name="_Toc138344557"/>
      <w:bookmarkStart w:id="2205" w:name="_Toc145947065"/>
      <w:bookmarkStart w:id="2206" w:name="_Toc153817509"/>
      <w:bookmarkStart w:id="2207" w:name="_Toc161839833"/>
      <w:bookmarkStart w:id="2208" w:name="_Toc177501646"/>
      <w:bookmarkStart w:id="2209" w:name="_Toc183533317"/>
      <w:bookmarkStart w:id="2210" w:name="_Toc186716455"/>
      <w:bookmarkStart w:id="2211" w:name="_Toc191374668"/>
      <w:bookmarkStart w:id="2212" w:name="_Toc192835410"/>
      <w:bookmarkStart w:id="2213" w:name="_Toc218431231"/>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5849CB2D" w14:textId="77777777" w:rsidR="008D72A7" w:rsidRPr="008D72A7" w:rsidRDefault="008D72A7" w:rsidP="008D72A7">
      <w:pPr>
        <w:pStyle w:val="PL"/>
      </w:pPr>
      <w:bookmarkStart w:id="2214" w:name="OLE_LINK5"/>
      <w:r>
        <w:t>openapi: 3.0.0</w:t>
      </w:r>
    </w:p>
    <w:p w14:paraId="2204649A" w14:textId="77777777" w:rsidR="008D72A7" w:rsidRPr="00C67917" w:rsidRDefault="008D72A7" w:rsidP="008D72A7">
      <w:pPr>
        <w:pStyle w:val="PL"/>
      </w:pPr>
      <w:r>
        <w:t>info:</w:t>
      </w:r>
    </w:p>
    <w:bookmarkEnd w:id="2214"/>
    <w:p w14:paraId="5069AE1E" w14:textId="673ACF4E"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0336D0E" w:rsidR="008D72A7" w:rsidRPr="00AA59C7" w:rsidRDefault="008D72A7" w:rsidP="008D72A7">
      <w:pPr>
        <w:pStyle w:val="PL"/>
      </w:pPr>
      <w:r>
        <w:t xml:space="preserve">    © </w:t>
      </w:r>
      <w:r w:rsidR="001F299B">
        <w:t>20</w:t>
      </w:r>
      <w:r w:rsidR="001F299B">
        <w:rPr>
          <w:rFonts w:hint="eastAsia"/>
          <w:lang w:eastAsia="zh-CN"/>
        </w:rPr>
        <w:t>2</w:t>
      </w:r>
      <w:r w:rsidR="002C3651">
        <w:rPr>
          <w:lang w:eastAsia="zh-CN"/>
        </w:rPr>
        <w:t>5</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2215" w:name="OLE_LINK2"/>
      <w:r>
        <w:t>externalDocs:</w:t>
      </w:r>
    </w:p>
    <w:bookmarkEnd w:id="2215"/>
    <w:p w14:paraId="43C16036" w14:textId="562FE111"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r w:rsidR="00EF1D64">
        <w:t>5</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lastRenderedPageBreak/>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1AB1B57D" w:rsidR="008D72A7" w:rsidRDefault="007C6ECB" w:rsidP="007C6ECB">
      <w:pPr>
        <w:pStyle w:val="PL"/>
        <w:rPr>
          <w:rFonts w:eastAsia="DengXian"/>
        </w:rPr>
      </w:pPr>
      <w:r w:rsidRPr="004638A2">
        <w:rPr>
          <w:rFonts w:eastAsia="DengXian"/>
        </w:rPr>
        <w:t xml:space="preserve">                  $ref: 'TS29571_CommonData.yaml#/components/responses/default'</w:t>
      </w:r>
    </w:p>
    <w:p w14:paraId="591A603E" w14:textId="77777777" w:rsidR="00782BC3" w:rsidRDefault="00782BC3" w:rsidP="00782BC3">
      <w:pPr>
        <w:pStyle w:val="PL"/>
        <w:rPr>
          <w:rFonts w:eastAsia="DengXian"/>
        </w:rPr>
      </w:pPr>
      <w:r>
        <w:rPr>
          <w:rFonts w:eastAsia="DengXian"/>
        </w:rPr>
        <w:t xml:space="preserve">  /perform-privacy-check-id-mapping:</w:t>
      </w:r>
    </w:p>
    <w:p w14:paraId="63EB1AD7" w14:textId="77777777" w:rsidR="00782BC3" w:rsidRDefault="00782BC3" w:rsidP="00782BC3">
      <w:pPr>
        <w:pStyle w:val="PL"/>
        <w:rPr>
          <w:rFonts w:eastAsia="DengXian"/>
        </w:rPr>
      </w:pPr>
      <w:r>
        <w:rPr>
          <w:rFonts w:eastAsia="DengXian"/>
        </w:rPr>
        <w:t xml:space="preserve">    post:</w:t>
      </w:r>
    </w:p>
    <w:p w14:paraId="4D718EA9" w14:textId="77777777" w:rsidR="00782BC3" w:rsidRDefault="00782BC3" w:rsidP="00782BC3">
      <w:pPr>
        <w:pStyle w:val="PL"/>
        <w:rPr>
          <w:rFonts w:eastAsia="SimSun"/>
        </w:rPr>
      </w:pPr>
      <w:r>
        <w:rPr>
          <w:rFonts w:eastAsia="DengXian"/>
        </w:rPr>
        <w:t xml:space="preserve">      summary: Privacy Check Id Mapping for Ranging SL Positioing Service</w:t>
      </w:r>
    </w:p>
    <w:p w14:paraId="187ABA18" w14:textId="77777777" w:rsidR="00782BC3" w:rsidRDefault="00782BC3" w:rsidP="00782BC3">
      <w:pPr>
        <w:pStyle w:val="PL"/>
      </w:pPr>
      <w:r>
        <w:t xml:space="preserve">      operationId: </w:t>
      </w:r>
      <w:r>
        <w:rPr>
          <w:rFonts w:eastAsia="DengXian"/>
        </w:rPr>
        <w:t>PrivacyCheckIdMapping</w:t>
      </w:r>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DengXian"/>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ngmlc-loc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ngmlc-loc</w:t>
      </w:r>
    </w:p>
    <w:p w14:paraId="3334FD31" w14:textId="77777777" w:rsidR="00782BC3" w:rsidRDefault="00782BC3" w:rsidP="00782BC3">
      <w:pPr>
        <w:pStyle w:val="PL"/>
      </w:pPr>
      <w:r>
        <w:t xml:space="preserve">          - ngmlc-loc:perform-privacy-check-id-mapping:invoke</w:t>
      </w:r>
    </w:p>
    <w:p w14:paraId="12E216BF" w14:textId="77777777" w:rsidR="00782BC3" w:rsidRDefault="00782BC3" w:rsidP="00782BC3">
      <w:pPr>
        <w:pStyle w:val="PL"/>
        <w:rPr>
          <w:rFonts w:eastAsia="DengXian"/>
        </w:rPr>
      </w:pPr>
      <w:r>
        <w:rPr>
          <w:rFonts w:eastAsia="DengXian"/>
        </w:rPr>
        <w:t xml:space="preserve">      requestBody:</w:t>
      </w:r>
    </w:p>
    <w:p w14:paraId="068F5DFB" w14:textId="77777777" w:rsidR="00782BC3" w:rsidRDefault="00782BC3" w:rsidP="00782BC3">
      <w:pPr>
        <w:pStyle w:val="PL"/>
        <w:rPr>
          <w:rFonts w:eastAsia="DengXian"/>
        </w:rPr>
      </w:pPr>
      <w:r>
        <w:rPr>
          <w:rFonts w:eastAsia="DengXian"/>
        </w:rPr>
        <w:t xml:space="preserve">        content:</w:t>
      </w:r>
    </w:p>
    <w:p w14:paraId="45150953" w14:textId="77777777" w:rsidR="00782BC3" w:rsidRDefault="00782BC3" w:rsidP="00782BC3">
      <w:pPr>
        <w:pStyle w:val="PL"/>
        <w:rPr>
          <w:rFonts w:eastAsia="DengXian"/>
        </w:rPr>
      </w:pPr>
      <w:r>
        <w:rPr>
          <w:rFonts w:eastAsia="DengXian"/>
        </w:rPr>
        <w:t xml:space="preserve">          application/json:</w:t>
      </w:r>
    </w:p>
    <w:p w14:paraId="53139642" w14:textId="77777777" w:rsidR="00782BC3" w:rsidRDefault="00782BC3" w:rsidP="00782BC3">
      <w:pPr>
        <w:pStyle w:val="PL"/>
        <w:rPr>
          <w:rFonts w:eastAsia="DengXian"/>
        </w:rPr>
      </w:pPr>
      <w:r>
        <w:rPr>
          <w:rFonts w:eastAsia="DengXian"/>
        </w:rPr>
        <w:t xml:space="preserve">            schema:</w:t>
      </w:r>
    </w:p>
    <w:p w14:paraId="31784B67" w14:textId="77777777" w:rsidR="00782BC3" w:rsidRDefault="00782BC3" w:rsidP="00782BC3">
      <w:pPr>
        <w:pStyle w:val="PL"/>
        <w:rPr>
          <w:rFonts w:eastAsia="DengXian"/>
        </w:rPr>
      </w:pPr>
      <w:r>
        <w:rPr>
          <w:rFonts w:eastAsia="DengXian"/>
        </w:rPr>
        <w:t xml:space="preserve">              $ref: '#/components/schemas/PrivacyCheckIdMappingReqData'</w:t>
      </w:r>
    </w:p>
    <w:p w14:paraId="6EF177B2" w14:textId="77777777" w:rsidR="00782BC3" w:rsidRDefault="00782BC3" w:rsidP="00782BC3">
      <w:pPr>
        <w:pStyle w:val="PL"/>
        <w:rPr>
          <w:rFonts w:eastAsia="DengXian"/>
        </w:rPr>
      </w:pPr>
      <w:r>
        <w:rPr>
          <w:rFonts w:eastAsia="DengXian"/>
        </w:rPr>
        <w:t xml:space="preserve">        required: true</w:t>
      </w:r>
    </w:p>
    <w:p w14:paraId="4089DA3B" w14:textId="77777777" w:rsidR="00782BC3" w:rsidRDefault="00782BC3" w:rsidP="00782BC3">
      <w:pPr>
        <w:pStyle w:val="PL"/>
        <w:rPr>
          <w:rFonts w:eastAsia="DengXian"/>
        </w:rPr>
      </w:pPr>
      <w:r>
        <w:rPr>
          <w:rFonts w:eastAsia="DengXian"/>
        </w:rPr>
        <w:t xml:space="preserve">      responses:</w:t>
      </w:r>
    </w:p>
    <w:p w14:paraId="0385D8F0" w14:textId="77777777" w:rsidR="00782BC3" w:rsidRDefault="00782BC3" w:rsidP="00782BC3">
      <w:pPr>
        <w:pStyle w:val="PL"/>
        <w:rPr>
          <w:rFonts w:eastAsia="SimSun"/>
        </w:rPr>
      </w:pPr>
      <w:r>
        <w:t xml:space="preserve">        '200':</w:t>
      </w:r>
    </w:p>
    <w:p w14:paraId="40E017F3" w14:textId="77777777" w:rsidR="00782BC3" w:rsidRDefault="00782BC3" w:rsidP="00782BC3">
      <w:pPr>
        <w:pStyle w:val="PL"/>
      </w:pPr>
      <w:r>
        <w:t xml:space="preserve">          description: Successful result for </w:t>
      </w:r>
      <w:r>
        <w:rPr>
          <w:rFonts w:eastAsia="DengXian"/>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application/json:</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r>
        <w:rPr>
          <w:rFonts w:eastAsia="DengXian"/>
        </w:rPr>
        <w:t>PrivacyCheckIdMappingRespData</w:t>
      </w:r>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DengXian"/>
        </w:rPr>
      </w:pPr>
      <w:r>
        <w:rPr>
          <w:rFonts w:eastAsia="DengXian"/>
        </w:rPr>
        <w:t xml:space="preserve">        '400':</w:t>
      </w:r>
    </w:p>
    <w:p w14:paraId="04D9829C" w14:textId="77777777" w:rsidR="00782BC3" w:rsidRDefault="00782BC3" w:rsidP="00782BC3">
      <w:pPr>
        <w:pStyle w:val="PL"/>
        <w:rPr>
          <w:rFonts w:eastAsia="DengXian"/>
        </w:rPr>
      </w:pPr>
      <w:r>
        <w:rPr>
          <w:rFonts w:eastAsia="DengXian"/>
        </w:rPr>
        <w:t xml:space="preserve">          $ref: 'TS29571_CommonData.yaml#/components/responses/400'</w:t>
      </w:r>
    </w:p>
    <w:p w14:paraId="27745305" w14:textId="77777777" w:rsidR="00782BC3" w:rsidRDefault="00782BC3" w:rsidP="00782BC3">
      <w:pPr>
        <w:pStyle w:val="PL"/>
        <w:rPr>
          <w:rFonts w:eastAsia="DengXian"/>
        </w:rPr>
      </w:pPr>
      <w:r>
        <w:rPr>
          <w:rFonts w:eastAsia="DengXian"/>
        </w:rPr>
        <w:t xml:space="preserve">        '401':</w:t>
      </w:r>
    </w:p>
    <w:p w14:paraId="34A1B112" w14:textId="77777777" w:rsidR="00782BC3" w:rsidRDefault="00782BC3" w:rsidP="00782BC3">
      <w:pPr>
        <w:pStyle w:val="PL"/>
        <w:rPr>
          <w:rFonts w:eastAsia="DengXian"/>
        </w:rPr>
      </w:pPr>
      <w:r>
        <w:rPr>
          <w:rFonts w:eastAsia="DengXian"/>
        </w:rPr>
        <w:t xml:space="preserve">          $ref: 'TS29571_CommonData.yaml#/components/responses/401'</w:t>
      </w:r>
    </w:p>
    <w:p w14:paraId="3A12D99B" w14:textId="77777777" w:rsidR="00782BC3" w:rsidRDefault="00782BC3" w:rsidP="00782BC3">
      <w:pPr>
        <w:pStyle w:val="PL"/>
        <w:rPr>
          <w:rFonts w:eastAsia="DengXian"/>
        </w:rPr>
      </w:pPr>
      <w:r>
        <w:rPr>
          <w:rFonts w:eastAsia="DengXian"/>
        </w:rPr>
        <w:t xml:space="preserve">        '403':</w:t>
      </w:r>
    </w:p>
    <w:p w14:paraId="0032CF87" w14:textId="77777777" w:rsidR="00782BC3" w:rsidRDefault="00782BC3" w:rsidP="00782BC3">
      <w:pPr>
        <w:pStyle w:val="PL"/>
        <w:rPr>
          <w:rFonts w:eastAsia="DengXian"/>
        </w:rPr>
      </w:pPr>
      <w:r>
        <w:rPr>
          <w:rFonts w:eastAsia="DengXian"/>
        </w:rPr>
        <w:t xml:space="preserve">          $ref: 'TS29571_CommonData.yaml#/components/responses/403'</w:t>
      </w:r>
    </w:p>
    <w:p w14:paraId="385014B5" w14:textId="77777777" w:rsidR="00782BC3" w:rsidRDefault="00782BC3" w:rsidP="00782BC3">
      <w:pPr>
        <w:pStyle w:val="PL"/>
        <w:rPr>
          <w:rFonts w:eastAsia="DengXian"/>
        </w:rPr>
      </w:pPr>
      <w:r>
        <w:rPr>
          <w:rFonts w:eastAsia="DengXian"/>
        </w:rPr>
        <w:t xml:space="preserve">        '404':</w:t>
      </w:r>
    </w:p>
    <w:p w14:paraId="7337331A" w14:textId="77777777" w:rsidR="00782BC3" w:rsidRDefault="00782BC3" w:rsidP="00782BC3">
      <w:pPr>
        <w:pStyle w:val="PL"/>
        <w:rPr>
          <w:rFonts w:eastAsia="DengXian"/>
        </w:rPr>
      </w:pPr>
      <w:r>
        <w:rPr>
          <w:rFonts w:eastAsia="DengXian"/>
        </w:rPr>
        <w:t xml:space="preserve">          $ref: 'TS29571_CommonData.yaml#/components/responses/404'</w:t>
      </w:r>
    </w:p>
    <w:p w14:paraId="27B06262" w14:textId="77777777" w:rsidR="00782BC3" w:rsidRDefault="00782BC3" w:rsidP="00782BC3">
      <w:pPr>
        <w:pStyle w:val="PL"/>
        <w:rPr>
          <w:rFonts w:eastAsia="DengXian"/>
        </w:rPr>
      </w:pPr>
      <w:r>
        <w:rPr>
          <w:rFonts w:eastAsia="DengXian"/>
        </w:rPr>
        <w:t xml:space="preserve">        '411':</w:t>
      </w:r>
    </w:p>
    <w:p w14:paraId="34BB1FD8" w14:textId="77777777" w:rsidR="00782BC3" w:rsidRDefault="00782BC3" w:rsidP="00782BC3">
      <w:pPr>
        <w:pStyle w:val="PL"/>
        <w:rPr>
          <w:rFonts w:eastAsia="DengXian"/>
        </w:rPr>
      </w:pPr>
      <w:r>
        <w:rPr>
          <w:rFonts w:eastAsia="DengXian"/>
        </w:rPr>
        <w:t xml:space="preserve">          $ref: 'TS29571_CommonData.yaml#/components/responses/411'</w:t>
      </w:r>
    </w:p>
    <w:p w14:paraId="09C17DEF" w14:textId="77777777" w:rsidR="00782BC3" w:rsidRDefault="00782BC3" w:rsidP="00782BC3">
      <w:pPr>
        <w:pStyle w:val="PL"/>
        <w:rPr>
          <w:rFonts w:eastAsia="DengXian"/>
        </w:rPr>
      </w:pPr>
      <w:r>
        <w:rPr>
          <w:rFonts w:eastAsia="DengXian"/>
        </w:rPr>
        <w:t xml:space="preserve">        '413':</w:t>
      </w:r>
    </w:p>
    <w:p w14:paraId="5F08F2D8" w14:textId="77777777" w:rsidR="00782BC3" w:rsidRDefault="00782BC3" w:rsidP="00782BC3">
      <w:pPr>
        <w:pStyle w:val="PL"/>
        <w:rPr>
          <w:rFonts w:eastAsia="DengXian"/>
        </w:rPr>
      </w:pPr>
      <w:r>
        <w:rPr>
          <w:rFonts w:eastAsia="DengXian"/>
        </w:rPr>
        <w:t xml:space="preserve">          $ref: 'TS29571_CommonData.yaml#/components/responses/413'</w:t>
      </w:r>
    </w:p>
    <w:p w14:paraId="75592B12" w14:textId="77777777" w:rsidR="00782BC3" w:rsidRDefault="00782BC3" w:rsidP="00782BC3">
      <w:pPr>
        <w:pStyle w:val="PL"/>
        <w:rPr>
          <w:rFonts w:eastAsia="DengXian"/>
        </w:rPr>
      </w:pPr>
      <w:r>
        <w:rPr>
          <w:rFonts w:eastAsia="DengXian"/>
        </w:rPr>
        <w:t xml:space="preserve">        '415':</w:t>
      </w:r>
    </w:p>
    <w:p w14:paraId="78D6533D" w14:textId="77777777" w:rsidR="00782BC3" w:rsidRDefault="00782BC3" w:rsidP="00782BC3">
      <w:pPr>
        <w:pStyle w:val="PL"/>
        <w:rPr>
          <w:rFonts w:eastAsia="DengXian"/>
        </w:rPr>
      </w:pPr>
      <w:r>
        <w:rPr>
          <w:rFonts w:eastAsia="DengXian"/>
        </w:rPr>
        <w:t xml:space="preserve">          $ref: 'TS29571_CommonData.yaml#/components/responses/415'</w:t>
      </w:r>
    </w:p>
    <w:p w14:paraId="5144352F" w14:textId="77777777" w:rsidR="00782BC3" w:rsidRDefault="00782BC3" w:rsidP="00782BC3">
      <w:pPr>
        <w:pStyle w:val="PL"/>
        <w:rPr>
          <w:rFonts w:eastAsia="DengXian"/>
        </w:rPr>
      </w:pPr>
      <w:r>
        <w:rPr>
          <w:rFonts w:eastAsia="DengXian"/>
        </w:rPr>
        <w:t xml:space="preserve">        '429':</w:t>
      </w:r>
    </w:p>
    <w:p w14:paraId="40B926D0" w14:textId="77777777" w:rsidR="00782BC3" w:rsidRDefault="00782BC3" w:rsidP="00782BC3">
      <w:pPr>
        <w:pStyle w:val="PL"/>
        <w:rPr>
          <w:rFonts w:eastAsia="DengXian"/>
        </w:rPr>
      </w:pPr>
      <w:r>
        <w:rPr>
          <w:rFonts w:eastAsia="DengXian"/>
        </w:rPr>
        <w:t xml:space="preserve">          $ref: 'TS29571_CommonData.yaml#/components/responses/429'</w:t>
      </w:r>
    </w:p>
    <w:p w14:paraId="1A12D221" w14:textId="77777777" w:rsidR="00782BC3" w:rsidRDefault="00782BC3" w:rsidP="00782BC3">
      <w:pPr>
        <w:pStyle w:val="PL"/>
        <w:rPr>
          <w:rFonts w:eastAsia="DengXian"/>
        </w:rPr>
      </w:pPr>
      <w:r>
        <w:rPr>
          <w:rFonts w:eastAsia="DengXian"/>
        </w:rPr>
        <w:t xml:space="preserve">        '500':</w:t>
      </w:r>
    </w:p>
    <w:p w14:paraId="5F140A49" w14:textId="77777777" w:rsidR="00782BC3" w:rsidRDefault="00782BC3" w:rsidP="00782BC3">
      <w:pPr>
        <w:pStyle w:val="PL"/>
        <w:rPr>
          <w:rFonts w:eastAsia="DengXian"/>
        </w:rPr>
      </w:pPr>
      <w:r>
        <w:rPr>
          <w:rFonts w:eastAsia="DengXian"/>
        </w:rPr>
        <w:t xml:space="preserve">          $ref: 'TS29571_CommonData.yaml#/components/responses/500'</w:t>
      </w:r>
    </w:p>
    <w:p w14:paraId="1EDB8B9B" w14:textId="77777777" w:rsidR="00782BC3" w:rsidRDefault="00782BC3" w:rsidP="00782BC3">
      <w:pPr>
        <w:pStyle w:val="PL"/>
        <w:rPr>
          <w:rFonts w:eastAsia="DengXian"/>
        </w:rPr>
      </w:pPr>
      <w:r>
        <w:rPr>
          <w:rFonts w:eastAsia="DengXian"/>
        </w:rPr>
        <w:t xml:space="preserve">        '50</w:t>
      </w:r>
      <w:r>
        <w:rPr>
          <w:rFonts w:eastAsia="DengXian"/>
          <w:lang w:eastAsia="zh-CN"/>
        </w:rPr>
        <w:t>2</w:t>
      </w:r>
      <w:r>
        <w:rPr>
          <w:rFonts w:eastAsia="DengXian"/>
        </w:rPr>
        <w:t>':</w:t>
      </w:r>
    </w:p>
    <w:p w14:paraId="6787812A" w14:textId="77777777" w:rsidR="00782BC3" w:rsidRDefault="00782BC3" w:rsidP="00782BC3">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730984" w14:textId="77777777" w:rsidR="00782BC3" w:rsidRDefault="00782BC3" w:rsidP="00782BC3">
      <w:pPr>
        <w:pStyle w:val="PL"/>
        <w:rPr>
          <w:rFonts w:eastAsia="DengXian"/>
        </w:rPr>
      </w:pPr>
      <w:r>
        <w:rPr>
          <w:rFonts w:eastAsia="DengXian"/>
        </w:rPr>
        <w:t xml:space="preserve">        '503':</w:t>
      </w:r>
    </w:p>
    <w:p w14:paraId="5C40DDF3" w14:textId="77777777" w:rsidR="00782BC3" w:rsidRDefault="00782BC3" w:rsidP="00782BC3">
      <w:pPr>
        <w:pStyle w:val="PL"/>
        <w:rPr>
          <w:rFonts w:eastAsia="DengXian"/>
        </w:rPr>
      </w:pPr>
      <w:r>
        <w:rPr>
          <w:rFonts w:eastAsia="DengXian"/>
        </w:rPr>
        <w:t xml:space="preserve">          $ref: 'TS29571_CommonData.yaml#/components/responses/503'</w:t>
      </w:r>
    </w:p>
    <w:p w14:paraId="3F8F9AAE" w14:textId="77777777" w:rsidR="00782BC3" w:rsidRDefault="00782BC3" w:rsidP="00782BC3">
      <w:pPr>
        <w:pStyle w:val="PL"/>
        <w:rPr>
          <w:rFonts w:eastAsia="DengXian"/>
        </w:rPr>
      </w:pPr>
      <w:r>
        <w:rPr>
          <w:rFonts w:eastAsia="DengXian"/>
        </w:rPr>
        <w:t xml:space="preserve">        '504':</w:t>
      </w:r>
    </w:p>
    <w:p w14:paraId="032DD22B" w14:textId="77777777" w:rsidR="00782BC3" w:rsidRDefault="00782BC3" w:rsidP="00782BC3">
      <w:pPr>
        <w:pStyle w:val="PL"/>
        <w:rPr>
          <w:rFonts w:eastAsia="DengXian"/>
        </w:rPr>
      </w:pPr>
      <w:r>
        <w:rPr>
          <w:rFonts w:eastAsia="DengXian"/>
        </w:rPr>
        <w:t xml:space="preserve">          $ref: 'TS29571_CommonData.yaml#/components/responses/504'</w:t>
      </w:r>
    </w:p>
    <w:p w14:paraId="0FE45DA4" w14:textId="77777777" w:rsidR="00782BC3" w:rsidRDefault="00782BC3" w:rsidP="00782BC3">
      <w:pPr>
        <w:pStyle w:val="PL"/>
        <w:rPr>
          <w:rFonts w:eastAsia="DengXian"/>
        </w:rPr>
      </w:pPr>
      <w:r>
        <w:rPr>
          <w:rFonts w:eastAsia="DengXian"/>
        </w:rPr>
        <w:t xml:space="preserve">        default:</w:t>
      </w:r>
    </w:p>
    <w:p w14:paraId="2E8C3B80" w14:textId="362957D9" w:rsidR="00782BC3" w:rsidRDefault="00782BC3" w:rsidP="007C6ECB">
      <w:pPr>
        <w:pStyle w:val="PL"/>
        <w:rPr>
          <w:rFonts w:eastAsia="DengXian"/>
          <w:lang w:eastAsia="zh-CN"/>
        </w:rPr>
      </w:pPr>
      <w:r>
        <w:rPr>
          <w:rFonts w:eastAsia="DengXian"/>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63EB3A5D" w:rsidR="00C87C4D" w:rsidRDefault="00C87C4D" w:rsidP="00C87C4D">
      <w:pPr>
        <w:pStyle w:val="PL"/>
        <w:tabs>
          <w:tab w:val="clear" w:pos="8832"/>
          <w:tab w:val="left" w:pos="8755"/>
        </w:tabs>
        <w:rPr>
          <w:rFonts w:eastAsia="DengXian"/>
          <w:lang w:eastAsia="zh-CN"/>
        </w:rPr>
      </w:pPr>
      <w:r>
        <w:t xml:space="preserve">            ngmlc-loc:loc-update-subs:invoke: Access to invoke Location update </w:t>
      </w:r>
      <w:r>
        <w:rPr>
          <w:rFonts w:eastAsia="DengXian"/>
          <w:lang w:eastAsia="zh-CN"/>
        </w:rPr>
        <w:t>subscribe</w:t>
      </w:r>
    </w:p>
    <w:p w14:paraId="522AED4E" w14:textId="65ED1CAC" w:rsidR="00176D4C" w:rsidRDefault="00176D4C" w:rsidP="005E3E77">
      <w:pPr>
        <w:pStyle w:val="PL"/>
      </w:pPr>
      <w:r w:rsidRPr="005E3E77">
        <w:lastRenderedPageBreak/>
        <w:t xml:space="preserve">            </w:t>
      </w:r>
      <w:r>
        <w:t>ngmlc-loc:perform-privacy-check-id-mapping:invoke: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B53426">
      <w:pPr>
        <w:pStyle w:val="PL"/>
      </w:pPr>
      <w:r>
        <w:t xml:space="preserve">        supi:</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appLayerId:</w:t>
      </w:r>
    </w:p>
    <w:p w14:paraId="4098C847" w14:textId="151915B7" w:rsidR="008D72A7" w:rsidRDefault="001D0BBE" w:rsidP="00B53426">
      <w:pPr>
        <w:pStyle w:val="PL"/>
        <w:rPr>
          <w:lang w:eastAsia="zh-CN"/>
        </w:rPr>
      </w:pPr>
      <w:r>
        <w:t xml:space="preserve">          $ref: 'TS29571_CommonData.yaml#/components/schemas/ApplicationlayerId'</w:t>
      </w:r>
    </w:p>
    <w:p w14:paraId="4048300C" w14:textId="77777777" w:rsidR="006C5D01" w:rsidRDefault="006C5D01" w:rsidP="00B53426">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B53426">
      <w:pPr>
        <w:pStyle w:val="PL"/>
      </w:pPr>
      <w:r>
        <w:t xml:space="preserve">          $ref: '#/components/schemas/IntegrityRequirements'</w:t>
      </w:r>
    </w:p>
    <w:p w14:paraId="772F04CC" w14:textId="77777777" w:rsidR="008B1C05" w:rsidRPr="00A90E73" w:rsidRDefault="008B1C05" w:rsidP="00B53426">
      <w:pPr>
        <w:pStyle w:val="PL"/>
        <w:rPr>
          <w:lang w:val="en-US"/>
        </w:rPr>
      </w:pPr>
      <w:r w:rsidRPr="00A90E73">
        <w:rPr>
          <w:lang w:val="en-US"/>
        </w:rPr>
        <w:t xml:space="preserve">        </w:t>
      </w:r>
      <w:r w:rsidRPr="00EC041E">
        <w:rPr>
          <w:lang w:eastAsia="zh-CN"/>
        </w:rPr>
        <w:t>upLocRepInfo</w:t>
      </w:r>
      <w:r>
        <w:rPr>
          <w:lang w:eastAsia="zh-CN"/>
        </w:rPr>
        <w:t>Af</w:t>
      </w:r>
      <w:r w:rsidRPr="00EC041E">
        <w:rPr>
          <w:lang w:eastAsia="zh-CN"/>
        </w:rPr>
        <w:t>:</w:t>
      </w:r>
    </w:p>
    <w:p w14:paraId="071D1CC7" w14:textId="61B0A8CA" w:rsidR="008B1C05" w:rsidRDefault="008B1C05" w:rsidP="00B53426">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657D3918" w:rsidR="004B5F61" w:rsidRDefault="004B5F61" w:rsidP="004B5F61">
      <w:pPr>
        <w:pStyle w:val="PL"/>
      </w:pPr>
      <w:r w:rsidRPr="003B2883">
        <w:t xml:space="preserve">        </w:t>
      </w:r>
      <w:r>
        <w:rPr>
          <w:lang w:eastAsia="zh-CN"/>
        </w:rPr>
        <w:t>relatedU</w:t>
      </w:r>
      <w:r w:rsidR="00733551">
        <w:rPr>
          <w:lang w:eastAsia="zh-CN"/>
        </w:rPr>
        <w:t>e</w:t>
      </w:r>
      <w:r>
        <w:rPr>
          <w:lang w:eastAsia="zh-CN"/>
        </w:rPr>
        <w:t>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r w:rsidRPr="00942DE4">
        <w:t>RelatedU</w:t>
      </w:r>
      <w:r w:rsidR="00B875DC">
        <w:t>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coordinateID:</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r>
        <w:rPr>
          <w:lang w:eastAsia="zh-CN"/>
        </w:rPr>
        <w:t>mbsrPosInd</w:t>
      </w:r>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boolean</w:t>
      </w:r>
    </w:p>
    <w:p w14:paraId="44254D59" w14:textId="77777777" w:rsidR="00CC7A37" w:rsidRPr="00331B3E" w:rsidRDefault="00CC7A37" w:rsidP="00CC7A37">
      <w:pPr>
        <w:pStyle w:val="PL"/>
        <w:rPr>
          <w:lang w:val="en-US"/>
        </w:rPr>
      </w:pPr>
      <w:r w:rsidRPr="00331B3E">
        <w:rPr>
          <w:lang w:val="en-US"/>
        </w:rPr>
        <w:t xml:space="preserve">          enum:</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r>
        <w:rPr>
          <w:lang w:eastAsia="zh-CN"/>
        </w:rPr>
        <w:t>mwabInd</w:t>
      </w:r>
      <w:r>
        <w:rPr>
          <w:lang w:val="en-US"/>
        </w:rPr>
        <w:t>:</w:t>
      </w:r>
    </w:p>
    <w:p w14:paraId="0266B955" w14:textId="77777777" w:rsidR="00662BDA" w:rsidRDefault="00662BDA" w:rsidP="00662BDA">
      <w:pPr>
        <w:pStyle w:val="PL"/>
        <w:rPr>
          <w:lang w:val="en-US"/>
        </w:rPr>
      </w:pPr>
      <w:r>
        <w:rPr>
          <w:lang w:val="en-US"/>
        </w:rPr>
        <w:t xml:space="preserve">          type: boolean</w:t>
      </w:r>
    </w:p>
    <w:p w14:paraId="39E0A043" w14:textId="77777777" w:rsidR="00662BDA" w:rsidRDefault="00662BDA" w:rsidP="00662BDA">
      <w:pPr>
        <w:pStyle w:val="PL"/>
        <w:rPr>
          <w:lang w:val="en-US"/>
        </w:rPr>
      </w:pPr>
      <w:r>
        <w:rPr>
          <w:lang w:val="en-US"/>
        </w:rPr>
        <w:t xml:space="preserve">          enum:</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r w:rsidR="00395766">
        <w:rPr>
          <w:lang w:eastAsia="zh-CN"/>
        </w:rPr>
        <w:t>A</w:t>
      </w:r>
      <w:r w:rsidR="00395766">
        <w:t>pplicationlayerId'</w:t>
      </w:r>
    </w:p>
    <w:p w14:paraId="7738456E" w14:textId="5569739F" w:rsidR="007528AA" w:rsidRPr="007528AA" w:rsidRDefault="007528AA" w:rsidP="007528AA">
      <w:pPr>
        <w:pStyle w:val="PL"/>
        <w:rPr>
          <w:lang w:val="en-US"/>
        </w:rPr>
      </w:pPr>
      <w:r w:rsidRPr="007528AA">
        <w:rPr>
          <w:lang w:val="en-US"/>
        </w:rPr>
        <w:t xml:space="preserve">        </w:t>
      </w:r>
      <w:r w:rsidR="00B110DD">
        <w:rPr>
          <w:lang w:val="en-US"/>
        </w:rPr>
        <w:t>distance</w:t>
      </w:r>
      <w:r w:rsidRPr="007528AA">
        <w:rPr>
          <w:lang w:val="en-US"/>
        </w:rPr>
        <w:t>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integrityResult:</w:t>
      </w:r>
    </w:p>
    <w:p w14:paraId="7DE5CBED" w14:textId="024D24C5" w:rsidR="00BA6966" w:rsidRPr="004375A7" w:rsidRDefault="00DF52A3" w:rsidP="00DF52A3">
      <w:pPr>
        <w:pStyle w:val="PL"/>
        <w:rPr>
          <w:lang w:val="en-US"/>
        </w:rPr>
      </w:pPr>
      <w:r w:rsidRPr="00BA6966">
        <w:rPr>
          <w:lang w:val="en-US"/>
        </w:rPr>
        <w:t xml:space="preserve">          $ref: '#/components/schemas/IntegrityResult'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32FA4886" w:rsidR="008D72A7" w:rsidRDefault="008D72A7" w:rsidP="008D72A7">
      <w:pPr>
        <w:pStyle w:val="PL"/>
      </w:pPr>
      <w:r>
        <w:t xml:space="preserve">          $ref: 'TS29571_CommonData.yaml#/components/schemas/</w:t>
      </w:r>
      <w:r w:rsidR="00D1773D">
        <w:rPr>
          <w:rFonts w:hint="eastAsia"/>
          <w:lang w:eastAsia="zh-CN"/>
        </w:rPr>
        <w:t>AmfId</w:t>
      </w:r>
      <w:r w:rsidR="00D1773D">
        <w:t>'</w:t>
      </w:r>
    </w:p>
    <w:p w14:paraId="282E9277" w14:textId="77777777" w:rsidR="001639B2" w:rsidRPr="003B2883" w:rsidRDefault="001639B2" w:rsidP="001639B2">
      <w:pPr>
        <w:pStyle w:val="PL"/>
      </w:pPr>
      <w:r w:rsidRPr="003B2883">
        <w:t xml:space="preserve">        </w:t>
      </w:r>
      <w:r>
        <w:rPr>
          <w:lang w:eastAsia="zh-CN"/>
        </w:rPr>
        <w:t>nrppaPeriodicInd</w:t>
      </w:r>
      <w:r w:rsidRPr="003B2883">
        <w:t>:</w:t>
      </w:r>
    </w:p>
    <w:p w14:paraId="1DB59C39" w14:textId="77777777" w:rsidR="001639B2" w:rsidRDefault="001639B2" w:rsidP="001639B2">
      <w:pPr>
        <w:pStyle w:val="PL"/>
      </w:pPr>
      <w:r w:rsidRPr="003B2883">
        <w:t xml:space="preserve">          type: boolean</w:t>
      </w:r>
    </w:p>
    <w:p w14:paraId="5B370B00" w14:textId="77777777" w:rsidR="001639B2" w:rsidRDefault="001639B2" w:rsidP="001639B2">
      <w:pPr>
        <w:pStyle w:val="PL"/>
      </w:pPr>
      <w:r>
        <w:t xml:space="preserve">          enum:</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r w:rsidRPr="00C22365">
        <w:t>pseudonymIndicator</w:t>
      </w:r>
      <w:r>
        <w:t>:</w:t>
      </w:r>
    </w:p>
    <w:p w14:paraId="2F90FB27" w14:textId="5B8DBC3F" w:rsidR="00D8654D" w:rsidRDefault="00D8654D" w:rsidP="00D8654D">
      <w:pPr>
        <w:pStyle w:val="PL"/>
        <w:rPr>
          <w:lang w:eastAsia="zh-CN"/>
        </w:rPr>
      </w:pPr>
      <w:r>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EventNotify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DengXian"/>
        </w:rPr>
      </w:pPr>
      <w:r>
        <w:t xml:space="preserve">        </w:t>
      </w:r>
      <w:r w:rsidR="009C23BE" w:rsidRPr="00EF4063">
        <w:rPr>
          <w:rFonts w:eastAsia="DengXian"/>
        </w:rPr>
        <w:t>accuracyFulfilmentIndicator:</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r w:rsidR="009C23BE" w:rsidRPr="00EF4063">
        <w:rPr>
          <w:rFonts w:eastAsia="DengXian"/>
        </w:rPr>
        <w:t>failureCause:</w:t>
      </w:r>
    </w:p>
    <w:p w14:paraId="3D9AFAAB" w14:textId="63266FAB" w:rsidR="009C23BE" w:rsidRDefault="00587B6B" w:rsidP="009C23BE">
      <w:pPr>
        <w:pStyle w:val="PL"/>
        <w:rPr>
          <w:rFonts w:eastAsia="DengXian"/>
          <w:lang w:eastAsia="zh-CN"/>
        </w:rPr>
      </w:pPr>
      <w:r w:rsidRPr="003B2883">
        <w:lastRenderedPageBreak/>
        <w:t xml:space="preserve">          </w:t>
      </w:r>
      <w:r w:rsidR="009C23BE" w:rsidRPr="002E7305">
        <w:rPr>
          <w:rFonts w:eastAsia="DengXian"/>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49858F5A" w:rsidR="00682629" w:rsidRDefault="00682629" w:rsidP="00682629">
      <w:pPr>
        <w:pStyle w:val="PL"/>
      </w:pPr>
      <w:r>
        <w:t xml:space="preserve">          </w:t>
      </w:r>
      <w:r w:rsidR="00FA4BD9">
        <w:t>$ref: 'TS29571_CommonData.yaml#/components/schemas/</w:t>
      </w:r>
      <w:r w:rsidR="00FA4BD9">
        <w:rPr>
          <w:lang w:eastAsia="zh-CN"/>
        </w:rPr>
        <w:t>A</w:t>
      </w:r>
      <w:r w:rsidR="00FA4BD9">
        <w:t>pplicationlayerId'</w:t>
      </w:r>
    </w:p>
    <w:p w14:paraId="23B5F1A9" w14:textId="5FCA76C1" w:rsidR="00682629" w:rsidRDefault="00682629" w:rsidP="00682629">
      <w:pPr>
        <w:pStyle w:val="PL"/>
      </w:pPr>
      <w:r>
        <w:t xml:space="preserve">        </w:t>
      </w:r>
      <w:r w:rsidR="001A39F5">
        <w:rPr>
          <w:lang w:eastAsia="zh-CN"/>
        </w:rPr>
        <w:t>distance</w:t>
      </w:r>
      <w:r>
        <w:rPr>
          <w:lang w:eastAsia="zh-CN"/>
        </w:rPr>
        <w:t>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integrityResult:</w:t>
      </w:r>
    </w:p>
    <w:p w14:paraId="4EEB3192" w14:textId="68321E85" w:rsidR="002964A3" w:rsidRDefault="00316BBA" w:rsidP="00740B14">
      <w:pPr>
        <w:pStyle w:val="PL"/>
        <w:rPr>
          <w:lang w:eastAsia="zh-CN"/>
        </w:rPr>
      </w:pPr>
      <w:r>
        <w:rPr>
          <w:lang w:eastAsia="zh-CN"/>
        </w:rPr>
        <w:t xml:space="preserve">          $ref: '#/components/schemas/IntegrityResult'</w:t>
      </w:r>
    </w:p>
    <w:p w14:paraId="3E34B050" w14:textId="77777777" w:rsidR="00180E90" w:rsidRPr="003B2883" w:rsidRDefault="00180E90" w:rsidP="00180E90">
      <w:pPr>
        <w:pStyle w:val="PL"/>
      </w:pPr>
      <w:r w:rsidRPr="003B2883">
        <w:t xml:space="preserve">        </w:t>
      </w:r>
      <w:r>
        <w:rPr>
          <w:lang w:eastAsia="zh-CN"/>
        </w:rPr>
        <w:t>nrppaPeriodicInd</w:t>
      </w:r>
      <w:r w:rsidRPr="003B2883">
        <w:t>:</w:t>
      </w:r>
    </w:p>
    <w:p w14:paraId="065CCAF4" w14:textId="77777777" w:rsidR="00180E90" w:rsidRDefault="00180E90" w:rsidP="00180E90">
      <w:pPr>
        <w:pStyle w:val="PL"/>
      </w:pPr>
      <w:r w:rsidRPr="003B2883">
        <w:t xml:space="preserve">          type: boolean</w:t>
      </w:r>
    </w:p>
    <w:p w14:paraId="30E2969C" w14:textId="77777777" w:rsidR="00180E90" w:rsidRDefault="00180E90" w:rsidP="00180E90">
      <w:pPr>
        <w:pStyle w:val="PL"/>
      </w:pPr>
      <w:r>
        <w:t xml:space="preserve">          enum:</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IntegrityRequirements:</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timeToAlert: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'#/components/schemas/TimeToAlert'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targetIntegrityRisk:</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'#/components/schemas/TargetIntegrityRisk'</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'#/components/schemas/AlertLimit'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horizontalProtectionLevel</w:t>
      </w:r>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horizontalProtectionLevel:</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'#/components/schemas/HorizontalProtectionLevel'</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verticalProtectionLevel:</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'#/components/schemas/VerticalProtectionLevel'</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r w:rsidRPr="00063ACF">
        <w:rPr>
          <w:lang w:val="en-US"/>
        </w:rPr>
        <w:t>UpLocRepInfo</w:t>
      </w:r>
      <w:r>
        <w:rPr>
          <w:lang w:val="en-US"/>
        </w:rPr>
        <w:t>Af</w:t>
      </w:r>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r w:rsidRPr="00DB612B">
        <w:rPr>
          <w:lang w:val="en-US"/>
        </w:rPr>
        <w:t>upLocRep</w:t>
      </w:r>
      <w:r>
        <w:rPr>
          <w:lang w:val="en-US"/>
        </w:rPr>
        <w:t>Af</w:t>
      </w:r>
      <w:r w:rsidRPr="00DB612B">
        <w:rPr>
          <w:lang w:val="en-US"/>
        </w:rPr>
        <w:t>Ind</w:t>
      </w:r>
      <w:r w:rsidRPr="00A90E73">
        <w:rPr>
          <w:lang w:val="en-US"/>
        </w:rPr>
        <w:t>:</w:t>
      </w:r>
    </w:p>
    <w:p w14:paraId="653D0F0F" w14:textId="77777777" w:rsidR="00B1286A" w:rsidRDefault="00B1286A" w:rsidP="00B53426">
      <w:pPr>
        <w:pStyle w:val="PL"/>
        <w:rPr>
          <w:lang w:val="en-US"/>
        </w:rPr>
      </w:pPr>
      <w:r w:rsidRPr="00A90E73">
        <w:rPr>
          <w:lang w:val="en-US"/>
        </w:rPr>
        <w:t xml:space="preserve">          type: boolean</w:t>
      </w:r>
    </w:p>
    <w:p w14:paraId="727795A7" w14:textId="77777777" w:rsidR="00B1286A" w:rsidRDefault="00B1286A" w:rsidP="00B53426">
      <w:pPr>
        <w:pStyle w:val="PL"/>
        <w:rPr>
          <w:lang w:val="en-US"/>
        </w:rPr>
      </w:pPr>
      <w:r w:rsidRPr="00A90E73">
        <w:rPr>
          <w:lang w:val="en-US"/>
        </w:rPr>
        <w:t xml:space="preserve">          </w:t>
      </w:r>
      <w:r>
        <w:rPr>
          <w:lang w:val="en-US"/>
        </w:rPr>
        <w:t>enum:</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r>
        <w:t>u</w:t>
      </w:r>
      <w:r w:rsidRPr="005A044C">
        <w:t>pLocRepAddrAf</w:t>
      </w:r>
      <w:r w:rsidRPr="00A90E73">
        <w:t>:</w:t>
      </w:r>
    </w:p>
    <w:p w14:paraId="2D60D257" w14:textId="6B865180" w:rsidR="00B1286A" w:rsidRDefault="00B1286A" w:rsidP="00B53426">
      <w:pPr>
        <w:pStyle w:val="PL"/>
        <w:rPr>
          <w:lang w:val="en-US"/>
        </w:rPr>
      </w:pPr>
      <w:r w:rsidRPr="00A90E73">
        <w:lastRenderedPageBreak/>
        <w:t xml:space="preserve">          $ref: '#/components/schemas/</w:t>
      </w:r>
      <w:r w:rsidRPr="005A044C">
        <w:t>UpLocRepAddrAf</w:t>
      </w:r>
      <w:r>
        <w:t>'</w:t>
      </w:r>
    </w:p>
    <w:p w14:paraId="76721012" w14:textId="77777777" w:rsidR="00B1286A" w:rsidRPr="00A90E73" w:rsidRDefault="00B1286A" w:rsidP="00B53426">
      <w:pPr>
        <w:pStyle w:val="PL"/>
      </w:pPr>
      <w:r w:rsidRPr="00A90E73">
        <w:t xml:space="preserve">        </w:t>
      </w:r>
      <w:r w:rsidRPr="005378DE">
        <w:t>upCumEvtRptCriteria</w:t>
      </w:r>
      <w:r w:rsidRPr="00A90E73">
        <w:t>:</w:t>
      </w:r>
    </w:p>
    <w:p w14:paraId="10DF72C9" w14:textId="77777777" w:rsidR="00B1286A" w:rsidRPr="00A90E73" w:rsidRDefault="00B1286A" w:rsidP="00B53426">
      <w:pPr>
        <w:pStyle w:val="PL"/>
      </w:pPr>
      <w:r w:rsidRPr="00A90E73">
        <w:t xml:space="preserve">          $ref: '#/components/schemas/</w:t>
      </w:r>
      <w:r w:rsidRPr="00D130AA">
        <w:t>UpCumEvtRptCriteria</w:t>
      </w:r>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r w:rsidRPr="00E25185">
        <w:rPr>
          <w:lang w:val="en-US"/>
        </w:rPr>
        <w:t>UpCumEvtRptCriteria</w:t>
      </w:r>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r w:rsidRPr="00081F0A">
        <w:t>evtRptTimeCriteria</w:t>
      </w:r>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r w:rsidRPr="00DA5D85">
        <w:t>evtRptCountCriteria</w:t>
      </w:r>
      <w:r w:rsidRPr="00A90E73">
        <w:t>:</w:t>
      </w:r>
    </w:p>
    <w:p w14:paraId="7664A5C8" w14:textId="77777777" w:rsidR="00B1286A" w:rsidRDefault="00B1286A" w:rsidP="00B53426">
      <w:pPr>
        <w:pStyle w:val="PL"/>
        <w:rPr>
          <w:rFonts w:eastAsia="DengXian"/>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RelatedU</w:t>
      </w:r>
      <w:r w:rsidR="00B875DC">
        <w:t>e</w:t>
      </w:r>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r>
        <w:t>relatedU</w:t>
      </w:r>
      <w:r w:rsidR="00EF69EA">
        <w:t>e</w:t>
      </w:r>
      <w:r>
        <w:t>Type</w:t>
      </w:r>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appLayerId:</w:t>
      </w:r>
    </w:p>
    <w:p w14:paraId="3FE19645" w14:textId="77777777" w:rsidR="00EA76B9" w:rsidRDefault="00EA76B9" w:rsidP="00B53426">
      <w:pPr>
        <w:pStyle w:val="PL"/>
      </w:pPr>
      <w:r>
        <w:t xml:space="preserve">          $ref: 'TS29571_CommonData.yaml#/components/schemas/</w:t>
      </w:r>
      <w:r>
        <w:rPr>
          <w:lang w:eastAsia="zh-CN"/>
        </w:rPr>
        <w:t>A</w:t>
      </w:r>
      <w:r>
        <w:t>pplicationlayerId'</w:t>
      </w:r>
    </w:p>
    <w:p w14:paraId="4C4EAE3B" w14:textId="77777777" w:rsidR="00EA76B9" w:rsidRDefault="00EA76B9" w:rsidP="00B53426">
      <w:pPr>
        <w:pStyle w:val="PL"/>
      </w:pPr>
      <w:r>
        <w:t xml:space="preserve">        gpsi:</w:t>
      </w:r>
    </w:p>
    <w:p w14:paraId="017EED1F" w14:textId="77777777" w:rsidR="00EA76B9" w:rsidRDefault="00EA76B9" w:rsidP="00B53426">
      <w:pPr>
        <w:pStyle w:val="PL"/>
      </w:pPr>
      <w:r>
        <w:t xml:space="preserve">          $ref: 'TS29571_CommonData.yaml#/components/schemas/Gpsi'</w:t>
      </w:r>
    </w:p>
    <w:p w14:paraId="7D5B7003" w14:textId="77777777" w:rsidR="00EA76B9" w:rsidRDefault="00EA76B9" w:rsidP="00B53426">
      <w:pPr>
        <w:pStyle w:val="PL"/>
      </w:pPr>
      <w:r>
        <w:t xml:space="preserve">        supi:</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relatedU</w:t>
      </w:r>
      <w:r w:rsidR="00B875DC">
        <w:t>e</w:t>
      </w:r>
      <w:r>
        <w:t>Type:</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r>
        <w:t>RelatedU</w:t>
      </w:r>
      <w:r w:rsidR="00B875DC">
        <w:t>e</w:t>
      </w:r>
      <w:r>
        <w:t>Type</w:t>
      </w:r>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PrivacyCheckIdMappingReqData:</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gpsi</w:t>
      </w:r>
      <w:r w:rsidR="004A7798">
        <w:t>List</w:t>
      </w:r>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'TS29571_CommonData.yaml#/components/schemas/Gpsi'</w:t>
      </w:r>
    </w:p>
    <w:p w14:paraId="435E1349" w14:textId="0E1836BF" w:rsidR="004A7798" w:rsidRDefault="004A7798" w:rsidP="00B53426">
      <w:pPr>
        <w:pStyle w:val="PL"/>
      </w:pPr>
      <w:r>
        <w:t xml:space="preserve">          </w:t>
      </w:r>
      <w:r>
        <w:rPr>
          <w:rFonts w:hint="eastAsia"/>
          <w:lang w:val="en-US" w:eastAsia="zh-CN"/>
        </w:rPr>
        <w:t>minItems: 1</w:t>
      </w:r>
    </w:p>
    <w:p w14:paraId="2707D5B0" w14:textId="2343EF4B" w:rsidR="00176D4C" w:rsidRDefault="00176D4C" w:rsidP="00B53426">
      <w:pPr>
        <w:pStyle w:val="PL"/>
      </w:pPr>
      <w:r>
        <w:t xml:space="preserve">        appLayerId</w:t>
      </w:r>
      <w:r w:rsidR="00CF4201">
        <w:t>s</w:t>
      </w:r>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'TS29571_CommonData.yaml#/components/schemas/ApplicationlayerId'</w:t>
      </w:r>
    </w:p>
    <w:p w14:paraId="21AD088F" w14:textId="77777777" w:rsidR="00CF4201" w:rsidRDefault="00CF4201" w:rsidP="00B53426">
      <w:pPr>
        <w:pStyle w:val="PL"/>
      </w:pPr>
      <w:r>
        <w:rPr>
          <w:rFonts w:hint="eastAsia"/>
          <w:lang w:val="en-US" w:eastAsia="zh-CN"/>
        </w:rPr>
        <w:t xml:space="preserve">          minItems: 1</w:t>
      </w:r>
    </w:p>
    <w:p w14:paraId="3965342E" w14:textId="1EF44567" w:rsidR="004E06A9" w:rsidRDefault="004E06A9" w:rsidP="00B53426">
      <w:pPr>
        <w:pStyle w:val="PL"/>
      </w:pPr>
      <w:r>
        <w:t xml:space="preserve">        externalClientId:</w:t>
      </w:r>
    </w:p>
    <w:p w14:paraId="7A8FA671" w14:textId="77777777" w:rsidR="004E06A9" w:rsidRDefault="004E06A9" w:rsidP="00B53426">
      <w:pPr>
        <w:pStyle w:val="PL"/>
      </w:pPr>
      <w:r>
        <w:t xml:space="preserve">          $ref: '#/components/schemas/ExternalClientIdentification'</w:t>
      </w:r>
    </w:p>
    <w:p w14:paraId="73F1462B" w14:textId="77777777" w:rsidR="004E06A9" w:rsidRDefault="004E06A9" w:rsidP="00B53426">
      <w:pPr>
        <w:pStyle w:val="PL"/>
      </w:pPr>
      <w:r>
        <w:t xml:space="preserve">        afId:</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PrivacyCheckIdMappingRespData:</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appLayerId</w:t>
      </w:r>
      <w:r w:rsidR="008C0092">
        <w:t>s</w:t>
      </w:r>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'TS29571_CommonData.yaml#/components/schemas/ApplicationlayerId'</w:t>
      </w:r>
    </w:p>
    <w:p w14:paraId="75811346" w14:textId="3038C46E" w:rsidR="008C0092" w:rsidRDefault="008C0092" w:rsidP="00B53426">
      <w:pPr>
        <w:pStyle w:val="PL"/>
      </w:pPr>
      <w:r>
        <w:rPr>
          <w:rFonts w:hint="eastAsia"/>
          <w:lang w:val="en-US" w:eastAsia="zh-CN"/>
        </w:rPr>
        <w:t xml:space="preserve">          minItems: 1</w:t>
      </w:r>
    </w:p>
    <w:p w14:paraId="4E98DBE4" w14:textId="32134808" w:rsidR="00176D4C" w:rsidRDefault="00176D4C" w:rsidP="00B53426">
      <w:pPr>
        <w:pStyle w:val="PL"/>
      </w:pPr>
      <w:r>
        <w:t xml:space="preserve">        gpsi</w:t>
      </w:r>
      <w:r w:rsidR="008C0092">
        <w:t>List</w:t>
      </w:r>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'TS29571_CommonData.yaml#/components/schemas/Gpsi'</w:t>
      </w:r>
    </w:p>
    <w:p w14:paraId="2A0601FE" w14:textId="35C2E1A8" w:rsidR="00EA76B9" w:rsidRDefault="008C0092" w:rsidP="00B53426">
      <w:pPr>
        <w:pStyle w:val="PL"/>
        <w:rPr>
          <w:lang w:eastAsia="zh-CN"/>
        </w:rPr>
      </w:pPr>
      <w:r>
        <w:rPr>
          <w:rFonts w:hint="eastAsia"/>
          <w:lang w:val="en-US" w:eastAsia="zh-CN"/>
        </w:rPr>
        <w:t xml:space="preserve">          minItems: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IntegrityProtectionLevel:</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horizontalProtectionLevel</w:t>
      </w:r>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horizontalProtectionLevel:</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'#/components/schemas/HorizontalProtectionLevel'</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verticalProtectionLevel:</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'#/components/schemas/VerticalProtectionLevel'</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IntegrityResult: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computingEntity:</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'#/components/schemas/IntegrityComputingEntity'</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protectionLevel:</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'#/components/schemas/IntegrityProtectionLevel'</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integrityReqMetInd:</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boolean</w:t>
      </w:r>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achievedTir:</w:t>
      </w:r>
    </w:p>
    <w:p w14:paraId="46E69FD5" w14:textId="21DB71B8" w:rsidR="007A61EB" w:rsidRDefault="00E85B77" w:rsidP="00B53426">
      <w:pPr>
        <w:pStyle w:val="PL"/>
        <w:rPr>
          <w:rFonts w:eastAsia="MS Mincho"/>
          <w:lang w:val="en-US" w:eastAsia="ja-JP"/>
        </w:rPr>
      </w:pPr>
      <w:r w:rsidRPr="007A61EB">
        <w:rPr>
          <w:rFonts w:eastAsia="MS Mincho"/>
          <w:lang w:val="en-US" w:eastAsia="ja-JP"/>
        </w:rPr>
        <w:t xml:space="preserve">          $ref: '#/components/schemas/TargetIntegrityRisk'</w:t>
      </w:r>
    </w:p>
    <w:p w14:paraId="7AA66081" w14:textId="28DF25F0" w:rsidR="00F75D12" w:rsidRDefault="00F75D12" w:rsidP="00B53426">
      <w:pPr>
        <w:pStyle w:val="PL"/>
        <w:rPr>
          <w:rFonts w:eastAsia="MS Mincho"/>
          <w:lang w:val="en-US" w:eastAsia="ja-JP"/>
        </w:rPr>
      </w:pPr>
    </w:p>
    <w:p w14:paraId="037145E5" w14:textId="77777777" w:rsidR="00F75D12" w:rsidRPr="003339C8" w:rsidRDefault="00F75D12" w:rsidP="00F75D12">
      <w:pPr>
        <w:pStyle w:val="PL"/>
        <w:rPr>
          <w:lang w:val="en-US" w:eastAsia="zh-CN"/>
        </w:rPr>
      </w:pPr>
      <w:r w:rsidRPr="003339C8">
        <w:rPr>
          <w:lang w:val="en-US" w:eastAsia="zh-CN"/>
        </w:rPr>
        <w:t xml:space="preserve">    UpLocRepAddrAf:</w:t>
      </w:r>
    </w:p>
    <w:p w14:paraId="2B93264E" w14:textId="77777777" w:rsidR="00F75D12" w:rsidRPr="003339C8" w:rsidRDefault="00F75D12" w:rsidP="00F75D12">
      <w:pPr>
        <w:pStyle w:val="PL"/>
        <w:rPr>
          <w:lang w:val="en-US" w:eastAsia="zh-CN"/>
        </w:rPr>
      </w:pPr>
      <w:r w:rsidRPr="003339C8">
        <w:rPr>
          <w:lang w:val="en-US" w:eastAsia="zh-CN"/>
        </w:rPr>
        <w:t xml:space="preserve">      description: Represents the user plane addressing information.</w:t>
      </w:r>
    </w:p>
    <w:p w14:paraId="47313615" w14:textId="77777777" w:rsidR="00F75D12" w:rsidRPr="003339C8" w:rsidRDefault="00F75D12" w:rsidP="00F75D12">
      <w:pPr>
        <w:pStyle w:val="PL"/>
        <w:rPr>
          <w:lang w:val="en-US" w:eastAsia="zh-CN"/>
        </w:rPr>
      </w:pPr>
      <w:r w:rsidRPr="003339C8">
        <w:rPr>
          <w:lang w:val="en-US" w:eastAsia="zh-CN"/>
        </w:rPr>
        <w:t xml:space="preserve">      type: object</w:t>
      </w:r>
    </w:p>
    <w:p w14:paraId="45F4A2DD" w14:textId="77777777" w:rsidR="00F75D12" w:rsidRPr="003339C8" w:rsidRDefault="00F75D12" w:rsidP="00F75D12">
      <w:pPr>
        <w:pStyle w:val="PL"/>
        <w:rPr>
          <w:lang w:val="en-US" w:eastAsia="zh-CN"/>
        </w:rPr>
      </w:pPr>
      <w:r w:rsidRPr="003339C8">
        <w:rPr>
          <w:lang w:val="en-US" w:eastAsia="zh-CN"/>
        </w:rPr>
        <w:t xml:space="preserve">      properties:</w:t>
      </w:r>
    </w:p>
    <w:p w14:paraId="5518CCF4" w14:textId="77777777" w:rsidR="00F75D12" w:rsidRPr="003339C8" w:rsidRDefault="00F75D12" w:rsidP="00F75D12">
      <w:pPr>
        <w:pStyle w:val="PL"/>
        <w:rPr>
          <w:lang w:val="en-US" w:eastAsia="zh-CN"/>
        </w:rPr>
      </w:pPr>
      <w:r w:rsidRPr="003339C8">
        <w:rPr>
          <w:lang w:val="en-US" w:eastAsia="zh-CN"/>
        </w:rPr>
        <w:t xml:space="preserve">        ipv4Addrs:</w:t>
      </w:r>
    </w:p>
    <w:p w14:paraId="337B9039" w14:textId="77777777" w:rsidR="00F75D12" w:rsidRPr="003339C8" w:rsidRDefault="00F75D12" w:rsidP="00F75D12">
      <w:pPr>
        <w:pStyle w:val="PL"/>
        <w:rPr>
          <w:lang w:val="en-US" w:eastAsia="zh-CN"/>
        </w:rPr>
      </w:pPr>
      <w:r w:rsidRPr="003339C8">
        <w:rPr>
          <w:lang w:val="en-US" w:eastAsia="zh-CN"/>
        </w:rPr>
        <w:t xml:space="preserve">          type: array</w:t>
      </w:r>
    </w:p>
    <w:p w14:paraId="26589D8C" w14:textId="77777777" w:rsidR="00F75D12" w:rsidRPr="003339C8" w:rsidRDefault="00F75D12" w:rsidP="00F75D12">
      <w:pPr>
        <w:pStyle w:val="PL"/>
        <w:rPr>
          <w:lang w:val="en-US" w:eastAsia="zh-CN"/>
        </w:rPr>
      </w:pPr>
      <w:r w:rsidRPr="003339C8">
        <w:rPr>
          <w:lang w:val="en-US" w:eastAsia="zh-CN"/>
        </w:rPr>
        <w:t xml:space="preserve">          items:</w:t>
      </w:r>
    </w:p>
    <w:p w14:paraId="30A0B83C" w14:textId="77777777" w:rsidR="00F75D12" w:rsidRPr="003339C8" w:rsidRDefault="00F75D12" w:rsidP="00F75D12">
      <w:pPr>
        <w:pStyle w:val="PL"/>
        <w:rPr>
          <w:lang w:val="en-US" w:eastAsia="zh-CN"/>
        </w:rPr>
      </w:pPr>
      <w:r w:rsidRPr="003339C8">
        <w:rPr>
          <w:lang w:val="en-US" w:eastAsia="zh-CN"/>
        </w:rPr>
        <w:t xml:space="preserve">            $ref: 'TS29571_CommonData.yaml#/components/schemas/Ipv4Addr'</w:t>
      </w:r>
    </w:p>
    <w:p w14:paraId="20C8AE5D" w14:textId="77777777" w:rsidR="00F75D12" w:rsidRPr="003339C8" w:rsidRDefault="00F75D12" w:rsidP="00F75D12">
      <w:pPr>
        <w:pStyle w:val="PL"/>
        <w:rPr>
          <w:lang w:val="en-US" w:eastAsia="zh-CN"/>
        </w:rPr>
      </w:pPr>
      <w:r w:rsidRPr="003339C8">
        <w:rPr>
          <w:lang w:val="en-US" w:eastAsia="zh-CN"/>
        </w:rPr>
        <w:t xml:space="preserve">          minItems: 1</w:t>
      </w:r>
    </w:p>
    <w:p w14:paraId="4DD5F416" w14:textId="77777777" w:rsidR="00F75D12" w:rsidRPr="003339C8" w:rsidRDefault="00F75D12" w:rsidP="00F75D12">
      <w:pPr>
        <w:pStyle w:val="PL"/>
        <w:rPr>
          <w:lang w:val="en-US" w:eastAsia="zh-CN"/>
        </w:rPr>
      </w:pPr>
      <w:r w:rsidRPr="003339C8">
        <w:rPr>
          <w:lang w:val="en-US" w:eastAsia="zh-CN"/>
        </w:rPr>
        <w:t xml:space="preserve">        ipv6Addrs:</w:t>
      </w:r>
    </w:p>
    <w:p w14:paraId="2401C2B7" w14:textId="77777777" w:rsidR="00F75D12" w:rsidRPr="003339C8" w:rsidRDefault="00F75D12" w:rsidP="00F75D12">
      <w:pPr>
        <w:pStyle w:val="PL"/>
        <w:rPr>
          <w:lang w:val="en-US" w:eastAsia="zh-CN"/>
        </w:rPr>
      </w:pPr>
      <w:r w:rsidRPr="003339C8">
        <w:rPr>
          <w:lang w:val="en-US" w:eastAsia="zh-CN"/>
        </w:rPr>
        <w:t xml:space="preserve">          type: array</w:t>
      </w:r>
    </w:p>
    <w:p w14:paraId="7297AE55" w14:textId="77777777" w:rsidR="00F75D12" w:rsidRPr="003339C8" w:rsidRDefault="00F75D12" w:rsidP="00F75D12">
      <w:pPr>
        <w:pStyle w:val="PL"/>
        <w:rPr>
          <w:lang w:val="en-US" w:eastAsia="zh-CN"/>
        </w:rPr>
      </w:pPr>
      <w:r w:rsidRPr="003339C8">
        <w:rPr>
          <w:lang w:val="en-US" w:eastAsia="zh-CN"/>
        </w:rPr>
        <w:t xml:space="preserve">          items:</w:t>
      </w:r>
    </w:p>
    <w:p w14:paraId="4007FA80" w14:textId="77777777" w:rsidR="00F75D12" w:rsidRPr="003339C8" w:rsidRDefault="00F75D12" w:rsidP="00F75D12">
      <w:pPr>
        <w:pStyle w:val="PL"/>
        <w:rPr>
          <w:lang w:val="en-US" w:eastAsia="zh-CN"/>
        </w:rPr>
      </w:pPr>
      <w:r w:rsidRPr="003339C8">
        <w:rPr>
          <w:lang w:val="en-US" w:eastAsia="zh-CN"/>
        </w:rPr>
        <w:t xml:space="preserve">            $ref: 'TS29571_CommonData.yaml#/components/schemas/Ipv6Addr'</w:t>
      </w:r>
    </w:p>
    <w:p w14:paraId="0D21D1A7" w14:textId="77777777" w:rsidR="00F75D12" w:rsidRPr="003339C8" w:rsidRDefault="00F75D12" w:rsidP="00F75D12">
      <w:pPr>
        <w:pStyle w:val="PL"/>
        <w:rPr>
          <w:lang w:val="en-US" w:eastAsia="zh-CN"/>
        </w:rPr>
      </w:pPr>
      <w:r w:rsidRPr="003339C8">
        <w:rPr>
          <w:lang w:val="en-US" w:eastAsia="zh-CN"/>
        </w:rPr>
        <w:t xml:space="preserve">          minItems: 1</w:t>
      </w:r>
    </w:p>
    <w:p w14:paraId="65749C47" w14:textId="77777777" w:rsidR="00F75D12" w:rsidRPr="003339C8" w:rsidRDefault="00F75D12" w:rsidP="00F75D12">
      <w:pPr>
        <w:pStyle w:val="PL"/>
        <w:rPr>
          <w:lang w:val="en-US" w:eastAsia="zh-CN"/>
        </w:rPr>
      </w:pPr>
      <w:r w:rsidRPr="003339C8">
        <w:rPr>
          <w:lang w:val="en-US" w:eastAsia="zh-CN"/>
        </w:rPr>
        <w:t xml:space="preserve">        fqdn:</w:t>
      </w:r>
    </w:p>
    <w:p w14:paraId="459C3ADE" w14:textId="77777777" w:rsidR="00F75D12" w:rsidRPr="003339C8" w:rsidRDefault="00F75D12" w:rsidP="00F75D12">
      <w:pPr>
        <w:pStyle w:val="PL"/>
        <w:rPr>
          <w:lang w:val="en-US" w:eastAsia="zh-CN"/>
        </w:rPr>
      </w:pPr>
      <w:r w:rsidRPr="003339C8">
        <w:rPr>
          <w:lang w:val="en-US" w:eastAsia="zh-CN"/>
        </w:rPr>
        <w:t xml:space="preserve">          $ref: 'TS29571_CommonData.yaml#/components/schemas/Fqdn'</w:t>
      </w:r>
    </w:p>
    <w:p w14:paraId="158B1FC8" w14:textId="77777777" w:rsidR="00F75D12" w:rsidRPr="003339C8" w:rsidRDefault="00F75D12" w:rsidP="00F75D12">
      <w:pPr>
        <w:pStyle w:val="PL"/>
        <w:rPr>
          <w:lang w:val="en-US" w:eastAsia="zh-CN"/>
        </w:rPr>
      </w:pPr>
      <w:r w:rsidRPr="003339C8">
        <w:rPr>
          <w:lang w:val="en-US" w:eastAsia="zh-CN"/>
        </w:rPr>
        <w:t xml:space="preserve">      anyOf:</w:t>
      </w:r>
    </w:p>
    <w:p w14:paraId="154EF9ED" w14:textId="17764A39"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ipv4Addrs</w:t>
      </w:r>
      <w:r>
        <w:rPr>
          <w:lang w:val="en-US" w:eastAsia="zh-CN"/>
        </w:rPr>
        <w:t xml:space="preserve"> </w:t>
      </w:r>
      <w:r w:rsidRPr="003339C8">
        <w:rPr>
          <w:lang w:val="en-US" w:eastAsia="zh-CN"/>
        </w:rPr>
        <w:t>]</w:t>
      </w:r>
    </w:p>
    <w:p w14:paraId="11D6AA67" w14:textId="08338BCA" w:rsidR="00F75D12" w:rsidRPr="003339C8" w:rsidRDefault="00F75D12" w:rsidP="00F75D12">
      <w:pPr>
        <w:pStyle w:val="PL"/>
        <w:rPr>
          <w:lang w:val="en-US" w:eastAsia="zh-CN"/>
        </w:rPr>
      </w:pPr>
      <w:r w:rsidRPr="003339C8">
        <w:rPr>
          <w:lang w:val="en-US" w:eastAsia="zh-CN"/>
        </w:rPr>
        <w:t xml:space="preserve">      - required: [</w:t>
      </w:r>
      <w:r>
        <w:rPr>
          <w:lang w:val="en-US" w:eastAsia="zh-CN"/>
        </w:rPr>
        <w:t xml:space="preserve"> </w:t>
      </w:r>
      <w:r w:rsidRPr="003339C8">
        <w:rPr>
          <w:lang w:val="en-US" w:eastAsia="zh-CN"/>
        </w:rPr>
        <w:t>ipv6Addrs</w:t>
      </w:r>
      <w:r>
        <w:rPr>
          <w:lang w:val="en-US" w:eastAsia="zh-CN"/>
        </w:rPr>
        <w:t xml:space="preserve"> </w:t>
      </w:r>
      <w:r w:rsidRPr="003339C8">
        <w:rPr>
          <w:lang w:val="en-US" w:eastAsia="zh-CN"/>
        </w:rPr>
        <w:t>]</w:t>
      </w:r>
    </w:p>
    <w:p w14:paraId="13BF34EB" w14:textId="5800E905" w:rsidR="00F75D12" w:rsidRDefault="00F75D12" w:rsidP="00B53426">
      <w:pPr>
        <w:pStyle w:val="PL"/>
        <w:rPr>
          <w:rFonts w:eastAsia="MS Mincho"/>
          <w:lang w:val="en-US" w:eastAsia="ja-JP"/>
        </w:rPr>
      </w:pPr>
      <w:r w:rsidRPr="003339C8">
        <w:rPr>
          <w:lang w:val="en-US" w:eastAsia="zh-CN"/>
        </w:rPr>
        <w:t xml:space="preserve">      - required: [</w:t>
      </w:r>
      <w:r>
        <w:rPr>
          <w:lang w:val="en-US" w:eastAsia="zh-CN"/>
        </w:rPr>
        <w:t xml:space="preserve"> </w:t>
      </w:r>
      <w:r w:rsidRPr="003339C8">
        <w:rPr>
          <w:lang w:val="en-US" w:eastAsia="zh-CN"/>
        </w:rPr>
        <w:t>fqdn</w:t>
      </w:r>
      <w:r>
        <w:rPr>
          <w:lang w:val="en-US" w:eastAsia="zh-CN"/>
        </w:rPr>
        <w:t xml:space="preserve"> </w:t>
      </w:r>
      <w:r w:rsidRPr="003339C8">
        <w:rPr>
          <w:lang w:val="en-US" w:eastAsia="zh-CN"/>
        </w:rPr>
        <w:t>]</w:t>
      </w:r>
    </w:p>
    <w:p w14:paraId="623AEEC2" w14:textId="4DEAB108" w:rsidR="005146EF" w:rsidRDefault="005146EF" w:rsidP="00B53426">
      <w:pPr>
        <w:pStyle w:val="PL"/>
        <w:rPr>
          <w:lang w:val="en-US" w:eastAsia="zh-CN"/>
        </w:rPr>
      </w:pPr>
    </w:p>
    <w:p w14:paraId="1B001E57" w14:textId="77777777" w:rsidR="00C03A70" w:rsidRDefault="00C03A70" w:rsidP="00C03A70">
      <w:pPr>
        <w:pStyle w:val="PL"/>
      </w:pPr>
      <w:r w:rsidRPr="003B2883">
        <w:t xml:space="preserve">    </w:t>
      </w:r>
      <w:r>
        <w:t>Add</w:t>
      </w:r>
      <w:r w:rsidRPr="00BF6487">
        <w:rPr>
          <w:lang w:val="en-US"/>
        </w:rPr>
        <w:t>LocationData</w:t>
      </w:r>
      <w:r>
        <w:rPr>
          <w:lang w:val="en-US"/>
        </w:rPr>
        <w:t>s</w:t>
      </w:r>
      <w:r w:rsidRPr="003B2883">
        <w:t>:</w:t>
      </w:r>
    </w:p>
    <w:p w14:paraId="6E98BCDB" w14:textId="77777777" w:rsidR="00C03A70" w:rsidRDefault="00C03A70" w:rsidP="00C03A70">
      <w:pPr>
        <w:pStyle w:val="PL"/>
      </w:pPr>
      <w:r>
        <w:t xml:space="preserve">      </w:t>
      </w:r>
      <w:r>
        <w:rPr>
          <w:lang w:val="en-US"/>
        </w:rPr>
        <w:t xml:space="preserve">description: </w:t>
      </w:r>
      <w:r>
        <w:t>Contains one or more LocationData</w:t>
      </w:r>
    </w:p>
    <w:p w14:paraId="749201CF" w14:textId="77777777" w:rsidR="00C03A70" w:rsidRDefault="00C03A70" w:rsidP="00C03A70">
      <w:pPr>
        <w:pStyle w:val="PL"/>
      </w:pPr>
      <w:r>
        <w:t xml:space="preserve">      type: array</w:t>
      </w:r>
    </w:p>
    <w:p w14:paraId="205C63E7" w14:textId="77777777" w:rsidR="00C03A70" w:rsidRDefault="00C03A70" w:rsidP="00C03A70">
      <w:pPr>
        <w:pStyle w:val="PL"/>
      </w:pPr>
      <w:r>
        <w:t xml:space="preserve">      items:</w:t>
      </w:r>
    </w:p>
    <w:p w14:paraId="13715895" w14:textId="77777777" w:rsidR="00C03A70" w:rsidRDefault="00C03A70" w:rsidP="00C03A70">
      <w:pPr>
        <w:pStyle w:val="PL"/>
      </w:pPr>
      <w:r>
        <w:t xml:space="preserve">        </w:t>
      </w:r>
      <w:r w:rsidRPr="00BF6487">
        <w:rPr>
          <w:lang w:val="en-US"/>
        </w:rPr>
        <w:t>$ref: '#/components/schemas</w:t>
      </w:r>
      <w:r w:rsidRPr="003B2883">
        <w:t>/</w:t>
      </w:r>
      <w:r w:rsidRPr="00BF6487">
        <w:rPr>
          <w:lang w:val="en-US"/>
        </w:rPr>
        <w:t>LocationData</w:t>
      </w:r>
      <w:r w:rsidRPr="003B2883">
        <w:t>'</w:t>
      </w:r>
    </w:p>
    <w:p w14:paraId="7E60006D" w14:textId="77777777" w:rsidR="00C03A70" w:rsidRDefault="00C03A70" w:rsidP="00C03A70">
      <w:pPr>
        <w:pStyle w:val="PL"/>
        <w:rPr>
          <w:lang w:eastAsia="zh-CN"/>
        </w:rPr>
      </w:pPr>
      <w:r>
        <w:t xml:space="preserve">      minItems: 1</w:t>
      </w:r>
    </w:p>
    <w:p w14:paraId="3F96577F" w14:textId="77777777" w:rsidR="00C03A70" w:rsidRPr="005E3E77" w:rsidRDefault="00C03A70"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ServiceIdentity:</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ExternalClientIdentification:</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CodeWord:</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LcsServiceTypeId:</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TimeToAlert: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TargetIntegrityRisk:</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HorizontalProtectionLevel:</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VerticalProtectionLevel:</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lastRenderedPageBreak/>
        <w:t>#</w:t>
      </w:r>
    </w:p>
    <w:p w14:paraId="085C25C1" w14:textId="77777777" w:rsidR="003A5BCC" w:rsidRDefault="008D72A7" w:rsidP="00B53426">
      <w:pPr>
        <w:pStyle w:val="PL"/>
      </w:pPr>
      <w:r>
        <w:t xml:space="preserve">    PseudonymIndicator:</w:t>
      </w:r>
    </w:p>
    <w:p w14:paraId="663AF31C" w14:textId="77777777" w:rsidR="008D72A7" w:rsidRDefault="008D72A7" w:rsidP="00B53426">
      <w:pPr>
        <w:pStyle w:val="PL"/>
      </w:pPr>
      <w:r>
        <w:t xml:space="preserve">      anyOf:</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enum:</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3246267F" w:rsidR="008D72A7" w:rsidRDefault="008D72A7" w:rsidP="00B53426">
      <w:pPr>
        <w:pStyle w:val="PL"/>
      </w:pPr>
      <w:r>
        <w:t xml:space="preserve">        - type: string</w:t>
      </w:r>
    </w:p>
    <w:p w14:paraId="53F049FC" w14:textId="77777777" w:rsidR="00492053" w:rsidRDefault="00492053" w:rsidP="00492053">
      <w:pPr>
        <w:pStyle w:val="PL"/>
      </w:pPr>
      <w:r>
        <w:t xml:space="preserve">          description: &gt;</w:t>
      </w:r>
    </w:p>
    <w:p w14:paraId="445327C8" w14:textId="77777777" w:rsidR="00492053" w:rsidRDefault="00492053" w:rsidP="00492053">
      <w:pPr>
        <w:pStyle w:val="PL"/>
      </w:pPr>
      <w:r>
        <w:t xml:space="preserve">            This string provides forward-compatibility with future</w:t>
      </w:r>
    </w:p>
    <w:p w14:paraId="4529F853" w14:textId="77777777" w:rsidR="00492053" w:rsidRDefault="00492053" w:rsidP="00492053">
      <w:pPr>
        <w:pStyle w:val="PL"/>
      </w:pPr>
      <w:r>
        <w:t xml:space="preserve">            extensions to the enumeration but is not used to encode</w:t>
      </w:r>
    </w:p>
    <w:p w14:paraId="483F9C45" w14:textId="7C3C4B01" w:rsidR="00492053" w:rsidRDefault="00492053" w:rsidP="00B53426">
      <w:pPr>
        <w:pStyle w:val="PL"/>
      </w:pPr>
      <w:r>
        <w:t xml:space="preserve">            content defined in the present version of this API.</w:t>
      </w:r>
    </w:p>
    <w:p w14:paraId="0C973BA7" w14:textId="796FF1A8" w:rsidR="00C1018E" w:rsidRDefault="002E10BF" w:rsidP="00B53426">
      <w:pPr>
        <w:pStyle w:val="PL"/>
        <w:rPr>
          <w:lang w:val="en-US"/>
        </w:rPr>
      </w:pPr>
      <w:r w:rsidDel="00492053">
        <w:t xml:space="preserve">      </w:t>
      </w:r>
      <w:r w:rsidRPr="00932D4A" w:rsidDel="00492053">
        <w:rPr>
          <w:lang w:val="en-US"/>
        </w:rPr>
        <w:t xml:space="preserve">description: </w:t>
      </w:r>
      <w:r w:rsidR="00C1018E">
        <w:t>|</w:t>
      </w:r>
    </w:p>
    <w:p w14:paraId="30166C76" w14:textId="30451F32" w:rsidR="00492053" w:rsidRDefault="00C1018E" w:rsidP="00B53426">
      <w:pPr>
        <w:pStyle w:val="PL"/>
      </w:pPr>
      <w:r>
        <w:rPr>
          <w:lang w:val="en-US"/>
        </w:rPr>
        <w:t xml:space="preserve">        </w:t>
      </w:r>
      <w:r w:rsidR="002E10BF" w:rsidDel="00492053">
        <w:t>It defines if a pseudonym is requested</w:t>
      </w:r>
      <w:r w:rsidR="00AB3A60">
        <w:t>.</w:t>
      </w:r>
    </w:p>
    <w:p w14:paraId="070DE59F" w14:textId="77777777" w:rsidR="00492053" w:rsidRDefault="00492053" w:rsidP="00492053">
      <w:pPr>
        <w:pStyle w:val="PL"/>
      </w:pPr>
      <w:r>
        <w:t xml:space="preserve">        Possible values are:</w:t>
      </w:r>
    </w:p>
    <w:p w14:paraId="3B2EA761" w14:textId="77777777" w:rsidR="00492053" w:rsidRDefault="00492053" w:rsidP="00492053">
      <w:pPr>
        <w:pStyle w:val="PL"/>
      </w:pPr>
      <w:r>
        <w:t xml:space="preserve">        - PSEUDONYM_REQUESTED: Pseudonym is requested.</w:t>
      </w:r>
    </w:p>
    <w:p w14:paraId="6F8BA2B9" w14:textId="4CBC5DCC" w:rsidR="00492053" w:rsidRDefault="00492053" w:rsidP="00B53426">
      <w:pPr>
        <w:pStyle w:val="PL"/>
      </w:pPr>
      <w:r>
        <w:t xml:space="preserve">        - PSEUDONYM_NOT_REQUESTED: Pseudonym is not requested.</w:t>
      </w:r>
    </w:p>
    <w:p w14:paraId="3557E65D" w14:textId="77777777" w:rsidR="004F47A5" w:rsidRDefault="004F47A5" w:rsidP="00B53426">
      <w:pPr>
        <w:pStyle w:val="PL"/>
      </w:pPr>
    </w:p>
    <w:p w14:paraId="02C5FDB0" w14:textId="77777777" w:rsidR="003A5BCC" w:rsidRDefault="008D72A7" w:rsidP="00B53426">
      <w:pPr>
        <w:pStyle w:val="PL"/>
      </w:pPr>
      <w:r>
        <w:t xml:space="preserve">    LocationRequestType:</w:t>
      </w:r>
    </w:p>
    <w:p w14:paraId="3C928893" w14:textId="77777777" w:rsidR="008D72A7" w:rsidRDefault="008D72A7" w:rsidP="00B53426">
      <w:pPr>
        <w:pStyle w:val="PL"/>
      </w:pPr>
      <w:r>
        <w:t xml:space="preserve">      anyOf:</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enum:</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4049AE67" w:rsidR="008D72A7" w:rsidRDefault="008D72A7" w:rsidP="00B53426">
      <w:pPr>
        <w:pStyle w:val="PL"/>
      </w:pPr>
      <w:r>
        <w:t xml:space="preserve">        - type: string</w:t>
      </w:r>
    </w:p>
    <w:p w14:paraId="0615C491" w14:textId="77777777" w:rsidR="00DB6FF3" w:rsidRDefault="00DB6FF3" w:rsidP="00DB6FF3">
      <w:pPr>
        <w:pStyle w:val="PL"/>
      </w:pPr>
      <w:r>
        <w:t xml:space="preserve">          description: &gt;</w:t>
      </w:r>
    </w:p>
    <w:p w14:paraId="0C229917" w14:textId="77777777" w:rsidR="00DB6FF3" w:rsidRDefault="00DB6FF3" w:rsidP="00DB6FF3">
      <w:pPr>
        <w:pStyle w:val="PL"/>
      </w:pPr>
      <w:r>
        <w:t xml:space="preserve">            This string provides forward-compatibility with future</w:t>
      </w:r>
    </w:p>
    <w:p w14:paraId="2657B37D" w14:textId="77777777" w:rsidR="00DB6FF3" w:rsidRDefault="00DB6FF3" w:rsidP="00DB6FF3">
      <w:pPr>
        <w:pStyle w:val="PL"/>
      </w:pPr>
      <w:r>
        <w:t xml:space="preserve">            extensions to the enumeration but is not used to encode</w:t>
      </w:r>
    </w:p>
    <w:p w14:paraId="0D8D9BBA" w14:textId="77777777" w:rsidR="00DB6FF3" w:rsidRDefault="00DB6FF3" w:rsidP="00DB6FF3">
      <w:pPr>
        <w:pStyle w:val="PL"/>
      </w:pPr>
      <w:r>
        <w:t xml:space="preserve">            content defined in the present version of this API.</w:t>
      </w:r>
    </w:p>
    <w:p w14:paraId="00868F87" w14:textId="39C7CB9B" w:rsidR="00CD6A83" w:rsidRDefault="00CD6A83" w:rsidP="00CD6A83">
      <w:pPr>
        <w:pStyle w:val="PL"/>
      </w:pPr>
      <w:r w:rsidDel="00786945">
        <w:t xml:space="preserve">      </w:t>
      </w:r>
      <w:r w:rsidRPr="00932D4A" w:rsidDel="00786945">
        <w:rPr>
          <w:lang w:val="en-US"/>
        </w:rPr>
        <w:t xml:space="preserve">description: </w:t>
      </w:r>
      <w:r w:rsidR="001F0D16">
        <w:t>|</w:t>
      </w:r>
    </w:p>
    <w:p w14:paraId="7836CC5E" w14:textId="77777777" w:rsidR="001F0D16" w:rsidRDefault="001F0D16" w:rsidP="001F0D16">
      <w:pPr>
        <w:pStyle w:val="PL"/>
      </w:pPr>
      <w:r>
        <w:t xml:space="preserve">        </w:t>
      </w:r>
      <w:r>
        <w:rPr>
          <w:rFonts w:cs="Arial"/>
          <w:szCs w:val="18"/>
          <w:lang w:eastAsia="zh-CN"/>
        </w:rPr>
        <w:t xml:space="preserve">It indicates the </w:t>
      </w:r>
      <w:r>
        <w:rPr>
          <w:lang w:eastAsia="zh-CN"/>
        </w:rPr>
        <w:t>location request type.</w:t>
      </w:r>
    </w:p>
    <w:p w14:paraId="694B3233" w14:textId="77777777" w:rsidR="001F0D16" w:rsidRDefault="001F0D16" w:rsidP="001F0D16">
      <w:pPr>
        <w:pStyle w:val="PL"/>
      </w:pPr>
      <w:r>
        <w:t xml:space="preserve">        Possible values are:</w:t>
      </w:r>
    </w:p>
    <w:p w14:paraId="04D1B8B4" w14:textId="77777777" w:rsidR="001F0D16" w:rsidRDefault="001F0D16" w:rsidP="001F0D16">
      <w:pPr>
        <w:pStyle w:val="PL"/>
      </w:pPr>
      <w:r>
        <w:t xml:space="preserve">        - NI</w:t>
      </w:r>
      <w:r>
        <w:rPr>
          <w:rFonts w:hint="eastAsia"/>
          <w:lang w:eastAsia="zh-CN"/>
        </w:rPr>
        <w:t>_</w:t>
      </w:r>
      <w:r>
        <w:t xml:space="preserve">LR: </w:t>
      </w:r>
      <w:r>
        <w:rPr>
          <w:rFonts w:hint="eastAsia"/>
          <w:lang w:eastAsia="zh-CN"/>
        </w:rPr>
        <w:t>N</w:t>
      </w:r>
      <w:r>
        <w:rPr>
          <w:lang w:eastAsia="zh-CN"/>
        </w:rPr>
        <w:t>etwork induced location request</w:t>
      </w:r>
      <w:r>
        <w:t>.</w:t>
      </w:r>
    </w:p>
    <w:p w14:paraId="7CA793A0" w14:textId="77777777" w:rsidR="001F0D16" w:rsidRDefault="001F0D16" w:rsidP="001F0D16">
      <w:pPr>
        <w:pStyle w:val="PL"/>
      </w:pPr>
      <w:r>
        <w:t xml:space="preserve">        - MT</w:t>
      </w:r>
      <w:r>
        <w:rPr>
          <w:rFonts w:hint="eastAsia"/>
          <w:lang w:eastAsia="zh-CN"/>
        </w:rPr>
        <w:t>_</w:t>
      </w:r>
      <w:r>
        <w:t xml:space="preserve">LR: </w:t>
      </w:r>
      <w:r>
        <w:rPr>
          <w:rFonts w:hint="eastAsia"/>
          <w:lang w:eastAsia="zh-CN"/>
        </w:rPr>
        <w:t>M</w:t>
      </w:r>
      <w:r>
        <w:rPr>
          <w:lang w:eastAsia="zh-CN"/>
        </w:rPr>
        <w:t>obile terminated location request</w:t>
      </w:r>
      <w:r>
        <w:t>.</w:t>
      </w:r>
    </w:p>
    <w:p w14:paraId="40DABE78" w14:textId="71C50AAD" w:rsidR="001F0D16" w:rsidRDefault="001F0D16" w:rsidP="00CD6A83">
      <w:pPr>
        <w:pStyle w:val="PL"/>
      </w:pPr>
      <w:r>
        <w:t xml:space="preserve">        - MO</w:t>
      </w:r>
      <w:r>
        <w:rPr>
          <w:rFonts w:hint="eastAsia"/>
          <w:lang w:eastAsia="zh-CN"/>
        </w:rPr>
        <w:t>_</w:t>
      </w:r>
      <w:r>
        <w:t xml:space="preserve">LR: </w:t>
      </w:r>
      <w:r>
        <w:rPr>
          <w:rFonts w:hint="eastAsia"/>
          <w:lang w:eastAsia="zh-CN"/>
        </w:rPr>
        <w:t>M</w:t>
      </w:r>
      <w:r>
        <w:rPr>
          <w:lang w:eastAsia="zh-CN"/>
        </w:rPr>
        <w:t>obile originated location request</w:t>
      </w:r>
      <w:r>
        <w:t>.</w:t>
      </w:r>
    </w:p>
    <w:p w14:paraId="65B46AF3" w14:textId="53B07D9C" w:rsidR="00DB6FF3" w:rsidRDefault="00DB6FF3" w:rsidP="00B53426">
      <w:pPr>
        <w:pStyle w:val="PL"/>
      </w:pPr>
    </w:p>
    <w:p w14:paraId="5F88BFC7" w14:textId="77777777" w:rsidR="003A5BCC" w:rsidRDefault="008D72A7" w:rsidP="00B53426">
      <w:pPr>
        <w:pStyle w:val="PL"/>
      </w:pPr>
      <w:r>
        <w:t xml:space="preserve">    LocationTypeRequested:</w:t>
      </w:r>
    </w:p>
    <w:p w14:paraId="51F220DF" w14:textId="77777777" w:rsidR="008D72A7" w:rsidRDefault="008D72A7" w:rsidP="00B53426">
      <w:pPr>
        <w:pStyle w:val="PL"/>
      </w:pPr>
      <w:r>
        <w:t xml:space="preserve">      anyOf:</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enum:</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1A1C1B4C" w:rsidR="008D72A7" w:rsidRDefault="008D72A7" w:rsidP="00B53426">
      <w:pPr>
        <w:pStyle w:val="PL"/>
      </w:pPr>
      <w:r>
        <w:t xml:space="preserve">        - type: string</w:t>
      </w:r>
    </w:p>
    <w:p w14:paraId="0BAEE9E3" w14:textId="77777777" w:rsidR="00DB6FF3" w:rsidRDefault="00DB6FF3" w:rsidP="00DB6FF3">
      <w:pPr>
        <w:pStyle w:val="PL"/>
      </w:pPr>
      <w:r>
        <w:t xml:space="preserve">          description: &gt;</w:t>
      </w:r>
    </w:p>
    <w:p w14:paraId="504F6448" w14:textId="77777777" w:rsidR="00DB6FF3" w:rsidRDefault="00DB6FF3" w:rsidP="00DB6FF3">
      <w:pPr>
        <w:pStyle w:val="PL"/>
      </w:pPr>
      <w:r>
        <w:t xml:space="preserve">            This string provides forward-compatibility with future</w:t>
      </w:r>
    </w:p>
    <w:p w14:paraId="10C70E8D" w14:textId="77777777" w:rsidR="00DB6FF3" w:rsidRDefault="00DB6FF3" w:rsidP="00DB6FF3">
      <w:pPr>
        <w:pStyle w:val="PL"/>
      </w:pPr>
      <w:r>
        <w:t xml:space="preserve">            extensions to the enumeration but is not used to encode</w:t>
      </w:r>
    </w:p>
    <w:p w14:paraId="3F85FC62" w14:textId="28592371" w:rsidR="00DB6FF3" w:rsidRDefault="00DB6FF3" w:rsidP="00DB6FF3">
      <w:pPr>
        <w:pStyle w:val="PL"/>
      </w:pPr>
      <w:r>
        <w:t xml:space="preserve">            content defined in the present version of this API.</w:t>
      </w:r>
    </w:p>
    <w:p w14:paraId="41A6B926" w14:textId="39BC0259" w:rsidR="001F0D16" w:rsidRDefault="001F0D16" w:rsidP="00DB6FF3">
      <w:pPr>
        <w:pStyle w:val="PL"/>
        <w:rPr>
          <w:lang w:val="en-US"/>
        </w:rPr>
      </w:pPr>
      <w:r>
        <w:t xml:space="preserve">      </w:t>
      </w:r>
      <w:r w:rsidRPr="00932D4A">
        <w:rPr>
          <w:lang w:val="en-US"/>
        </w:rPr>
        <w:t xml:space="preserve">description: </w:t>
      </w:r>
      <w:r>
        <w:t>|</w:t>
      </w:r>
    </w:p>
    <w:p w14:paraId="7EB16F07" w14:textId="5A46920B" w:rsidR="001F0D16" w:rsidRDefault="001F0D16" w:rsidP="00DB6FF3">
      <w:pPr>
        <w:pStyle w:val="PL"/>
        <w:rPr>
          <w:rFonts w:cs="Arial"/>
          <w:szCs w:val="18"/>
          <w:lang w:eastAsia="zh-CN"/>
        </w:rPr>
      </w:pPr>
      <w:r>
        <w:rPr>
          <w:lang w:val="en-US"/>
        </w:rPr>
        <w:t xml:space="preserve">        </w:t>
      </w:r>
      <w:r w:rsidRPr="00E30083">
        <w:rPr>
          <w:rFonts w:cs="Arial" w:hint="eastAsia"/>
          <w:szCs w:val="18"/>
          <w:lang w:eastAsia="zh-CN"/>
        </w:rPr>
        <w:t xml:space="preserve">Contains the </w:t>
      </w:r>
      <w:r>
        <w:rPr>
          <w:rFonts w:cs="Arial"/>
          <w:szCs w:val="18"/>
          <w:lang w:eastAsia="zh-CN"/>
        </w:rPr>
        <w:t>location type requested by the LCS client.</w:t>
      </w:r>
    </w:p>
    <w:p w14:paraId="7A9D72AE" w14:textId="77777777" w:rsidR="001F0D16" w:rsidRDefault="001F0D16" w:rsidP="001F0D16">
      <w:pPr>
        <w:pStyle w:val="PL"/>
      </w:pPr>
      <w:r>
        <w:t xml:space="preserve">        Possible values are:</w:t>
      </w:r>
    </w:p>
    <w:p w14:paraId="05456A16" w14:textId="77777777" w:rsidR="001F0D16" w:rsidRDefault="001F0D16" w:rsidP="001F0D16">
      <w:pPr>
        <w:pStyle w:val="PL"/>
      </w:pPr>
      <w:r>
        <w:t xml:space="preserve">        - CURRENT_LOCATION: </w:t>
      </w:r>
      <w:r>
        <w:rPr>
          <w:rFonts w:hint="eastAsia"/>
          <w:lang w:eastAsia="zh-CN"/>
        </w:rPr>
        <w:t>R</w:t>
      </w:r>
      <w:r>
        <w:rPr>
          <w:lang w:eastAsia="zh-CN"/>
        </w:rPr>
        <w:t>equesting the current location of the target UE</w:t>
      </w:r>
      <w:r>
        <w:t>.</w:t>
      </w:r>
    </w:p>
    <w:p w14:paraId="53037E9F" w14:textId="77777777" w:rsidR="001F0D16" w:rsidRDefault="001F0D16" w:rsidP="001F0D16">
      <w:pPr>
        <w:pStyle w:val="PL"/>
      </w:pPr>
      <w:r>
        <w:t xml:space="preserve">        - CURRENT_OR_LAST_KNOWN_LOCATION: </w:t>
      </w:r>
      <w:r>
        <w:rPr>
          <w:rFonts w:hint="eastAsia"/>
          <w:lang w:eastAsia="zh-CN"/>
        </w:rPr>
        <w:t>R</w:t>
      </w:r>
      <w:r>
        <w:rPr>
          <w:lang w:eastAsia="zh-CN"/>
        </w:rPr>
        <w:t>equesting the current or last known location</w:t>
      </w:r>
      <w:r>
        <w:t>.</w:t>
      </w:r>
    </w:p>
    <w:p w14:paraId="481D6F2E" w14:textId="77777777" w:rsidR="001F0D16" w:rsidRDefault="001F0D16" w:rsidP="001F0D16">
      <w:pPr>
        <w:pStyle w:val="PL"/>
      </w:pPr>
      <w:r>
        <w:t xml:space="preserve">        - INITIAL_LOCATION: </w:t>
      </w:r>
      <w:r>
        <w:rPr>
          <w:rFonts w:hint="eastAsia"/>
          <w:lang w:eastAsia="zh-CN"/>
        </w:rPr>
        <w:t>R</w:t>
      </w:r>
      <w:r>
        <w:rPr>
          <w:lang w:eastAsia="zh-CN"/>
        </w:rPr>
        <w:t>equesting the initial location of the target UE</w:t>
      </w:r>
      <w:r>
        <w:t>.</w:t>
      </w:r>
    </w:p>
    <w:p w14:paraId="3BDA3659" w14:textId="4775AF8E" w:rsidR="001F0D16" w:rsidRDefault="001F0D16" w:rsidP="00DB6FF3">
      <w:pPr>
        <w:pStyle w:val="PL"/>
      </w:pPr>
      <w:r>
        <w:t xml:space="preserve">        - NOTIFICATION_VERIFICATION_ONLY: </w:t>
      </w:r>
      <w:r>
        <w:rPr>
          <w:rFonts w:hint="eastAsia"/>
          <w:lang w:eastAsia="zh-CN"/>
        </w:rPr>
        <w:t>R</w:t>
      </w:r>
      <w:r>
        <w:rPr>
          <w:lang w:eastAsia="zh-CN"/>
        </w:rPr>
        <w:t>equesting notification verification only</w:t>
      </w:r>
      <w:r>
        <w:t>.</w:t>
      </w:r>
    </w:p>
    <w:p w14:paraId="434FE9AF" w14:textId="4A53D0A3" w:rsidR="00DB6FF3" w:rsidRDefault="00DB6FF3" w:rsidP="00B53426">
      <w:pPr>
        <w:pStyle w:val="PL"/>
      </w:pPr>
    </w:p>
    <w:p w14:paraId="6E3984AA" w14:textId="77777777" w:rsidR="003A5BCC" w:rsidRDefault="008D72A7" w:rsidP="00B53426">
      <w:pPr>
        <w:pStyle w:val="PL"/>
      </w:pPr>
      <w:r>
        <w:t xml:space="preserve">    EventNotifyDataType:</w:t>
      </w:r>
    </w:p>
    <w:p w14:paraId="75E59A09" w14:textId="77777777" w:rsidR="008D72A7" w:rsidRDefault="008D72A7" w:rsidP="00B53426">
      <w:pPr>
        <w:pStyle w:val="PL"/>
      </w:pPr>
      <w:r>
        <w:t xml:space="preserve">      anyOf:</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enum:</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4598ED8E" w:rsidR="008D72A7" w:rsidRDefault="008D72A7" w:rsidP="00B53426">
      <w:pPr>
        <w:pStyle w:val="PL"/>
      </w:pPr>
      <w:r>
        <w:t xml:space="preserve">        - type: string</w:t>
      </w:r>
    </w:p>
    <w:p w14:paraId="669EDC54" w14:textId="77777777" w:rsidR="00DB6FF3" w:rsidRDefault="00DB6FF3" w:rsidP="00DB6FF3">
      <w:pPr>
        <w:pStyle w:val="PL"/>
      </w:pPr>
      <w:r>
        <w:t xml:space="preserve">          description: &gt;</w:t>
      </w:r>
    </w:p>
    <w:p w14:paraId="77777467" w14:textId="77777777" w:rsidR="00DB6FF3" w:rsidRDefault="00DB6FF3" w:rsidP="00DB6FF3">
      <w:pPr>
        <w:pStyle w:val="PL"/>
      </w:pPr>
      <w:r>
        <w:t xml:space="preserve">            This string provides forward-compatibility with future</w:t>
      </w:r>
    </w:p>
    <w:p w14:paraId="3CB99738" w14:textId="77777777" w:rsidR="00DB6FF3" w:rsidRDefault="00DB6FF3" w:rsidP="00DB6FF3">
      <w:pPr>
        <w:pStyle w:val="PL"/>
      </w:pPr>
      <w:r>
        <w:lastRenderedPageBreak/>
        <w:t xml:space="preserve">            extensions to the enumeration but is not used to encode</w:t>
      </w:r>
    </w:p>
    <w:p w14:paraId="36EB064D" w14:textId="77777777" w:rsidR="00DB6FF3" w:rsidRDefault="00DB6FF3" w:rsidP="00DB6FF3">
      <w:pPr>
        <w:pStyle w:val="PL"/>
      </w:pPr>
      <w:r>
        <w:t xml:space="preserve">            content defined in the present version of this API.</w:t>
      </w:r>
    </w:p>
    <w:p w14:paraId="5909A441" w14:textId="77777777" w:rsidR="004B4A9A" w:rsidRDefault="004B4A9A" w:rsidP="004B4A9A">
      <w:pPr>
        <w:pStyle w:val="PL"/>
      </w:pPr>
      <w:r>
        <w:t xml:space="preserve">      </w:t>
      </w:r>
      <w:r w:rsidRPr="00932D4A">
        <w:rPr>
          <w:lang w:val="en-US"/>
        </w:rPr>
        <w:t xml:space="preserve">description: </w:t>
      </w:r>
      <w:r>
        <w:t>|</w:t>
      </w:r>
    </w:p>
    <w:p w14:paraId="41FF5C0E" w14:textId="21EF9E0D" w:rsidR="004B4A9A" w:rsidRDefault="004B4A9A" w:rsidP="004B4A9A">
      <w:pPr>
        <w:pStyle w:val="PL"/>
      </w:pPr>
      <w:r>
        <w:t xml:space="preserve">        </w:t>
      </w:r>
      <w:r w:rsidRPr="00E30083">
        <w:rPr>
          <w:rFonts w:cs="Arial" w:hint="eastAsia"/>
          <w:szCs w:val="18"/>
          <w:lang w:eastAsia="zh-CN"/>
        </w:rPr>
        <w:t xml:space="preserve">Contains the </w:t>
      </w:r>
      <w:r>
        <w:rPr>
          <w:rFonts w:cs="Arial"/>
          <w:szCs w:val="18"/>
          <w:lang w:eastAsia="zh-CN"/>
        </w:rPr>
        <w:t>type of event that triggers event notification.</w:t>
      </w:r>
    </w:p>
    <w:p w14:paraId="2A0AEBD3" w14:textId="77777777" w:rsidR="004B4A9A" w:rsidRDefault="004B4A9A" w:rsidP="004B4A9A">
      <w:pPr>
        <w:pStyle w:val="PL"/>
      </w:pPr>
      <w:r>
        <w:t xml:space="preserve">        Possible values are:</w:t>
      </w:r>
    </w:p>
    <w:p w14:paraId="0005DA31" w14:textId="77777777" w:rsidR="004B4A9A" w:rsidRDefault="004B4A9A" w:rsidP="004B4A9A">
      <w:pPr>
        <w:pStyle w:val="PL"/>
      </w:pPr>
      <w:r>
        <w:t xml:space="preserve">        - UE_AVAILABLE: UE available event.</w:t>
      </w:r>
    </w:p>
    <w:p w14:paraId="7B9049C9" w14:textId="77777777" w:rsidR="004B4A9A" w:rsidRDefault="004B4A9A" w:rsidP="004B4A9A">
      <w:pPr>
        <w:pStyle w:val="PL"/>
      </w:pPr>
      <w:r>
        <w:t xml:space="preserve">        - PERIODIC: </w:t>
      </w:r>
      <w:r>
        <w:rPr>
          <w:rFonts w:hint="eastAsia"/>
          <w:lang w:eastAsia="zh-CN"/>
        </w:rPr>
        <w:t>P</w:t>
      </w:r>
      <w:r>
        <w:t>eriodic event.</w:t>
      </w:r>
    </w:p>
    <w:p w14:paraId="696BA8DE" w14:textId="77777777" w:rsidR="004B4A9A" w:rsidRDefault="004B4A9A" w:rsidP="004B4A9A">
      <w:pPr>
        <w:pStyle w:val="PL"/>
      </w:pPr>
      <w:r>
        <w:t xml:space="preserve">        - ENTERING_INTO_AREA: </w:t>
      </w:r>
      <w:r>
        <w:rPr>
          <w:rFonts w:hint="eastAsia"/>
          <w:lang w:eastAsia="zh-CN"/>
        </w:rPr>
        <w:t>E</w:t>
      </w:r>
      <w:r>
        <w:t>ntering area event.</w:t>
      </w:r>
    </w:p>
    <w:p w14:paraId="623A3638" w14:textId="77777777" w:rsidR="004B4A9A" w:rsidRDefault="004B4A9A" w:rsidP="004B4A9A">
      <w:pPr>
        <w:pStyle w:val="PL"/>
      </w:pPr>
      <w:r>
        <w:t xml:space="preserve">        - LEAVING_FROM_AREA: </w:t>
      </w:r>
      <w:r>
        <w:rPr>
          <w:rFonts w:hint="eastAsia"/>
          <w:lang w:eastAsia="zh-CN"/>
        </w:rPr>
        <w:t>L</w:t>
      </w:r>
      <w:r>
        <w:t>eaving area event.</w:t>
      </w:r>
    </w:p>
    <w:p w14:paraId="6E3EFFEC" w14:textId="77777777" w:rsidR="004B4A9A" w:rsidRDefault="004B4A9A" w:rsidP="004B4A9A">
      <w:pPr>
        <w:pStyle w:val="PL"/>
      </w:pPr>
      <w:r>
        <w:t xml:space="preserve">        - BEING_INSIDE_AREA: </w:t>
      </w:r>
      <w:r>
        <w:rPr>
          <w:rFonts w:hint="eastAsia"/>
          <w:lang w:eastAsia="zh-CN"/>
        </w:rPr>
        <w:t>B</w:t>
      </w:r>
      <w:r>
        <w:t>eing inside area event.</w:t>
      </w:r>
    </w:p>
    <w:p w14:paraId="01ECEB10" w14:textId="77777777" w:rsidR="004B4A9A" w:rsidRDefault="004B4A9A" w:rsidP="004B4A9A">
      <w:pPr>
        <w:pStyle w:val="PL"/>
      </w:pPr>
      <w:r>
        <w:t xml:space="preserve">        - MOTION: </w:t>
      </w:r>
      <w:r>
        <w:rPr>
          <w:rFonts w:hint="eastAsia"/>
          <w:lang w:eastAsia="zh-CN"/>
        </w:rPr>
        <w:t>M</w:t>
      </w:r>
      <w:r>
        <w:t>otion event.</w:t>
      </w:r>
    </w:p>
    <w:p w14:paraId="79026EB2" w14:textId="77777777" w:rsidR="004B4A9A" w:rsidRDefault="004B4A9A" w:rsidP="004B4A9A">
      <w:pPr>
        <w:pStyle w:val="PL"/>
      </w:pPr>
      <w:r>
        <w:t xml:space="preserve">        - MAXIMUM_INTERVAL_EXPIRATION_EVENT: </w:t>
      </w:r>
      <w:r>
        <w:rPr>
          <w:rFonts w:hint="eastAsia"/>
          <w:lang w:eastAsia="zh-CN"/>
        </w:rPr>
        <w:t>E</w:t>
      </w:r>
      <w:r>
        <w:t>xpiration of maximum reporting interval event.</w:t>
      </w:r>
    </w:p>
    <w:p w14:paraId="6D5D911C" w14:textId="77777777" w:rsidR="004B4A9A" w:rsidRDefault="004B4A9A" w:rsidP="004B4A9A">
      <w:pPr>
        <w:pStyle w:val="PL"/>
      </w:pPr>
      <w:r>
        <w:t xml:space="preserve">        - LOCATION_CANCELLATION_EVENT: </w:t>
      </w:r>
      <w:r>
        <w:rPr>
          <w:rFonts w:hint="eastAsia"/>
          <w:lang w:eastAsia="zh-CN"/>
        </w:rPr>
        <w:t>C</w:t>
      </w:r>
      <w:r>
        <w:t>ancellation of location reporting event.</w:t>
      </w:r>
    </w:p>
    <w:p w14:paraId="3994C60D" w14:textId="77777777" w:rsidR="004B4A9A" w:rsidRDefault="004B4A9A" w:rsidP="004B4A9A">
      <w:pPr>
        <w:pStyle w:val="PL"/>
      </w:pPr>
      <w:r>
        <w:t xml:space="preserve">        - ACTIVATION_OF_DEFERRED_LOCATION: Deferred location request</w:t>
      </w:r>
      <w:r w:rsidRPr="00EF4063">
        <w:t xml:space="preserve"> </w:t>
      </w:r>
      <w:r>
        <w:t>a</w:t>
      </w:r>
      <w:r w:rsidRPr="00EF4063">
        <w:t>ctivated</w:t>
      </w:r>
      <w:r>
        <w:t>.</w:t>
      </w:r>
    </w:p>
    <w:p w14:paraId="1B7EA356" w14:textId="77777777" w:rsidR="004B4A9A" w:rsidRDefault="004B4A9A" w:rsidP="004B4A9A">
      <w:pPr>
        <w:pStyle w:val="PL"/>
      </w:pPr>
      <w:r>
        <w:t xml:space="preserve">        - UE_MOBILITY_FOR_DEFERRED_LOCATION: Mobility of the target UE to a different NF.</w:t>
      </w:r>
    </w:p>
    <w:p w14:paraId="644CE013" w14:textId="77777777" w:rsidR="004B4A9A" w:rsidRDefault="004B4A9A" w:rsidP="004B4A9A">
      <w:pPr>
        <w:pStyle w:val="PL"/>
      </w:pPr>
      <w:r>
        <w:t xml:space="preserve">        - </w:t>
      </w:r>
      <w:r w:rsidRPr="00533B64">
        <w:t>5GC_MT_LR</w:t>
      </w:r>
      <w:r>
        <w:t>: Report of i</w:t>
      </w:r>
      <w:r>
        <w:rPr>
          <w:lang w:eastAsia="zh-CN"/>
        </w:rPr>
        <w:t xml:space="preserve">mmediate </w:t>
      </w:r>
      <w:r>
        <w:rPr>
          <w:rFonts w:hint="eastAsia"/>
          <w:lang w:eastAsia="zh-CN"/>
        </w:rPr>
        <w:t>5</w:t>
      </w:r>
      <w:r>
        <w:rPr>
          <w:lang w:eastAsia="zh-CN"/>
        </w:rPr>
        <w:t>GC MT location</w:t>
      </w:r>
      <w:r>
        <w:t>.</w:t>
      </w:r>
    </w:p>
    <w:p w14:paraId="743D1DD4" w14:textId="77777777" w:rsidR="004B4A9A" w:rsidRDefault="004B4A9A" w:rsidP="004B4A9A">
      <w:pPr>
        <w:pStyle w:val="PL"/>
      </w:pPr>
      <w:r>
        <w:t xml:space="preserve">        - DIRECT_REPORT_EVENT: Direct location reporting event.</w:t>
      </w:r>
    </w:p>
    <w:p w14:paraId="67AE418E" w14:textId="77777777" w:rsidR="004B4A9A" w:rsidRDefault="004B4A9A" w:rsidP="004B4A9A">
      <w:pPr>
        <w:pStyle w:val="PL"/>
      </w:pPr>
      <w:r>
        <w:t xml:space="preserve">        - </w:t>
      </w:r>
      <w:r w:rsidRPr="0070421D">
        <w:rPr>
          <w:lang w:eastAsia="zh-CN"/>
        </w:rPr>
        <w:t>CUMULATIVE_EVENT_</w:t>
      </w:r>
      <w:r w:rsidRPr="00F55A8C">
        <w:rPr>
          <w:lang w:eastAsia="zh-CN"/>
        </w:rPr>
        <w:t>REPORT</w:t>
      </w:r>
      <w:r>
        <w:t>: C</w:t>
      </w:r>
      <w:r w:rsidRPr="00B414C4">
        <w:t>umulative event report for events reported</w:t>
      </w:r>
      <w:r>
        <w:t>.</w:t>
      </w:r>
    </w:p>
    <w:p w14:paraId="16DE33C2" w14:textId="77777777" w:rsidR="00DB6FF3" w:rsidRDefault="00DB6FF3" w:rsidP="00B53426">
      <w:pPr>
        <w:pStyle w:val="PL"/>
      </w:pPr>
    </w:p>
    <w:p w14:paraId="5407B845" w14:textId="77777777" w:rsidR="003A5BCC" w:rsidRDefault="00B7044A" w:rsidP="00B53426">
      <w:pPr>
        <w:pStyle w:val="PL"/>
      </w:pPr>
      <w:r>
        <w:t xml:space="preserve">    </w:t>
      </w:r>
      <w:r w:rsidRPr="002E7305">
        <w:t>FailureCause</w:t>
      </w:r>
      <w:r>
        <w:t>:</w:t>
      </w:r>
    </w:p>
    <w:p w14:paraId="20AC35D4" w14:textId="77777777" w:rsidR="00B7044A" w:rsidRDefault="00B7044A" w:rsidP="00B53426">
      <w:pPr>
        <w:pStyle w:val="PL"/>
      </w:pPr>
      <w:r>
        <w:t xml:space="preserve">      anyOf:</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enum:</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4C88576D" w:rsidR="00B7044A" w:rsidRDefault="00B7044A" w:rsidP="00B53426">
      <w:pPr>
        <w:pStyle w:val="PL"/>
      </w:pPr>
      <w:r>
        <w:t xml:space="preserve">        - type: string</w:t>
      </w:r>
    </w:p>
    <w:p w14:paraId="6F0C3C62" w14:textId="77777777" w:rsidR="00DB6FF3" w:rsidRDefault="00DB6FF3" w:rsidP="00DB6FF3">
      <w:pPr>
        <w:pStyle w:val="PL"/>
      </w:pPr>
      <w:r>
        <w:t xml:space="preserve">          description: &gt;</w:t>
      </w:r>
    </w:p>
    <w:p w14:paraId="4375628E" w14:textId="77777777" w:rsidR="00DB6FF3" w:rsidRDefault="00DB6FF3" w:rsidP="00DB6FF3">
      <w:pPr>
        <w:pStyle w:val="PL"/>
      </w:pPr>
      <w:r>
        <w:t xml:space="preserve">            This string provides forward-compatibility with future</w:t>
      </w:r>
    </w:p>
    <w:p w14:paraId="0952AB3E" w14:textId="77777777" w:rsidR="00DB6FF3" w:rsidRDefault="00DB6FF3" w:rsidP="00DB6FF3">
      <w:pPr>
        <w:pStyle w:val="PL"/>
      </w:pPr>
      <w:r>
        <w:t xml:space="preserve">            extensions to the enumeration but is not used to encode</w:t>
      </w:r>
    </w:p>
    <w:p w14:paraId="43803234" w14:textId="77777777" w:rsidR="00DB6FF3" w:rsidRDefault="00DB6FF3" w:rsidP="00DB6FF3">
      <w:pPr>
        <w:pStyle w:val="PL"/>
      </w:pPr>
      <w:r>
        <w:t xml:space="preserve">            content defined in the present version of this API.</w:t>
      </w:r>
    </w:p>
    <w:p w14:paraId="2CE31F77" w14:textId="00C0A1EB" w:rsidR="004B4A9A" w:rsidRDefault="004B4A9A" w:rsidP="004B4A9A">
      <w:pPr>
        <w:pStyle w:val="PL"/>
        <w:rPr>
          <w:lang w:val="en-US"/>
        </w:rPr>
      </w:pPr>
      <w:r>
        <w:t xml:space="preserve">      </w:t>
      </w:r>
      <w:r w:rsidRPr="00932D4A">
        <w:rPr>
          <w:lang w:val="en-US"/>
        </w:rPr>
        <w:t xml:space="preserve">description: </w:t>
      </w:r>
      <w:r>
        <w:t>|</w:t>
      </w:r>
    </w:p>
    <w:p w14:paraId="55052AD5" w14:textId="4446ACED" w:rsidR="004B4A9A" w:rsidRDefault="004B4A9A" w:rsidP="004B4A9A">
      <w:pPr>
        <w:pStyle w:val="PL"/>
      </w:pPr>
      <w:r>
        <w:rPr>
          <w:lang w:val="en-US"/>
        </w:rPr>
        <w:t xml:space="preserve">        </w:t>
      </w:r>
      <w:r w:rsidRPr="00E00EE5">
        <w:rPr>
          <w:rFonts w:hint="eastAsia"/>
          <w:lang w:eastAsia="zh-CN"/>
        </w:rPr>
        <w:t>P</w:t>
      </w:r>
      <w:r w:rsidRPr="00E00EE5">
        <w:rPr>
          <w:lang w:eastAsia="zh-CN"/>
        </w:rPr>
        <w:t>ositioning failure cause</w:t>
      </w:r>
      <w:r>
        <w:rPr>
          <w:lang w:eastAsia="zh-CN"/>
        </w:rPr>
        <w:t>.</w:t>
      </w:r>
    </w:p>
    <w:p w14:paraId="551CC004" w14:textId="77777777" w:rsidR="004B4A9A" w:rsidRDefault="004B4A9A" w:rsidP="004B4A9A">
      <w:pPr>
        <w:pStyle w:val="PL"/>
      </w:pPr>
      <w:r>
        <w:t xml:space="preserve">        Possible values are:</w:t>
      </w:r>
    </w:p>
    <w:p w14:paraId="4AFF3730" w14:textId="77777777" w:rsidR="004B4A9A" w:rsidRDefault="004B4A9A" w:rsidP="004B4A9A">
      <w:pPr>
        <w:pStyle w:val="PL"/>
      </w:pPr>
      <w:r>
        <w:t xml:space="preserve">        - POSITIONING_DENIED: Positioning is denied.</w:t>
      </w:r>
    </w:p>
    <w:p w14:paraId="3BF50F32" w14:textId="77777777" w:rsidR="004B4A9A" w:rsidRDefault="004B4A9A" w:rsidP="004B4A9A">
      <w:pPr>
        <w:pStyle w:val="PL"/>
      </w:pPr>
      <w:r>
        <w:t xml:space="preserve">        - UNSUPPORTED_BY_UE: </w:t>
      </w:r>
      <w:r>
        <w:rPr>
          <w:lang w:eastAsia="zh-CN"/>
        </w:rPr>
        <w:t>Positioning is not supported by UE</w:t>
      </w:r>
      <w:r>
        <w:t>.</w:t>
      </w:r>
    </w:p>
    <w:p w14:paraId="4354B413" w14:textId="77777777" w:rsidR="004B4A9A" w:rsidRDefault="004B4A9A" w:rsidP="004B4A9A">
      <w:pPr>
        <w:pStyle w:val="PL"/>
      </w:pPr>
      <w:r>
        <w:t xml:space="preserve">        - NOT_REGISTED_UE: </w:t>
      </w:r>
      <w:r>
        <w:rPr>
          <w:lang w:eastAsia="zh-CN"/>
        </w:rPr>
        <w:t>UE doesn't register</w:t>
      </w:r>
      <w:r>
        <w:t>.</w:t>
      </w:r>
    </w:p>
    <w:p w14:paraId="258ECAD0" w14:textId="2046A35A" w:rsidR="00DB6FF3" w:rsidRDefault="004B4A9A" w:rsidP="00B53426">
      <w:pPr>
        <w:pStyle w:val="PL"/>
      </w:pPr>
      <w:r>
        <w:t xml:space="preserve">        - UNSPECIFIED: </w:t>
      </w:r>
      <w:r>
        <w:rPr>
          <w:lang w:eastAsia="zh-CN"/>
        </w:rPr>
        <w:t>Unspecified</w:t>
      </w:r>
      <w:r>
        <w:t>.</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r>
        <w:rPr>
          <w:lang w:eastAsia="zh-CN"/>
        </w:rPr>
        <w:t>SuccessType</w:t>
      </w:r>
      <w:r>
        <w:t>:</w:t>
      </w:r>
    </w:p>
    <w:p w14:paraId="10BEE7FD" w14:textId="77777777" w:rsidR="006C5D01" w:rsidRDefault="006C5D01" w:rsidP="00B53426">
      <w:pPr>
        <w:pStyle w:val="PL"/>
      </w:pPr>
      <w:r>
        <w:t xml:space="preserve">      anyOf:</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enum:</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65790EE0" w:rsidR="007E2C13" w:rsidRDefault="006C5D01" w:rsidP="00B53426">
      <w:pPr>
        <w:pStyle w:val="PL"/>
      </w:pPr>
      <w:r>
        <w:t xml:space="preserve">        - type: string</w:t>
      </w:r>
    </w:p>
    <w:p w14:paraId="1ED31A7F" w14:textId="77777777" w:rsidR="00DB6FF3" w:rsidRDefault="00DB6FF3" w:rsidP="00DB6FF3">
      <w:pPr>
        <w:pStyle w:val="PL"/>
      </w:pPr>
      <w:r>
        <w:t xml:space="preserve">          description: &gt;</w:t>
      </w:r>
    </w:p>
    <w:p w14:paraId="23AC2EE3" w14:textId="77777777" w:rsidR="00DB6FF3" w:rsidRDefault="00DB6FF3" w:rsidP="00DB6FF3">
      <w:pPr>
        <w:pStyle w:val="PL"/>
      </w:pPr>
      <w:r>
        <w:t xml:space="preserve">            This string provides forward-compatibility with future</w:t>
      </w:r>
    </w:p>
    <w:p w14:paraId="1F8F8F83" w14:textId="77777777" w:rsidR="00DB6FF3" w:rsidRDefault="00DB6FF3" w:rsidP="00DB6FF3">
      <w:pPr>
        <w:pStyle w:val="PL"/>
      </w:pPr>
      <w:r>
        <w:t xml:space="preserve">            extensions to the enumeration but is not used to encode</w:t>
      </w:r>
    </w:p>
    <w:p w14:paraId="61814E48" w14:textId="77777777" w:rsidR="00DB6FF3" w:rsidRDefault="00DB6FF3" w:rsidP="00DB6FF3">
      <w:pPr>
        <w:pStyle w:val="PL"/>
      </w:pPr>
      <w:r>
        <w:t xml:space="preserve">            content defined in the present version of this API.</w:t>
      </w:r>
    </w:p>
    <w:p w14:paraId="510E0125" w14:textId="77777777" w:rsidR="004B4A9A" w:rsidRDefault="004B4A9A" w:rsidP="004B4A9A">
      <w:pPr>
        <w:pStyle w:val="PL"/>
      </w:pPr>
      <w:r>
        <w:t xml:space="preserve">      </w:t>
      </w:r>
      <w:r w:rsidRPr="00932D4A">
        <w:rPr>
          <w:lang w:val="en-US"/>
        </w:rPr>
        <w:t xml:space="preserve">description: </w:t>
      </w:r>
      <w:r>
        <w:t>|</w:t>
      </w:r>
    </w:p>
    <w:p w14:paraId="749E2FFC" w14:textId="04FA4CDB" w:rsidR="004B4A9A" w:rsidRDefault="004B4A9A" w:rsidP="004B4A9A">
      <w:pPr>
        <w:pStyle w:val="PL"/>
      </w:pPr>
      <w:r>
        <w:t xml:space="preserve">        </w:t>
      </w:r>
      <w:r>
        <w:rPr>
          <w:lang w:eastAsia="zh-CN"/>
        </w:rPr>
        <w:t>Success Type to indicate full or partial success.</w:t>
      </w:r>
    </w:p>
    <w:p w14:paraId="57924643" w14:textId="77777777" w:rsidR="004B4A9A" w:rsidRDefault="004B4A9A" w:rsidP="004B4A9A">
      <w:pPr>
        <w:pStyle w:val="PL"/>
      </w:pPr>
      <w:r>
        <w:t xml:space="preserve">        Possible values are:</w:t>
      </w:r>
    </w:p>
    <w:p w14:paraId="219E5DDF" w14:textId="77777777" w:rsidR="004B4A9A" w:rsidRDefault="004B4A9A" w:rsidP="004B4A9A">
      <w:pPr>
        <w:pStyle w:val="PL"/>
      </w:pPr>
      <w:r>
        <w:t xml:space="preserve">        - </w:t>
      </w:r>
      <w:r>
        <w:rPr>
          <w:rFonts w:cs="Arial"/>
          <w:szCs w:val="18"/>
          <w:lang w:eastAsia="zh-CN"/>
        </w:rPr>
        <w:t>SUCCESS_COMPLETELY</w:t>
      </w:r>
      <w:r>
        <w:t>: It is completely successful.</w:t>
      </w:r>
    </w:p>
    <w:p w14:paraId="30034D4F" w14:textId="6D6B79D4" w:rsidR="00094360" w:rsidRDefault="004B4A9A" w:rsidP="00B53426">
      <w:pPr>
        <w:pStyle w:val="PL"/>
      </w:pPr>
      <w:r>
        <w:t xml:space="preserve">        - </w:t>
      </w:r>
      <w:r>
        <w:rPr>
          <w:rFonts w:cs="Arial"/>
          <w:szCs w:val="18"/>
          <w:lang w:eastAsia="zh-CN"/>
        </w:rPr>
        <w:t>SUCCESS_PARTIALLY</w:t>
      </w:r>
      <w:r>
        <w:t xml:space="preserve">: It is </w:t>
      </w:r>
      <w:r>
        <w:rPr>
          <w:lang w:eastAsia="zh-CN"/>
        </w:rPr>
        <w:t>partially</w:t>
      </w:r>
      <w:r>
        <w:t xml:space="preserve"> successful.</w:t>
      </w:r>
    </w:p>
    <w:p w14:paraId="770A6D1D" w14:textId="77777777" w:rsidR="00094360" w:rsidRDefault="00094360" w:rsidP="00B53426">
      <w:pPr>
        <w:pStyle w:val="PL"/>
      </w:pPr>
    </w:p>
    <w:p w14:paraId="6608F901" w14:textId="77777777" w:rsidR="00094360" w:rsidRDefault="00094360" w:rsidP="00B53426">
      <w:pPr>
        <w:pStyle w:val="PL"/>
      </w:pPr>
      <w:r>
        <w:t xml:space="preserve">    </w:t>
      </w:r>
      <w:r>
        <w:rPr>
          <w:lang w:eastAsia="zh-CN"/>
        </w:rPr>
        <w:t>ReportingInd</w:t>
      </w:r>
      <w:r>
        <w:t>:</w:t>
      </w:r>
    </w:p>
    <w:p w14:paraId="2BE6FFF6" w14:textId="77777777" w:rsidR="00094360" w:rsidRDefault="00094360" w:rsidP="00B53426">
      <w:pPr>
        <w:pStyle w:val="PL"/>
      </w:pPr>
      <w:r>
        <w:t xml:space="preserve">      anyOf:</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enum:</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73C90424" w:rsidR="00094360" w:rsidRDefault="00094360" w:rsidP="00B53426">
      <w:pPr>
        <w:pStyle w:val="PL"/>
      </w:pPr>
      <w:r>
        <w:t xml:space="preserve">        - type: string</w:t>
      </w:r>
    </w:p>
    <w:p w14:paraId="1D017188" w14:textId="77777777" w:rsidR="00DB6FF3" w:rsidRDefault="00DB6FF3" w:rsidP="00DB6FF3">
      <w:pPr>
        <w:pStyle w:val="PL"/>
      </w:pPr>
      <w:r>
        <w:t xml:space="preserve">          description: &gt;</w:t>
      </w:r>
    </w:p>
    <w:p w14:paraId="5B6D282D" w14:textId="77777777" w:rsidR="00DB6FF3" w:rsidRDefault="00DB6FF3" w:rsidP="00DB6FF3">
      <w:pPr>
        <w:pStyle w:val="PL"/>
      </w:pPr>
      <w:r>
        <w:t xml:space="preserve">            This string provides forward-compatibility with future</w:t>
      </w:r>
    </w:p>
    <w:p w14:paraId="05AB21EA" w14:textId="77777777" w:rsidR="00DB6FF3" w:rsidRDefault="00DB6FF3" w:rsidP="00DB6FF3">
      <w:pPr>
        <w:pStyle w:val="PL"/>
      </w:pPr>
      <w:r>
        <w:t xml:space="preserve">            extensions to the enumeration but is not used to encode</w:t>
      </w:r>
    </w:p>
    <w:p w14:paraId="1140C023" w14:textId="77777777" w:rsidR="00DB6FF3" w:rsidRDefault="00DB6FF3" w:rsidP="00DB6FF3">
      <w:pPr>
        <w:pStyle w:val="PL"/>
      </w:pPr>
      <w:r>
        <w:t xml:space="preserve">            content defined in the present version of this API.</w:t>
      </w:r>
    </w:p>
    <w:p w14:paraId="1885CD71" w14:textId="7C330BAA" w:rsidR="004B4A9A" w:rsidRDefault="004B4A9A" w:rsidP="004B4A9A">
      <w:pPr>
        <w:pStyle w:val="PL"/>
      </w:pPr>
      <w:r>
        <w:t xml:space="preserve">      description: |</w:t>
      </w:r>
    </w:p>
    <w:p w14:paraId="602736A6" w14:textId="77777777" w:rsidR="004B4A9A" w:rsidRDefault="004B4A9A" w:rsidP="004B4A9A">
      <w:pPr>
        <w:pStyle w:val="PL"/>
        <w:rPr>
          <w:lang w:eastAsia="ko-KR"/>
        </w:rPr>
      </w:pPr>
      <w:r>
        <w:t xml:space="preserve">        Indicates whether</w:t>
      </w:r>
      <w:r w:rsidRPr="00DB08F8">
        <w:rPr>
          <w:lang w:eastAsia="ko-KR"/>
        </w:rPr>
        <w:t xml:space="preserve"> </w:t>
      </w:r>
      <w:r>
        <w:rPr>
          <w:lang w:eastAsia="ko-KR"/>
        </w:rPr>
        <w:t xml:space="preserve">the UE is allowed to generate and send the event report inside or </w:t>
      </w:r>
      <w:r w:rsidRPr="00C151E2">
        <w:rPr>
          <w:lang w:eastAsia="ko-KR"/>
        </w:rPr>
        <w:t>outside</w:t>
      </w:r>
    </w:p>
    <w:p w14:paraId="5B686CE6" w14:textId="1433D8C0" w:rsidR="004B4A9A" w:rsidRDefault="004B4A9A" w:rsidP="004B4A9A">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r>
        <w:rPr>
          <w:lang w:eastAsia="ko-KR"/>
        </w:rPr>
        <w:t>.</w:t>
      </w:r>
    </w:p>
    <w:p w14:paraId="73E45BD5" w14:textId="77777777" w:rsidR="004B4A9A" w:rsidRDefault="004B4A9A" w:rsidP="004B4A9A">
      <w:pPr>
        <w:pStyle w:val="PL"/>
      </w:pPr>
      <w:r>
        <w:t xml:space="preserve">        Possible values are:</w:t>
      </w:r>
    </w:p>
    <w:p w14:paraId="1AA3DEA3" w14:textId="77777777" w:rsidR="004B4A9A" w:rsidRDefault="004B4A9A" w:rsidP="004B4A9A">
      <w:pPr>
        <w:pStyle w:val="PL"/>
      </w:pPr>
      <w:r>
        <w:t xml:space="preserve">        - INSIDE_REPORTING: </w:t>
      </w:r>
      <w:r>
        <w:rPr>
          <w:lang w:eastAsia="ko-KR"/>
        </w:rPr>
        <w:t xml:space="preserve">Reporting when </w:t>
      </w:r>
      <w:r>
        <w:t>UE is inside the event report allowed</w:t>
      </w:r>
      <w:r>
        <w:rPr>
          <w:lang w:eastAsia="ko-KR"/>
        </w:rPr>
        <w:t>/expected</w:t>
      </w:r>
      <w:r>
        <w:t xml:space="preserve"> area.</w:t>
      </w:r>
    </w:p>
    <w:p w14:paraId="01B0DD7B" w14:textId="4D0A21F8" w:rsidR="00DB6FF3" w:rsidRDefault="004B4A9A" w:rsidP="00B53426">
      <w:pPr>
        <w:pStyle w:val="PL"/>
      </w:pPr>
      <w:r>
        <w:t xml:space="preserve">        - OUTSIDE_REPORTING: </w:t>
      </w:r>
      <w:r>
        <w:rPr>
          <w:bCs/>
        </w:rPr>
        <w:t>Reporting</w:t>
      </w:r>
      <w:r w:rsidRPr="004E03E8">
        <w:rPr>
          <w:bCs/>
        </w:rPr>
        <w:t xml:space="preserve"> when UE is </w:t>
      </w:r>
      <w:r>
        <w:rPr>
          <w:bCs/>
        </w:rPr>
        <w:t>outside</w:t>
      </w:r>
      <w:r w:rsidRPr="004E03E8">
        <w:rPr>
          <w:bCs/>
        </w:rPr>
        <w:t xml:space="preserve"> the event report allowed</w:t>
      </w:r>
      <w:r>
        <w:rPr>
          <w:lang w:eastAsia="ko-KR"/>
        </w:rPr>
        <w:t>/expected</w:t>
      </w:r>
      <w:r w:rsidRPr="004E03E8">
        <w:rPr>
          <w:bCs/>
        </w:rPr>
        <w:t xml:space="preserve"> area</w:t>
      </w:r>
      <w:r>
        <w:t>.</w:t>
      </w:r>
    </w:p>
    <w:p w14:paraId="1AF8749C" w14:textId="49A00DA2" w:rsidR="00417B9F" w:rsidRDefault="00417B9F" w:rsidP="00B53426">
      <w:pPr>
        <w:pStyle w:val="PL"/>
      </w:pPr>
    </w:p>
    <w:p w14:paraId="6BC2636B" w14:textId="77777777" w:rsidR="00417B9F" w:rsidRDefault="00417B9F" w:rsidP="00B53426">
      <w:pPr>
        <w:pStyle w:val="PL"/>
      </w:pPr>
      <w:r>
        <w:t xml:space="preserve">    IntegrityComputingEntity:</w:t>
      </w:r>
    </w:p>
    <w:p w14:paraId="3FF6473C" w14:textId="77777777" w:rsidR="00417B9F" w:rsidRDefault="00417B9F" w:rsidP="00B53426">
      <w:pPr>
        <w:pStyle w:val="PL"/>
      </w:pPr>
      <w:r>
        <w:t xml:space="preserve">      anyOf:</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lastRenderedPageBreak/>
        <w:t xml:space="preserve">          enum:</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0708006F" w:rsidR="00BE2B4D" w:rsidRDefault="00417B9F" w:rsidP="00B53426">
      <w:pPr>
        <w:pStyle w:val="PL"/>
      </w:pPr>
      <w:r>
        <w:t xml:space="preserve">        - type: string</w:t>
      </w:r>
    </w:p>
    <w:p w14:paraId="3B429958" w14:textId="77777777" w:rsidR="00DB6FF3" w:rsidRDefault="00DB6FF3" w:rsidP="00DB6FF3">
      <w:pPr>
        <w:pStyle w:val="PL"/>
      </w:pPr>
      <w:r>
        <w:t xml:space="preserve">          description: &gt;</w:t>
      </w:r>
    </w:p>
    <w:p w14:paraId="0501A422" w14:textId="77777777" w:rsidR="00DB6FF3" w:rsidRDefault="00DB6FF3" w:rsidP="00DB6FF3">
      <w:pPr>
        <w:pStyle w:val="PL"/>
      </w:pPr>
      <w:r>
        <w:t xml:space="preserve">            This string provides forward-compatibility with future</w:t>
      </w:r>
    </w:p>
    <w:p w14:paraId="2B0253B1" w14:textId="77777777" w:rsidR="00DB6FF3" w:rsidRDefault="00DB6FF3" w:rsidP="00DB6FF3">
      <w:pPr>
        <w:pStyle w:val="PL"/>
      </w:pPr>
      <w:r>
        <w:t xml:space="preserve">            extensions to the enumeration but is not used to encode</w:t>
      </w:r>
    </w:p>
    <w:p w14:paraId="13516EA4" w14:textId="77777777" w:rsidR="00DB6FF3" w:rsidRDefault="00DB6FF3" w:rsidP="00DB6FF3">
      <w:pPr>
        <w:pStyle w:val="PL"/>
      </w:pPr>
      <w:r>
        <w:t xml:space="preserve">            content defined in the present version of this API.</w:t>
      </w:r>
    </w:p>
    <w:p w14:paraId="703C3D51" w14:textId="53440956" w:rsidR="00E240DB" w:rsidRDefault="00E240DB" w:rsidP="00E240DB">
      <w:pPr>
        <w:pStyle w:val="PL"/>
      </w:pPr>
      <w:r>
        <w:t xml:space="preserve">      description: |</w:t>
      </w:r>
    </w:p>
    <w:p w14:paraId="464F8319" w14:textId="5632F360" w:rsidR="00E240DB" w:rsidRDefault="00E240DB" w:rsidP="00E240DB">
      <w:pPr>
        <w:pStyle w:val="PL"/>
      </w:pPr>
      <w:r>
        <w:t xml:space="preserve">        Integrity Computing Entity.</w:t>
      </w:r>
    </w:p>
    <w:p w14:paraId="3009CA17" w14:textId="77777777" w:rsidR="00E240DB" w:rsidRDefault="00E240DB" w:rsidP="00E240DB">
      <w:pPr>
        <w:pStyle w:val="PL"/>
      </w:pPr>
      <w:r>
        <w:t xml:space="preserve">        Possible values are:</w:t>
      </w:r>
    </w:p>
    <w:p w14:paraId="029AB431" w14:textId="77777777" w:rsidR="00E240DB" w:rsidRDefault="00E240DB" w:rsidP="00E240DB">
      <w:pPr>
        <w:pStyle w:val="PL"/>
      </w:pPr>
      <w:r>
        <w:t xml:space="preserve">        - UE: The integrity result was calculated (and determined) by UE.</w:t>
      </w:r>
    </w:p>
    <w:p w14:paraId="03FF7B7E" w14:textId="77777777" w:rsidR="00E240DB" w:rsidRDefault="00E240DB" w:rsidP="00E240DB">
      <w:pPr>
        <w:pStyle w:val="PL"/>
      </w:pPr>
      <w:r>
        <w:t xml:space="preserve">        - LMF: The integrity result was calculated (and determined) by LMF.</w:t>
      </w:r>
    </w:p>
    <w:p w14:paraId="59055247" w14:textId="5D064C91" w:rsidR="00DB6FF3" w:rsidRDefault="00E240DB" w:rsidP="00B53426">
      <w:pPr>
        <w:pStyle w:val="PL"/>
      </w:pPr>
      <w:r>
        <w:t xml:space="preserve">        - BOTH: The integrity result was calculated (and determined) by both UE and LMF.</w:t>
      </w:r>
    </w:p>
    <w:p w14:paraId="0D8A8D35" w14:textId="01D1ED1D" w:rsidR="00094360" w:rsidRDefault="00094360" w:rsidP="00B53426">
      <w:pPr>
        <w:pStyle w:val="PL"/>
        <w:rPr>
          <w:lang w:eastAsia="zh-CN"/>
        </w:rPr>
      </w:pPr>
    </w:p>
    <w:p w14:paraId="56370394" w14:textId="77777777" w:rsidR="008D72A7" w:rsidRDefault="008D72A7" w:rsidP="00EF4063">
      <w:pPr>
        <w:pStyle w:val="Heading8"/>
        <w:rPr>
          <w:lang w:eastAsia="zh-CN"/>
        </w:rPr>
      </w:pPr>
      <w:bookmarkStart w:id="2216" w:name="_Toc26202363"/>
      <w:bookmarkStart w:id="2217" w:name="_Toc22624302"/>
      <w:bookmarkStart w:id="2218" w:name="_Toc22141100"/>
      <w:bookmarkStart w:id="2219" w:name="_Toc18853102"/>
      <w:bookmarkStart w:id="2220" w:name="_Toc26202549"/>
      <w:bookmarkStart w:id="2221" w:name="_Toc34804262"/>
      <w:bookmarkStart w:id="2222" w:name="_Toc35935833"/>
      <w:bookmarkStart w:id="2223" w:name="_Toc45030053"/>
      <w:bookmarkStart w:id="2224" w:name="_Toc51922414"/>
      <w:bookmarkStart w:id="2225" w:name="_Toc51922833"/>
      <w:bookmarkStart w:id="2226" w:name="_Toc122015897"/>
      <w:bookmarkStart w:id="2227" w:name="_Toc130845060"/>
      <w:bookmarkStart w:id="2228" w:name="_Toc138344558"/>
      <w:bookmarkStart w:id="2229" w:name="_Toc145947066"/>
      <w:bookmarkStart w:id="2230" w:name="_Toc153817510"/>
      <w:bookmarkStart w:id="2231" w:name="_Toc161839834"/>
      <w:bookmarkStart w:id="2232" w:name="_Toc177501647"/>
      <w:bookmarkStart w:id="2233" w:name="_Toc183533318"/>
      <w:bookmarkStart w:id="2234" w:name="_Toc186716456"/>
      <w:bookmarkStart w:id="2235" w:name="_Toc191374669"/>
      <w:bookmarkStart w:id="2236" w:name="_Toc192835411"/>
      <w:bookmarkStart w:id="2237" w:name="historyclause"/>
      <w:bookmarkStart w:id="2238" w:name="_Toc218431232"/>
      <w:r>
        <w:lastRenderedPageBreak/>
        <w:t>Annex B (informative):</w:t>
      </w:r>
      <w:r>
        <w:br/>
        <w:t>Change history</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8"/>
    </w:p>
    <w:bookmarkEnd w:id="2237"/>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B07E87" w:rsidP="00F60DFE">
            <w:pPr>
              <w:pStyle w:val="TAC"/>
              <w:rPr>
                <w:sz w:val="16"/>
                <w:szCs w:val="16"/>
                <w:lang w:eastAsia="zh-CN"/>
              </w:rPr>
            </w:pPr>
            <w:hyperlink r:id="rId35" w:history="1">
              <w:r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B07E87" w:rsidP="00F60DFE">
            <w:pPr>
              <w:pStyle w:val="TAC"/>
              <w:rPr>
                <w:sz w:val="16"/>
                <w:szCs w:val="16"/>
                <w:lang w:eastAsia="zh-CN"/>
              </w:rPr>
            </w:pPr>
            <w:hyperlink r:id="rId36" w:history="1">
              <w:r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B07E87" w:rsidP="00F60DFE">
            <w:pPr>
              <w:pStyle w:val="TAC"/>
              <w:rPr>
                <w:sz w:val="16"/>
                <w:szCs w:val="16"/>
                <w:lang w:eastAsia="zh-CN"/>
              </w:rPr>
            </w:pPr>
            <w:hyperlink r:id="rId37" w:history="1">
              <w:r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B07E87" w:rsidP="00F60DFE">
            <w:pPr>
              <w:pStyle w:val="TAC"/>
              <w:rPr>
                <w:sz w:val="16"/>
                <w:szCs w:val="16"/>
                <w:lang w:eastAsia="zh-CN"/>
              </w:rPr>
            </w:pPr>
            <w:hyperlink r:id="rId38" w:history="1">
              <w:r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B07E87" w:rsidP="00F60DFE">
            <w:pPr>
              <w:pStyle w:val="TAC"/>
              <w:rPr>
                <w:sz w:val="16"/>
                <w:szCs w:val="16"/>
                <w:lang w:eastAsia="zh-CN"/>
              </w:rPr>
            </w:pPr>
            <w:hyperlink r:id="rId39" w:history="1">
              <w:r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B07E87" w:rsidP="00F60DFE">
            <w:pPr>
              <w:pStyle w:val="TAC"/>
              <w:rPr>
                <w:sz w:val="16"/>
                <w:szCs w:val="16"/>
                <w:lang w:eastAsia="zh-CN"/>
              </w:rPr>
            </w:pPr>
            <w:hyperlink r:id="rId40"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B07E87" w:rsidP="00840EA9">
            <w:pPr>
              <w:pStyle w:val="TAC"/>
              <w:rPr>
                <w:sz w:val="16"/>
                <w:szCs w:val="16"/>
                <w:lang w:eastAsia="zh-CN"/>
              </w:rPr>
            </w:pPr>
            <w:hyperlink r:id="rId41"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B07E87" w:rsidP="00840EA9">
            <w:pPr>
              <w:pStyle w:val="TAC"/>
              <w:rPr>
                <w:sz w:val="16"/>
                <w:szCs w:val="16"/>
                <w:lang w:eastAsia="zh-CN"/>
              </w:rPr>
            </w:pPr>
            <w:hyperlink r:id="rId42"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r w:rsidRPr="008E3509">
              <w:rPr>
                <w:rFonts w:cs="Arial"/>
                <w:sz w:val="16"/>
                <w:szCs w:val="16"/>
              </w:rPr>
              <w:t>Ngmlc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update on Ngmlc_Location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Aligning distance and location termilogy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r w:rsidRPr="008E3509">
              <w:rPr>
                <w:rFonts w:cs="Arial"/>
                <w:sz w:val="16"/>
                <w:szCs w:val="16"/>
              </w:rPr>
              <w:t>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Remove Ngmlc_Location_ProvideRanging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Style Corrections of Nlmf_Location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r w:rsidRPr="00D32611">
              <w:rPr>
                <w:sz w:val="16"/>
                <w:szCs w:val="16"/>
              </w:rPr>
              <w:t>NRPPa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05F55" w14:paraId="20D2992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3745A5" w14:textId="115C4F81"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7C83A" w14:textId="322BAC44"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6490127" w14:textId="5968BA97"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E3C30" w14:textId="607B8E1D" w:rsidR="00305F55" w:rsidRPr="001A1E96" w:rsidRDefault="00305F55" w:rsidP="00382A2A">
            <w:pPr>
              <w:pStyle w:val="TAL"/>
              <w:rPr>
                <w:sz w:val="16"/>
                <w:szCs w:val="16"/>
              </w:rPr>
            </w:pPr>
            <w:r w:rsidRPr="00305F5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7E391" w14:textId="187A27F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1FB42" w14:textId="5C0D9731" w:rsidR="00305F55" w:rsidRDefault="00305F55"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90D4AF" w14:textId="2FB23B7F" w:rsidR="00305F55" w:rsidRPr="00D32611" w:rsidRDefault="00305F55" w:rsidP="00382A2A">
            <w:pPr>
              <w:pStyle w:val="TAL"/>
              <w:rPr>
                <w:sz w:val="16"/>
                <w:szCs w:val="16"/>
              </w:rPr>
            </w:pPr>
            <w:r w:rsidRPr="00305F55">
              <w:rPr>
                <w:sz w:val="16"/>
                <w:szCs w:val="16"/>
              </w:rPr>
              <w:t>Update on the LmfIdentification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C493E" w14:textId="6D4F931D"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09D4B86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A4B4264" w14:textId="7EBABD5A" w:rsidR="00305F55" w:rsidRPr="00AB6C7D" w:rsidRDefault="00305F55" w:rsidP="00382A2A">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ED783" w14:textId="5C4ABAB9" w:rsidR="00305F55" w:rsidRPr="00FE494B" w:rsidRDefault="00305F55" w:rsidP="00382A2A">
            <w:pPr>
              <w:pStyle w:val="TAC"/>
              <w:rPr>
                <w:sz w:val="16"/>
                <w:szCs w:val="16"/>
                <w:lang w:eastAsia="zh-CN"/>
              </w:rPr>
            </w:pPr>
            <w:r w:rsidRPr="00FE494B">
              <w:rPr>
                <w:sz w:val="16"/>
                <w:szCs w:val="16"/>
                <w:lang w:eastAsia="zh-CN"/>
              </w:rPr>
              <w:t>CT#10</w:t>
            </w:r>
            <w:r w:rsidR="007C5714">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DE869F" w14:textId="3D31FDC8" w:rsidR="00305F55" w:rsidRPr="00F32FAB" w:rsidRDefault="00305F55" w:rsidP="00382A2A">
            <w:pPr>
              <w:pStyle w:val="TAC"/>
              <w:rPr>
                <w:sz w:val="16"/>
                <w:szCs w:val="16"/>
              </w:rPr>
            </w:pPr>
            <w:r w:rsidRPr="00305F55">
              <w:rPr>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6EC" w14:textId="22D8214C" w:rsidR="00305F55" w:rsidRPr="001A1E96" w:rsidRDefault="00305F55" w:rsidP="00382A2A">
            <w:pPr>
              <w:pStyle w:val="TAL"/>
              <w:rPr>
                <w:sz w:val="16"/>
                <w:szCs w:val="16"/>
              </w:rPr>
            </w:pPr>
            <w:r w:rsidRPr="00305F55">
              <w:rPr>
                <w:sz w:val="16"/>
                <w:szCs w:val="16"/>
              </w:rPr>
              <w:t>019</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9850" w14:textId="0F816A46" w:rsidR="00305F55" w:rsidRDefault="00305F55"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0F7" w14:textId="7E234BA9" w:rsidR="00305F55" w:rsidRDefault="00305F55" w:rsidP="00382A2A">
            <w:pPr>
              <w:pStyle w:val="TAL"/>
              <w:jc w:val="center"/>
              <w:rPr>
                <w:sz w:val="16"/>
                <w:szCs w:val="16"/>
              </w:rPr>
            </w:pPr>
            <w:r>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BC1DDA5" w14:textId="2E847031" w:rsidR="00305F55" w:rsidRPr="00D32611" w:rsidRDefault="00305F55" w:rsidP="00382A2A">
            <w:pPr>
              <w:pStyle w:val="TAL"/>
              <w:rPr>
                <w:sz w:val="16"/>
                <w:szCs w:val="16"/>
              </w:rPr>
            </w:pPr>
            <w:r w:rsidRPr="00305F55">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60DB94" w14:textId="1C058E0C" w:rsidR="00305F55" w:rsidRPr="008E676F" w:rsidRDefault="00305F55" w:rsidP="00382A2A">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CA5525" w14:paraId="3E7ECA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9904E3" w14:textId="3AE9FAEF" w:rsidR="00CA5525" w:rsidRPr="00AB6C7D" w:rsidRDefault="00CA5525" w:rsidP="00CA552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D32D6" w14:textId="2000A806" w:rsidR="00CA5525" w:rsidRPr="00FE494B" w:rsidRDefault="00CA5525" w:rsidP="00CA552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740253" w14:textId="40EB6DC9" w:rsidR="00CA5525" w:rsidRPr="00F32FAB" w:rsidRDefault="00206D69" w:rsidP="00CA5525">
            <w:pPr>
              <w:pStyle w:val="TAC"/>
              <w:rPr>
                <w:sz w:val="16"/>
                <w:szCs w:val="16"/>
              </w:rPr>
            </w:pPr>
            <w:r w:rsidRPr="00206D69">
              <w:rPr>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A080B" w14:textId="71A6F63A" w:rsidR="00CA5525" w:rsidRPr="001A1E96" w:rsidRDefault="00CA5525" w:rsidP="00CA5525">
            <w:pPr>
              <w:pStyle w:val="TAL"/>
              <w:rPr>
                <w:sz w:val="16"/>
                <w:szCs w:val="16"/>
              </w:rPr>
            </w:pPr>
            <w:r w:rsidRPr="001A1E96">
              <w:rPr>
                <w:sz w:val="16"/>
                <w:szCs w:val="16"/>
              </w:rPr>
              <w:t>019</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331F7" w14:textId="78A1AE0B" w:rsidR="00CA5525" w:rsidRDefault="00CA5525" w:rsidP="00CA552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8B67" w14:textId="6D9EE5F0" w:rsidR="00CA5525" w:rsidRDefault="00CA5525" w:rsidP="00CA552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570B604" w14:textId="4562C219" w:rsidR="00CA5525" w:rsidRPr="00D32611" w:rsidRDefault="00CA5525" w:rsidP="00CA5525">
            <w:pPr>
              <w:pStyle w:val="TAL"/>
              <w:rPr>
                <w:sz w:val="16"/>
                <w:szCs w:val="16"/>
              </w:rPr>
            </w:pPr>
            <w:r w:rsidRPr="005B3DE2">
              <w:rPr>
                <w:sz w:val="16"/>
                <w:szCs w:val="16"/>
              </w:rPr>
              <w:t>Remove Nullvalue for UP Location Reporting AF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36D24" w14:textId="6625FBA1" w:rsidR="00CA5525" w:rsidRPr="008E676F" w:rsidRDefault="00CA5525" w:rsidP="00CA552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31DEB9A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0EFA94" w14:textId="0F3A02FF"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FC4A1" w14:textId="3F91BC2A"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0170532" w14:textId="5D3D2791" w:rsidR="00305F55" w:rsidRPr="00206D69" w:rsidRDefault="00305F55" w:rsidP="00305F55">
            <w:pPr>
              <w:pStyle w:val="TAC"/>
              <w:rPr>
                <w:sz w:val="16"/>
                <w:szCs w:val="16"/>
              </w:rPr>
            </w:pPr>
            <w:r w:rsidRPr="00305F55">
              <w:rPr>
                <w:sz w:val="16"/>
                <w:szCs w:val="16"/>
              </w:rPr>
              <w:t>CP-250048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F0530" w14:textId="3EE62ECB" w:rsidR="00305F55" w:rsidRPr="001A1E96" w:rsidRDefault="00305F55" w:rsidP="00305F55">
            <w:pPr>
              <w:pStyle w:val="TAL"/>
              <w:rPr>
                <w:sz w:val="16"/>
                <w:szCs w:val="16"/>
              </w:rPr>
            </w:pPr>
            <w:r w:rsidRPr="001A1E96">
              <w:rPr>
                <w:sz w:val="16"/>
                <w:szCs w:val="16"/>
              </w:rPr>
              <w:t>019</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DADA" w14:textId="74D6B7CE"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6C3ED" w14:textId="1F66EF06"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4770FB3" w14:textId="3C95D24E" w:rsidR="00305F55" w:rsidRPr="005B3DE2" w:rsidRDefault="00305F55" w:rsidP="00305F55">
            <w:pPr>
              <w:pStyle w:val="TAL"/>
              <w:rPr>
                <w:sz w:val="16"/>
                <w:szCs w:val="16"/>
              </w:rPr>
            </w:pPr>
            <w:r w:rsidRPr="005B3DE2">
              <w:rPr>
                <w:sz w:val="16"/>
                <w:szCs w:val="16"/>
              </w:rPr>
              <w:t>Support of 5GC-MT-LR procedure involving MWAB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20D23" w14:textId="72E32168"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305F55" w14:paraId="6B9C4E8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B4CF840" w14:textId="3A7655BC" w:rsidR="00305F55" w:rsidRPr="00AB6C7D" w:rsidRDefault="00305F55"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929C" w14:textId="68C3D407" w:rsidR="00305F55" w:rsidRPr="00FE494B" w:rsidRDefault="00305F55" w:rsidP="00305F55">
            <w:pPr>
              <w:pStyle w:val="TAC"/>
              <w:rPr>
                <w:sz w:val="16"/>
                <w:szCs w:val="16"/>
                <w:lang w:eastAsia="zh-CN"/>
              </w:rPr>
            </w:pPr>
            <w:r w:rsidRPr="00FE494B">
              <w:rPr>
                <w:sz w:val="16"/>
                <w:szCs w:val="16"/>
                <w:lang w:eastAsia="zh-CN"/>
              </w:rPr>
              <w:t>CT#10</w:t>
            </w:r>
            <w:r>
              <w:rPr>
                <w:sz w:val="16"/>
                <w:szCs w:val="16"/>
                <w:lang w:eastAsia="zh-CN"/>
              </w:rPr>
              <w:t>7</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F1189B" w14:textId="4AD56DCF" w:rsidR="00305F55" w:rsidRPr="00F32FAB" w:rsidRDefault="003D6A75" w:rsidP="00305F55">
            <w:pPr>
              <w:pStyle w:val="TAC"/>
              <w:rPr>
                <w:sz w:val="16"/>
                <w:szCs w:val="16"/>
              </w:rPr>
            </w:pPr>
            <w:r w:rsidRPr="00E11704">
              <w:rPr>
                <w:sz w:val="16"/>
                <w:szCs w:val="16"/>
              </w:rPr>
              <w:t>CP-250137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9B30B" w14:textId="48C9F4EE" w:rsidR="00305F55" w:rsidRPr="001A1E96" w:rsidRDefault="00305F55" w:rsidP="00305F55">
            <w:pPr>
              <w:pStyle w:val="TAL"/>
              <w:rPr>
                <w:sz w:val="16"/>
                <w:szCs w:val="16"/>
              </w:rPr>
            </w:pPr>
            <w:r w:rsidRPr="00CA552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6AACD" w14:textId="4B693394" w:rsidR="00305F55" w:rsidRDefault="00305F55"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35356" w14:textId="1DEC902F" w:rsidR="00305F55" w:rsidRDefault="00305F55"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90F46B" w14:textId="25864EF9" w:rsidR="00305F55" w:rsidRPr="005B3DE2" w:rsidRDefault="00305F55" w:rsidP="00305F55">
            <w:pPr>
              <w:pStyle w:val="TAL"/>
              <w:rPr>
                <w:sz w:val="16"/>
                <w:szCs w:val="16"/>
              </w:rPr>
            </w:pPr>
            <w:r w:rsidRPr="005B3DE2">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6F1B" w14:textId="75B71B92" w:rsidR="00305F55" w:rsidRPr="008E676F" w:rsidRDefault="00305F55"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2</w:t>
            </w:r>
            <w:r w:rsidRPr="008E676F">
              <w:rPr>
                <w:rFonts w:eastAsiaTheme="minorEastAsia"/>
                <w:sz w:val="16"/>
                <w:szCs w:val="16"/>
                <w:lang w:eastAsia="zh-CN"/>
              </w:rPr>
              <w:t>.0</w:t>
            </w:r>
          </w:p>
        </w:tc>
      </w:tr>
      <w:tr w:rsidR="00581C86" w14:paraId="66FD98F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60C7" w14:textId="60D7B72A"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7846" w14:textId="1B5663DE"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61F4D" w14:textId="7A8CE769" w:rsidR="00581C86" w:rsidRPr="00E11704" w:rsidRDefault="00C575D8" w:rsidP="00305F55">
            <w:pPr>
              <w:pStyle w:val="TAC"/>
              <w:rPr>
                <w:sz w:val="16"/>
                <w:szCs w:val="16"/>
              </w:rPr>
            </w:pPr>
            <w:r w:rsidRPr="00581C86">
              <w:rPr>
                <w:sz w:val="16"/>
                <w:szCs w:val="16"/>
              </w:rPr>
              <w:t>CP-251069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B88D7" w14:textId="1BB33A11" w:rsidR="00581C86" w:rsidRPr="00CA5525" w:rsidRDefault="00581C86" w:rsidP="00305F55">
            <w:pPr>
              <w:pStyle w:val="TAL"/>
              <w:rPr>
                <w:sz w:val="16"/>
                <w:szCs w:val="16"/>
              </w:rPr>
            </w:pPr>
            <w:r w:rsidRPr="00581C86">
              <w:rPr>
                <w:sz w:val="16"/>
                <w:szCs w:val="16"/>
              </w:rPr>
              <w:t>020</w:t>
            </w:r>
            <w:r w:rsidR="00C575D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D7EF7" w14:textId="60554E3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CA1ED" w14:textId="7DF1B95B" w:rsidR="00581C86" w:rsidRDefault="00C575D8" w:rsidP="00305F55">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FACAC8E" w14:textId="18135312" w:rsidR="00581C86" w:rsidRPr="005B3DE2" w:rsidRDefault="00C575D8" w:rsidP="00305F55">
            <w:pPr>
              <w:pStyle w:val="TAL"/>
              <w:rPr>
                <w:sz w:val="16"/>
                <w:szCs w:val="16"/>
              </w:rPr>
            </w:pPr>
            <w:r w:rsidRPr="00C575D8">
              <w:rPr>
                <w:sz w:val="16"/>
                <w:szCs w:val="16"/>
              </w:rPr>
              <w:t>MWAB privacy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AAEA" w14:textId="7E9BD352" w:rsidR="00581C86" w:rsidRPr="008E676F" w:rsidRDefault="00C575D8" w:rsidP="00C575D8">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5928E8A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9E314C7" w14:textId="27992BDC"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0DB3B" w14:textId="37F024B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071E1B" w14:textId="4999D338" w:rsidR="00581C86" w:rsidRPr="00E11704" w:rsidRDefault="00C575D8" w:rsidP="00305F55">
            <w:pPr>
              <w:pStyle w:val="TAC"/>
              <w:rPr>
                <w:sz w:val="16"/>
                <w:szCs w:val="16"/>
              </w:rPr>
            </w:pPr>
            <w:r w:rsidRPr="00581C86">
              <w:rPr>
                <w:sz w:val="16"/>
                <w:szCs w:val="16"/>
              </w:rPr>
              <w:t>CP-251055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CA13" w14:textId="7A2B7534" w:rsidR="00581C86" w:rsidRPr="00CA5525" w:rsidRDefault="00581C86" w:rsidP="00305F55">
            <w:pPr>
              <w:pStyle w:val="TAL"/>
              <w:rPr>
                <w:sz w:val="16"/>
                <w:szCs w:val="16"/>
              </w:rPr>
            </w:pPr>
            <w:r w:rsidRPr="00581C86">
              <w:rPr>
                <w:sz w:val="16"/>
                <w:szCs w:val="16"/>
              </w:rPr>
              <w:t>020</w:t>
            </w:r>
            <w:r w:rsidR="00C575D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713B2" w14:textId="5783562A"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082" w14:textId="2068B4B8"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F5C5196" w14:textId="0B459823" w:rsidR="00581C86" w:rsidRPr="005B3DE2" w:rsidRDefault="00C575D8" w:rsidP="00305F55">
            <w:pPr>
              <w:pStyle w:val="TAL"/>
              <w:rPr>
                <w:sz w:val="16"/>
                <w:szCs w:val="16"/>
              </w:rPr>
            </w:pPr>
            <w:r w:rsidRPr="00C575D8">
              <w:rPr>
                <w:sz w:val="16"/>
                <w:szCs w:val="16"/>
              </w:rPr>
              <w:t>Add description for ENUM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2B078" w14:textId="5D0261A0"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1C86" w14:paraId="0E72C2A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1720837" w14:textId="0139551D" w:rsidR="00581C86" w:rsidRPr="00AB6C7D" w:rsidRDefault="00581C86" w:rsidP="00305F55">
            <w:pPr>
              <w:pStyle w:val="TAC"/>
              <w:rPr>
                <w:rFonts w:eastAsiaTheme="minorEastAsia"/>
                <w:sz w:val="16"/>
                <w:szCs w:val="16"/>
                <w:lang w:eastAsia="zh-CN"/>
              </w:rPr>
            </w:pPr>
            <w:r w:rsidRPr="00AB6C7D">
              <w:rPr>
                <w:rFonts w:eastAsiaTheme="minorEastAsia"/>
                <w:sz w:val="16"/>
                <w:szCs w:val="16"/>
                <w:lang w:eastAsia="zh-CN"/>
              </w:rPr>
              <w:t>202</w:t>
            </w:r>
            <w:r>
              <w:rPr>
                <w:rFonts w:eastAsiaTheme="minorEastAsia"/>
                <w:sz w:val="16"/>
                <w:szCs w:val="16"/>
                <w:lang w:eastAsia="zh-CN"/>
              </w:rPr>
              <w:t>5</w:t>
            </w:r>
            <w:r w:rsidRPr="00AB6C7D">
              <w:rPr>
                <w:rFonts w:eastAsiaTheme="minorEastAsia"/>
                <w:sz w:val="16"/>
                <w:szCs w:val="16"/>
                <w:lang w:eastAsia="zh-CN"/>
              </w:rPr>
              <w:t>-</w:t>
            </w:r>
            <w:r>
              <w:rPr>
                <w:rFonts w:eastAsiaTheme="minorEastAsia"/>
                <w:sz w:val="16"/>
                <w:szCs w:val="16"/>
                <w:lang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1ECA3" w14:textId="753ABD39" w:rsidR="00581C86" w:rsidRPr="00FE494B" w:rsidRDefault="00581C86" w:rsidP="00305F55">
            <w:pPr>
              <w:pStyle w:val="TAC"/>
              <w:rPr>
                <w:sz w:val="16"/>
                <w:szCs w:val="16"/>
                <w:lang w:eastAsia="zh-CN"/>
              </w:rPr>
            </w:pPr>
            <w:r w:rsidRPr="00FE494B">
              <w:rPr>
                <w:sz w:val="16"/>
                <w:szCs w:val="16"/>
                <w:lang w:eastAsia="zh-CN"/>
              </w:rPr>
              <w:t>CT#10</w:t>
            </w:r>
            <w:r>
              <w:rPr>
                <w:sz w:val="16"/>
                <w:szCs w:val="16"/>
                <w:lang w:eastAsia="zh-CN"/>
              </w:rPr>
              <w:t>8</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D00E11" w14:textId="65429678" w:rsidR="00581C86" w:rsidRPr="00E11704" w:rsidRDefault="00581C86" w:rsidP="00305F55">
            <w:pPr>
              <w:pStyle w:val="TAC"/>
              <w:rPr>
                <w:sz w:val="16"/>
                <w:szCs w:val="16"/>
              </w:rPr>
            </w:pPr>
            <w:r w:rsidRPr="00581C86">
              <w:rPr>
                <w:sz w:val="16"/>
                <w:szCs w:val="16"/>
              </w:rPr>
              <w:t>CP-251079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88EBF" w14:textId="01B367F7" w:rsidR="00581C86" w:rsidRPr="00CA5525" w:rsidRDefault="00581C86" w:rsidP="00305F55">
            <w:pPr>
              <w:pStyle w:val="TAL"/>
              <w:rPr>
                <w:sz w:val="16"/>
                <w:szCs w:val="16"/>
              </w:rPr>
            </w:pPr>
            <w:r w:rsidRPr="00581C86">
              <w:rPr>
                <w:sz w:val="16"/>
                <w:szCs w:val="16"/>
              </w:rPr>
              <w:t>020</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916DF" w14:textId="597F7389" w:rsidR="00581C86" w:rsidRDefault="00C575D8" w:rsidP="00305F55">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F288C" w14:textId="4A676DBD" w:rsidR="00581C86" w:rsidRDefault="00C575D8" w:rsidP="00305F55">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C38442" w14:textId="69BEFBE2" w:rsidR="00581C86" w:rsidRPr="005B3DE2" w:rsidRDefault="00C575D8" w:rsidP="00305F55">
            <w:pPr>
              <w:pStyle w:val="TAL"/>
              <w:rPr>
                <w:sz w:val="16"/>
                <w:szCs w:val="16"/>
              </w:rPr>
            </w:pPr>
            <w:r w:rsidRPr="00C575D8">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5CC7E" w14:textId="7E17B684" w:rsidR="00581C86" w:rsidRPr="008E676F" w:rsidRDefault="00C575D8" w:rsidP="00305F55">
            <w:pPr>
              <w:pStyle w:val="TAC"/>
              <w:rPr>
                <w:rFonts w:eastAsiaTheme="minorEastAsia"/>
                <w:sz w:val="16"/>
                <w:szCs w:val="16"/>
                <w:lang w:eastAsia="zh-CN"/>
              </w:rPr>
            </w:pPr>
            <w:r w:rsidRPr="008E676F">
              <w:rPr>
                <w:rFonts w:eastAsiaTheme="minorEastAsia"/>
                <w:sz w:val="16"/>
                <w:szCs w:val="16"/>
                <w:lang w:eastAsia="zh-CN"/>
              </w:rPr>
              <w:t>19.</w:t>
            </w:r>
            <w:r>
              <w:rPr>
                <w:rFonts w:eastAsiaTheme="minorEastAsia"/>
                <w:sz w:val="16"/>
                <w:szCs w:val="16"/>
                <w:lang w:eastAsia="zh-CN"/>
              </w:rPr>
              <w:t>3</w:t>
            </w:r>
            <w:r w:rsidRPr="008E676F">
              <w:rPr>
                <w:rFonts w:eastAsiaTheme="minorEastAsia"/>
                <w:sz w:val="16"/>
                <w:szCs w:val="16"/>
                <w:lang w:eastAsia="zh-CN"/>
              </w:rPr>
              <w:t>.0</w:t>
            </w:r>
          </w:p>
        </w:tc>
      </w:tr>
      <w:tr w:rsidR="00584287" w14:paraId="3263AEC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DD19DEB" w14:textId="1C719999" w:rsidR="00584287" w:rsidRPr="00AB6C7D" w:rsidRDefault="00584287" w:rsidP="00584287">
            <w:pPr>
              <w:pStyle w:val="TAC"/>
              <w:rPr>
                <w:rFonts w:eastAsiaTheme="minorEastAsia"/>
                <w:sz w:val="16"/>
                <w:szCs w:val="16"/>
                <w:lang w:eastAsia="zh-CN"/>
              </w:rPr>
            </w:pPr>
            <w:r>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4437F" w14:textId="4D1E3276" w:rsidR="00584287" w:rsidRPr="00FE494B" w:rsidRDefault="00584287" w:rsidP="00584287">
            <w:pPr>
              <w:pStyle w:val="TAC"/>
              <w:rPr>
                <w:sz w:val="16"/>
                <w:szCs w:val="16"/>
                <w:lang w:eastAsia="zh-CN"/>
              </w:rPr>
            </w:pPr>
            <w:r>
              <w:rPr>
                <w:rFonts w:hint="eastAsia"/>
                <w:sz w:val="16"/>
                <w:szCs w:val="16"/>
                <w:lang w:eastAsia="zh-CN"/>
              </w:rPr>
              <w:t>CT</w:t>
            </w:r>
            <w:r>
              <w:rPr>
                <w:sz w:val="16"/>
                <w:szCs w:val="16"/>
                <w:lang w:eastAsia="zh-CN"/>
              </w:rPr>
              <w:t>#109</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BE342E" w14:textId="23C34160" w:rsidR="00584287" w:rsidRPr="00581C86" w:rsidRDefault="00584287" w:rsidP="00584287">
            <w:pPr>
              <w:pStyle w:val="TAC"/>
              <w:rPr>
                <w:sz w:val="16"/>
                <w:szCs w:val="16"/>
              </w:rPr>
            </w:pPr>
            <w:r w:rsidRPr="00584287">
              <w:rPr>
                <w:sz w:val="16"/>
                <w:szCs w:val="16"/>
                <w:lang w:eastAsia="zh-CN"/>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4A8C5" w14:textId="2CE212AA" w:rsidR="00584287" w:rsidRPr="00581C86" w:rsidRDefault="00584287" w:rsidP="00584287">
            <w:pPr>
              <w:pStyle w:val="TAL"/>
              <w:rPr>
                <w:sz w:val="16"/>
                <w:szCs w:val="16"/>
              </w:rPr>
            </w:pPr>
            <w:r w:rsidRPr="00581C86">
              <w:rPr>
                <w:sz w:val="16"/>
                <w:szCs w:val="16"/>
              </w:rPr>
              <w:t>020</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B6229" w14:textId="160DF82A" w:rsidR="00584287" w:rsidRDefault="00584287" w:rsidP="00584287">
            <w:pPr>
              <w:pStyle w:val="TAR"/>
              <w:rPr>
                <w:rFonts w:eastAsiaTheme="minorEastAsia" w:cs="Arial"/>
                <w:sz w:val="16"/>
                <w:szCs w:val="16"/>
                <w:lang w:eastAsia="zh-CN"/>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19B82" w14:textId="30F6183C" w:rsidR="00584287" w:rsidRDefault="00584287" w:rsidP="00584287">
            <w:pPr>
              <w:pStyle w:val="TAL"/>
              <w:jc w:val="center"/>
              <w:rPr>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97912F" w14:textId="6C0C7961" w:rsidR="00584287" w:rsidRPr="00C575D8" w:rsidRDefault="00584287" w:rsidP="00584287">
            <w:pPr>
              <w:pStyle w:val="TAL"/>
              <w:rPr>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99271" w14:textId="69D5F558" w:rsidR="00584287" w:rsidRPr="008E676F" w:rsidRDefault="00584287" w:rsidP="00584287">
            <w:pPr>
              <w:pStyle w:val="TAC"/>
              <w:rPr>
                <w:rFonts w:eastAsiaTheme="minorEastAsia"/>
                <w:sz w:val="16"/>
                <w:szCs w:val="16"/>
                <w:lang w:eastAsia="zh-CN"/>
              </w:rPr>
            </w:pPr>
            <w:r>
              <w:rPr>
                <w:sz w:val="16"/>
                <w:szCs w:val="16"/>
                <w:lang w:eastAsia="zh-CN"/>
              </w:rPr>
              <w:t>19.4</w:t>
            </w:r>
            <w:r w:rsidRPr="009940DB">
              <w:rPr>
                <w:sz w:val="16"/>
                <w:szCs w:val="16"/>
                <w:lang w:eastAsia="zh-CN"/>
              </w:rPr>
              <w:t>.0</w:t>
            </w:r>
          </w:p>
        </w:tc>
      </w:tr>
      <w:tr w:rsidR="00AA410D" w14:paraId="002F1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D9649A" w14:textId="5B720167"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53D4B" w14:textId="43D37FF3"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83D1574" w14:textId="77F694BD" w:rsidR="00AA410D" w:rsidRPr="00584287" w:rsidRDefault="00AA410D" w:rsidP="00CC6775">
            <w:pPr>
              <w:pStyle w:val="TAC"/>
              <w:rPr>
                <w:sz w:val="16"/>
                <w:szCs w:val="16"/>
                <w:lang w:eastAsia="zh-CN"/>
              </w:rPr>
            </w:pPr>
            <w:r w:rsidRPr="00584287">
              <w:rPr>
                <w:sz w:val="16"/>
                <w:szCs w:val="16"/>
                <w:lang w:eastAsia="zh-CN"/>
              </w:rPr>
              <w:t>CP-25</w:t>
            </w:r>
            <w:r w:rsidR="00CC6775">
              <w:rPr>
                <w:sz w:val="16"/>
                <w:szCs w:val="16"/>
                <w:lang w:eastAsia="zh-CN"/>
              </w:rPr>
              <w:t>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C741" w14:textId="2A8DE782" w:rsidR="00AA410D" w:rsidRPr="00581C86" w:rsidRDefault="00AA410D" w:rsidP="00AA410D">
            <w:pPr>
              <w:pStyle w:val="TAL"/>
              <w:rPr>
                <w:sz w:val="16"/>
                <w:szCs w:val="16"/>
              </w:rPr>
            </w:pPr>
            <w:r w:rsidRPr="00581C86">
              <w:rPr>
                <w:sz w:val="16"/>
                <w:szCs w:val="16"/>
              </w:rPr>
              <w:t>020</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4C05D" w14:textId="12D3E067" w:rsidR="00AA410D" w:rsidRDefault="00AA410D" w:rsidP="00AA410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468A7" w14:textId="0EDD6BCD"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5FC9B3" w14:textId="6FBE63AD" w:rsidR="00AA410D" w:rsidRPr="00EF6985" w:rsidRDefault="00AA410D" w:rsidP="00AA410D">
            <w:pPr>
              <w:pStyle w:val="TAL"/>
              <w:rPr>
                <w:rFonts w:cs="Arial"/>
                <w:sz w:val="16"/>
                <w:szCs w:val="16"/>
              </w:rPr>
            </w:pPr>
            <w:r w:rsidRPr="00AA410D">
              <w:rPr>
                <w:rFonts w:cs="Arial"/>
                <w:sz w:val="16"/>
                <w:szCs w:val="16"/>
              </w:rPr>
              <w:t>Correct the description of some conditional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9BB9C" w14:textId="2172FB2B"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r w:rsidR="00AA410D" w14:paraId="4A49E2C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0AAEC83" w14:textId="7C69BBF4" w:rsidR="00AA410D" w:rsidRDefault="00AA410D" w:rsidP="00AA410D">
            <w:pPr>
              <w:pStyle w:val="TAC"/>
              <w:rPr>
                <w:sz w:val="16"/>
                <w:szCs w:val="16"/>
                <w:lang w:eastAsia="zh-CN"/>
              </w:rPr>
            </w:pPr>
            <w:r>
              <w:rPr>
                <w:sz w:val="16"/>
                <w:szCs w:val="16"/>
                <w:lang w:eastAsia="zh-CN"/>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0229A" w14:textId="7F5C8A2E" w:rsidR="00AA410D" w:rsidRDefault="00AA410D" w:rsidP="00AA410D">
            <w:pPr>
              <w:pStyle w:val="TAC"/>
              <w:rPr>
                <w:sz w:val="16"/>
                <w:szCs w:val="16"/>
                <w:lang w:eastAsia="zh-CN"/>
              </w:rPr>
            </w:pPr>
            <w:r>
              <w:rPr>
                <w:rFonts w:hint="eastAsia"/>
                <w:sz w:val="16"/>
                <w:szCs w:val="16"/>
                <w:lang w:eastAsia="zh-CN"/>
              </w:rPr>
              <w:t>CT</w:t>
            </w:r>
            <w:r>
              <w:rPr>
                <w:sz w:val="16"/>
                <w:szCs w:val="16"/>
                <w:lang w:eastAsia="zh-CN"/>
              </w:rPr>
              <w:t>#110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F7C2C96" w14:textId="20B5B9E0" w:rsidR="00AA410D" w:rsidRPr="00584287" w:rsidRDefault="00AA410D" w:rsidP="00AA410D">
            <w:pPr>
              <w:pStyle w:val="TAC"/>
              <w:rPr>
                <w:sz w:val="16"/>
                <w:szCs w:val="16"/>
                <w:lang w:eastAsia="zh-CN"/>
              </w:rPr>
            </w:pPr>
            <w:r w:rsidRPr="00584287">
              <w:rPr>
                <w:sz w:val="16"/>
                <w:szCs w:val="16"/>
                <w:lang w:eastAsia="zh-CN"/>
              </w:rPr>
              <w:t>CP-25</w:t>
            </w:r>
            <w:r w:rsidR="00AF5A8C" w:rsidRPr="00AF5A8C">
              <w:rPr>
                <w:sz w:val="16"/>
                <w:szCs w:val="16"/>
                <w:lang w:eastAsia="zh-CN"/>
              </w:rPr>
              <w:t>3167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74AA4" w14:textId="583CCDB7" w:rsidR="00AA410D" w:rsidRPr="00581C86" w:rsidRDefault="00AA410D" w:rsidP="00AA410D">
            <w:pPr>
              <w:pStyle w:val="TAL"/>
              <w:rPr>
                <w:sz w:val="16"/>
                <w:szCs w:val="16"/>
              </w:rPr>
            </w:pPr>
            <w:r w:rsidRPr="00581C86">
              <w:rPr>
                <w:sz w:val="16"/>
                <w:szCs w:val="16"/>
              </w:rPr>
              <w:t>020</w:t>
            </w: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2862" w14:textId="4B510090" w:rsidR="00AA410D" w:rsidRDefault="00AA410D" w:rsidP="00AA410D">
            <w:pPr>
              <w:pStyle w:val="TAR"/>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4F0ED" w14:textId="7D8F690E" w:rsidR="00AA410D" w:rsidRDefault="00AA410D" w:rsidP="00AA410D">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3B65DA" w14:textId="01BE28A3" w:rsidR="00AA410D" w:rsidRPr="00EF6985" w:rsidRDefault="00AA410D" w:rsidP="00AA410D">
            <w:pPr>
              <w:pStyle w:val="TAL"/>
              <w:rPr>
                <w:rFonts w:cs="Arial"/>
                <w:sz w:val="16"/>
                <w:szCs w:val="16"/>
              </w:rPr>
            </w:pPr>
            <w:r w:rsidRPr="00EF698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F270D" w14:textId="7158A379" w:rsidR="00AA410D" w:rsidRDefault="00AA410D" w:rsidP="00AA410D">
            <w:pPr>
              <w:pStyle w:val="TAC"/>
              <w:rPr>
                <w:sz w:val="16"/>
                <w:szCs w:val="16"/>
                <w:lang w:eastAsia="zh-CN"/>
              </w:rPr>
            </w:pPr>
            <w:r>
              <w:rPr>
                <w:sz w:val="16"/>
                <w:szCs w:val="16"/>
                <w:lang w:eastAsia="zh-CN"/>
              </w:rPr>
              <w:t>19.5</w:t>
            </w:r>
            <w:r w:rsidRPr="009940DB">
              <w:rPr>
                <w:sz w:val="16"/>
                <w:szCs w:val="16"/>
                <w:lang w:eastAsia="zh-CN"/>
              </w:rPr>
              <w:t>.0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794C1" w14:textId="77777777" w:rsidR="004A2EE9" w:rsidRDefault="004A2EE9">
      <w:r>
        <w:separator/>
      </w:r>
    </w:p>
  </w:endnote>
  <w:endnote w:type="continuationSeparator" w:id="0">
    <w:p w14:paraId="5A5E13DC" w14:textId="77777777" w:rsidR="004A2EE9" w:rsidRDefault="004A2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C6F2E" w14:textId="77777777" w:rsidR="00581C86" w:rsidRDefault="00581C8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4285D" w14:textId="77777777" w:rsidR="004A2EE9" w:rsidRDefault="004A2EE9">
      <w:r>
        <w:separator/>
      </w:r>
    </w:p>
  </w:footnote>
  <w:footnote w:type="continuationSeparator" w:id="0">
    <w:p w14:paraId="314816A8" w14:textId="77777777" w:rsidR="004A2EE9" w:rsidRDefault="004A2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5B199" w14:textId="4724EA13" w:rsidR="00581C86" w:rsidRDefault="00581C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8CD">
      <w:rPr>
        <w:rFonts w:ascii="Arial" w:hAnsi="Arial" w:cs="Arial"/>
        <w:b/>
        <w:noProof/>
        <w:sz w:val="18"/>
        <w:szCs w:val="18"/>
      </w:rPr>
      <w:t>3GPP TS 29.515 V19.5.0 (2025-12)</w:t>
    </w:r>
    <w:r>
      <w:rPr>
        <w:rFonts w:ascii="Arial" w:hAnsi="Arial" w:cs="Arial"/>
        <w:b/>
        <w:sz w:val="18"/>
        <w:szCs w:val="18"/>
      </w:rPr>
      <w:fldChar w:fldCharType="end"/>
    </w:r>
  </w:p>
  <w:p w14:paraId="414B0BCE" w14:textId="4E899902" w:rsidR="00581C86" w:rsidRDefault="00581C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B468A">
      <w:rPr>
        <w:rFonts w:ascii="Arial" w:hAnsi="Arial" w:cs="Arial"/>
        <w:b/>
        <w:noProof/>
        <w:sz w:val="18"/>
        <w:szCs w:val="18"/>
      </w:rPr>
      <w:t>4</w:t>
    </w:r>
    <w:r>
      <w:rPr>
        <w:rFonts w:ascii="Arial" w:hAnsi="Arial" w:cs="Arial"/>
        <w:b/>
        <w:sz w:val="18"/>
        <w:szCs w:val="18"/>
      </w:rPr>
      <w:fldChar w:fldCharType="end"/>
    </w:r>
  </w:p>
  <w:p w14:paraId="7710B3C7" w14:textId="7773E9C7" w:rsidR="00581C86" w:rsidRDefault="00581C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8CD">
      <w:rPr>
        <w:rFonts w:ascii="Arial" w:hAnsi="Arial" w:cs="Arial"/>
        <w:b/>
        <w:noProof/>
        <w:sz w:val="18"/>
        <w:szCs w:val="18"/>
      </w:rPr>
      <w:t>Release 19</w:t>
    </w:r>
    <w:r>
      <w:rPr>
        <w:rFonts w:ascii="Arial" w:hAnsi="Arial" w:cs="Arial"/>
        <w:b/>
        <w:sz w:val="18"/>
        <w:szCs w:val="18"/>
      </w:rPr>
      <w:fldChar w:fldCharType="end"/>
    </w:r>
  </w:p>
  <w:p w14:paraId="56CDC03E" w14:textId="77777777" w:rsidR="00581C86" w:rsidRDefault="00581C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22914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192062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0928376">
    <w:abstractNumId w:val="11"/>
  </w:num>
  <w:num w:numId="4" w16cid:durableId="1875268177">
    <w:abstractNumId w:val="16"/>
  </w:num>
  <w:num w:numId="5" w16cid:durableId="804128426">
    <w:abstractNumId w:val="12"/>
  </w:num>
  <w:num w:numId="6" w16cid:durableId="1897933247">
    <w:abstractNumId w:val="13"/>
  </w:num>
  <w:num w:numId="7" w16cid:durableId="855196922">
    <w:abstractNumId w:val="14"/>
  </w:num>
  <w:num w:numId="8" w16cid:durableId="1862206097">
    <w:abstractNumId w:val="9"/>
  </w:num>
  <w:num w:numId="9" w16cid:durableId="1418482726">
    <w:abstractNumId w:val="7"/>
  </w:num>
  <w:num w:numId="10" w16cid:durableId="2004431643">
    <w:abstractNumId w:val="6"/>
  </w:num>
  <w:num w:numId="11" w16cid:durableId="922373008">
    <w:abstractNumId w:val="5"/>
  </w:num>
  <w:num w:numId="12" w16cid:durableId="154341654">
    <w:abstractNumId w:val="4"/>
  </w:num>
  <w:num w:numId="13" w16cid:durableId="1717510310">
    <w:abstractNumId w:val="8"/>
  </w:num>
  <w:num w:numId="14" w16cid:durableId="119954759">
    <w:abstractNumId w:val="3"/>
  </w:num>
  <w:num w:numId="15" w16cid:durableId="1518810278">
    <w:abstractNumId w:val="2"/>
  </w:num>
  <w:num w:numId="16" w16cid:durableId="575897377">
    <w:abstractNumId w:val="1"/>
  </w:num>
  <w:num w:numId="17" w16cid:durableId="456526881">
    <w:abstractNumId w:val="0"/>
  </w:num>
  <w:num w:numId="18" w16cid:durableId="90368789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31A5"/>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4941"/>
    <w:rsid w:val="000655A6"/>
    <w:rsid w:val="00065FB0"/>
    <w:rsid w:val="00067D9F"/>
    <w:rsid w:val="000701C1"/>
    <w:rsid w:val="00070D81"/>
    <w:rsid w:val="00072023"/>
    <w:rsid w:val="00074186"/>
    <w:rsid w:val="0007527B"/>
    <w:rsid w:val="00076818"/>
    <w:rsid w:val="00076E0A"/>
    <w:rsid w:val="0008037F"/>
    <w:rsid w:val="00080512"/>
    <w:rsid w:val="00081CCB"/>
    <w:rsid w:val="000832B0"/>
    <w:rsid w:val="00083E63"/>
    <w:rsid w:val="0008418A"/>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C6387"/>
    <w:rsid w:val="000D00CF"/>
    <w:rsid w:val="000D2515"/>
    <w:rsid w:val="000D58AB"/>
    <w:rsid w:val="000D64A2"/>
    <w:rsid w:val="000D77BB"/>
    <w:rsid w:val="000E1DD4"/>
    <w:rsid w:val="000E2BC0"/>
    <w:rsid w:val="000E31D2"/>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3A0B"/>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1075"/>
    <w:rsid w:val="001C21C3"/>
    <w:rsid w:val="001C38E8"/>
    <w:rsid w:val="001C41FE"/>
    <w:rsid w:val="001C6313"/>
    <w:rsid w:val="001C6A2F"/>
    <w:rsid w:val="001C709F"/>
    <w:rsid w:val="001D02C2"/>
    <w:rsid w:val="001D0BBE"/>
    <w:rsid w:val="001D457F"/>
    <w:rsid w:val="001D5504"/>
    <w:rsid w:val="001D626C"/>
    <w:rsid w:val="001D7340"/>
    <w:rsid w:val="001E2508"/>
    <w:rsid w:val="001E300A"/>
    <w:rsid w:val="001E6BD9"/>
    <w:rsid w:val="001F0C1D"/>
    <w:rsid w:val="001F0D02"/>
    <w:rsid w:val="001F0D16"/>
    <w:rsid w:val="001F1132"/>
    <w:rsid w:val="001F168B"/>
    <w:rsid w:val="001F299B"/>
    <w:rsid w:val="001F44CF"/>
    <w:rsid w:val="001F4629"/>
    <w:rsid w:val="001F6058"/>
    <w:rsid w:val="001F6B7B"/>
    <w:rsid w:val="001F723F"/>
    <w:rsid w:val="001F74F5"/>
    <w:rsid w:val="00206099"/>
    <w:rsid w:val="0020676C"/>
    <w:rsid w:val="00206D69"/>
    <w:rsid w:val="00207F13"/>
    <w:rsid w:val="002108C5"/>
    <w:rsid w:val="00212990"/>
    <w:rsid w:val="0021403C"/>
    <w:rsid w:val="002159A9"/>
    <w:rsid w:val="002260EC"/>
    <w:rsid w:val="00227CFE"/>
    <w:rsid w:val="002347A2"/>
    <w:rsid w:val="00237275"/>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056"/>
    <w:rsid w:val="002A63F8"/>
    <w:rsid w:val="002B03FF"/>
    <w:rsid w:val="002B07B7"/>
    <w:rsid w:val="002B21FE"/>
    <w:rsid w:val="002B3410"/>
    <w:rsid w:val="002B4E9B"/>
    <w:rsid w:val="002B52B0"/>
    <w:rsid w:val="002B6339"/>
    <w:rsid w:val="002C0237"/>
    <w:rsid w:val="002C3651"/>
    <w:rsid w:val="002C3E6A"/>
    <w:rsid w:val="002C6079"/>
    <w:rsid w:val="002C6CEC"/>
    <w:rsid w:val="002D407D"/>
    <w:rsid w:val="002D470B"/>
    <w:rsid w:val="002D4E7F"/>
    <w:rsid w:val="002D6D05"/>
    <w:rsid w:val="002E00EE"/>
    <w:rsid w:val="002E00F0"/>
    <w:rsid w:val="002E10BF"/>
    <w:rsid w:val="002E22CB"/>
    <w:rsid w:val="002E4978"/>
    <w:rsid w:val="002E725E"/>
    <w:rsid w:val="002F25F9"/>
    <w:rsid w:val="002F2862"/>
    <w:rsid w:val="002F5422"/>
    <w:rsid w:val="002F7E48"/>
    <w:rsid w:val="003002C4"/>
    <w:rsid w:val="003004D7"/>
    <w:rsid w:val="00305F55"/>
    <w:rsid w:val="003062B1"/>
    <w:rsid w:val="00311A88"/>
    <w:rsid w:val="00314917"/>
    <w:rsid w:val="00316BBA"/>
    <w:rsid w:val="003172DC"/>
    <w:rsid w:val="0032396A"/>
    <w:rsid w:val="00325ACD"/>
    <w:rsid w:val="003312EF"/>
    <w:rsid w:val="00331708"/>
    <w:rsid w:val="00331B6E"/>
    <w:rsid w:val="00340418"/>
    <w:rsid w:val="00340C71"/>
    <w:rsid w:val="0034159D"/>
    <w:rsid w:val="003417E5"/>
    <w:rsid w:val="00343E49"/>
    <w:rsid w:val="0034428C"/>
    <w:rsid w:val="00346044"/>
    <w:rsid w:val="00347B84"/>
    <w:rsid w:val="00350B8D"/>
    <w:rsid w:val="00351905"/>
    <w:rsid w:val="00351AFE"/>
    <w:rsid w:val="00352009"/>
    <w:rsid w:val="0035288C"/>
    <w:rsid w:val="00353336"/>
    <w:rsid w:val="003537C1"/>
    <w:rsid w:val="0035462D"/>
    <w:rsid w:val="003553A9"/>
    <w:rsid w:val="003556FD"/>
    <w:rsid w:val="00355BEA"/>
    <w:rsid w:val="003560DF"/>
    <w:rsid w:val="003574B0"/>
    <w:rsid w:val="0035757D"/>
    <w:rsid w:val="00363FA0"/>
    <w:rsid w:val="00367F2C"/>
    <w:rsid w:val="00367FA6"/>
    <w:rsid w:val="00374C71"/>
    <w:rsid w:val="003765B8"/>
    <w:rsid w:val="00377E9E"/>
    <w:rsid w:val="003805DE"/>
    <w:rsid w:val="00380655"/>
    <w:rsid w:val="00382A2A"/>
    <w:rsid w:val="0038515C"/>
    <w:rsid w:val="00386F6A"/>
    <w:rsid w:val="00390F76"/>
    <w:rsid w:val="00391A56"/>
    <w:rsid w:val="0039281F"/>
    <w:rsid w:val="00393534"/>
    <w:rsid w:val="003948AB"/>
    <w:rsid w:val="00395766"/>
    <w:rsid w:val="003960BA"/>
    <w:rsid w:val="003978BB"/>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D6A75"/>
    <w:rsid w:val="003E0827"/>
    <w:rsid w:val="003E1BB1"/>
    <w:rsid w:val="003E4D12"/>
    <w:rsid w:val="003E60CE"/>
    <w:rsid w:val="003F36A9"/>
    <w:rsid w:val="003F443C"/>
    <w:rsid w:val="003F58DF"/>
    <w:rsid w:val="003F5C17"/>
    <w:rsid w:val="003F602C"/>
    <w:rsid w:val="003F624C"/>
    <w:rsid w:val="0040052B"/>
    <w:rsid w:val="00404BA7"/>
    <w:rsid w:val="004063AD"/>
    <w:rsid w:val="00407153"/>
    <w:rsid w:val="00407386"/>
    <w:rsid w:val="00410250"/>
    <w:rsid w:val="004131F3"/>
    <w:rsid w:val="00413B4B"/>
    <w:rsid w:val="00417A02"/>
    <w:rsid w:val="00417B9F"/>
    <w:rsid w:val="00422B5D"/>
    <w:rsid w:val="00423334"/>
    <w:rsid w:val="00423786"/>
    <w:rsid w:val="0042411D"/>
    <w:rsid w:val="00425DE6"/>
    <w:rsid w:val="00426B41"/>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28CD"/>
    <w:rsid w:val="00485F49"/>
    <w:rsid w:val="0048661E"/>
    <w:rsid w:val="00486646"/>
    <w:rsid w:val="0048689F"/>
    <w:rsid w:val="00487981"/>
    <w:rsid w:val="00487E97"/>
    <w:rsid w:val="00490E44"/>
    <w:rsid w:val="00492053"/>
    <w:rsid w:val="004921A6"/>
    <w:rsid w:val="004921D3"/>
    <w:rsid w:val="00494E9C"/>
    <w:rsid w:val="00494F6E"/>
    <w:rsid w:val="004A0A1E"/>
    <w:rsid w:val="004A0D54"/>
    <w:rsid w:val="004A0E19"/>
    <w:rsid w:val="004A20B9"/>
    <w:rsid w:val="004A2614"/>
    <w:rsid w:val="004A27BA"/>
    <w:rsid w:val="004A2EE9"/>
    <w:rsid w:val="004A31A2"/>
    <w:rsid w:val="004A73DF"/>
    <w:rsid w:val="004A7798"/>
    <w:rsid w:val="004B2853"/>
    <w:rsid w:val="004B4A9A"/>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47A5"/>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1C86"/>
    <w:rsid w:val="00584287"/>
    <w:rsid w:val="005853AB"/>
    <w:rsid w:val="00587B6B"/>
    <w:rsid w:val="00594B6D"/>
    <w:rsid w:val="005975A3"/>
    <w:rsid w:val="00597B11"/>
    <w:rsid w:val="005A055C"/>
    <w:rsid w:val="005A7DB9"/>
    <w:rsid w:val="005B2F20"/>
    <w:rsid w:val="005B3DE2"/>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1C75"/>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0FA"/>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922"/>
    <w:rsid w:val="00734A5B"/>
    <w:rsid w:val="00734F74"/>
    <w:rsid w:val="00736596"/>
    <w:rsid w:val="007372B4"/>
    <w:rsid w:val="0073738B"/>
    <w:rsid w:val="007378DF"/>
    <w:rsid w:val="0074026F"/>
    <w:rsid w:val="00740B14"/>
    <w:rsid w:val="00742531"/>
    <w:rsid w:val="00742702"/>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86945"/>
    <w:rsid w:val="00791136"/>
    <w:rsid w:val="00791867"/>
    <w:rsid w:val="00793FBA"/>
    <w:rsid w:val="007A30FB"/>
    <w:rsid w:val="007A3F8F"/>
    <w:rsid w:val="007A4504"/>
    <w:rsid w:val="007A61EB"/>
    <w:rsid w:val="007A6B87"/>
    <w:rsid w:val="007B00D3"/>
    <w:rsid w:val="007B0877"/>
    <w:rsid w:val="007B0A1C"/>
    <w:rsid w:val="007B11DD"/>
    <w:rsid w:val="007B1816"/>
    <w:rsid w:val="007B3261"/>
    <w:rsid w:val="007B600E"/>
    <w:rsid w:val="007B6841"/>
    <w:rsid w:val="007C2A6D"/>
    <w:rsid w:val="007C4DBE"/>
    <w:rsid w:val="007C5714"/>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2649"/>
    <w:rsid w:val="00843E06"/>
    <w:rsid w:val="008448BE"/>
    <w:rsid w:val="00844F0D"/>
    <w:rsid w:val="0084551D"/>
    <w:rsid w:val="00845981"/>
    <w:rsid w:val="008506F5"/>
    <w:rsid w:val="00850FE3"/>
    <w:rsid w:val="008529BA"/>
    <w:rsid w:val="00853606"/>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069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43818"/>
    <w:rsid w:val="00954205"/>
    <w:rsid w:val="009554C7"/>
    <w:rsid w:val="00955823"/>
    <w:rsid w:val="00960024"/>
    <w:rsid w:val="009607C9"/>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3466"/>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1A57"/>
    <w:rsid w:val="009E3E16"/>
    <w:rsid w:val="009E4229"/>
    <w:rsid w:val="009E4A07"/>
    <w:rsid w:val="009E7614"/>
    <w:rsid w:val="009F37B7"/>
    <w:rsid w:val="009F3B3C"/>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4F85"/>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48AC"/>
    <w:rsid w:val="00A55723"/>
    <w:rsid w:val="00A55D55"/>
    <w:rsid w:val="00A55D76"/>
    <w:rsid w:val="00A56066"/>
    <w:rsid w:val="00A56349"/>
    <w:rsid w:val="00A6153B"/>
    <w:rsid w:val="00A62281"/>
    <w:rsid w:val="00A649A9"/>
    <w:rsid w:val="00A6719A"/>
    <w:rsid w:val="00A710BB"/>
    <w:rsid w:val="00A73129"/>
    <w:rsid w:val="00A74603"/>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410D"/>
    <w:rsid w:val="00AA59C7"/>
    <w:rsid w:val="00AA6B7B"/>
    <w:rsid w:val="00AB1C9B"/>
    <w:rsid w:val="00AB3A60"/>
    <w:rsid w:val="00AB4BC2"/>
    <w:rsid w:val="00AB4EDB"/>
    <w:rsid w:val="00AB78B0"/>
    <w:rsid w:val="00AC1B2F"/>
    <w:rsid w:val="00AC5C91"/>
    <w:rsid w:val="00AC605D"/>
    <w:rsid w:val="00AC63AC"/>
    <w:rsid w:val="00AC6BC6"/>
    <w:rsid w:val="00AC7861"/>
    <w:rsid w:val="00AD0DC4"/>
    <w:rsid w:val="00AD2923"/>
    <w:rsid w:val="00AD5DF9"/>
    <w:rsid w:val="00AE1892"/>
    <w:rsid w:val="00AE1F45"/>
    <w:rsid w:val="00AE2A97"/>
    <w:rsid w:val="00AE65E2"/>
    <w:rsid w:val="00AE66E1"/>
    <w:rsid w:val="00AF1387"/>
    <w:rsid w:val="00AF3058"/>
    <w:rsid w:val="00AF5A8C"/>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842"/>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879EA"/>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35EB"/>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3A70"/>
    <w:rsid w:val="00C041A9"/>
    <w:rsid w:val="00C048A2"/>
    <w:rsid w:val="00C074DD"/>
    <w:rsid w:val="00C1018E"/>
    <w:rsid w:val="00C116A7"/>
    <w:rsid w:val="00C120E7"/>
    <w:rsid w:val="00C138DC"/>
    <w:rsid w:val="00C13E6C"/>
    <w:rsid w:val="00C1496A"/>
    <w:rsid w:val="00C155F3"/>
    <w:rsid w:val="00C20C78"/>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575D8"/>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A5525"/>
    <w:rsid w:val="00CB5B3B"/>
    <w:rsid w:val="00CC0A28"/>
    <w:rsid w:val="00CC1298"/>
    <w:rsid w:val="00CC2E65"/>
    <w:rsid w:val="00CC3880"/>
    <w:rsid w:val="00CC3B50"/>
    <w:rsid w:val="00CC3D5A"/>
    <w:rsid w:val="00CC66E3"/>
    <w:rsid w:val="00CC6775"/>
    <w:rsid w:val="00CC7A37"/>
    <w:rsid w:val="00CC7D15"/>
    <w:rsid w:val="00CD0B9A"/>
    <w:rsid w:val="00CD0F50"/>
    <w:rsid w:val="00CD609F"/>
    <w:rsid w:val="00CD6787"/>
    <w:rsid w:val="00CD6A83"/>
    <w:rsid w:val="00CD6C70"/>
    <w:rsid w:val="00CE285D"/>
    <w:rsid w:val="00CE30C8"/>
    <w:rsid w:val="00CE5081"/>
    <w:rsid w:val="00CE6802"/>
    <w:rsid w:val="00CE7F55"/>
    <w:rsid w:val="00CF3712"/>
    <w:rsid w:val="00CF39D4"/>
    <w:rsid w:val="00CF404E"/>
    <w:rsid w:val="00CF4201"/>
    <w:rsid w:val="00CF7137"/>
    <w:rsid w:val="00D02B56"/>
    <w:rsid w:val="00D05C4E"/>
    <w:rsid w:val="00D0615C"/>
    <w:rsid w:val="00D15FD0"/>
    <w:rsid w:val="00D1773D"/>
    <w:rsid w:val="00D20288"/>
    <w:rsid w:val="00D20422"/>
    <w:rsid w:val="00D21455"/>
    <w:rsid w:val="00D2305D"/>
    <w:rsid w:val="00D2471E"/>
    <w:rsid w:val="00D2591C"/>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68A"/>
    <w:rsid w:val="00DB49C6"/>
    <w:rsid w:val="00DB6FF3"/>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0DB"/>
    <w:rsid w:val="00E24831"/>
    <w:rsid w:val="00E25D24"/>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4523"/>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4B39"/>
    <w:rsid w:val="00ED5D27"/>
    <w:rsid w:val="00EE0F08"/>
    <w:rsid w:val="00EE266A"/>
    <w:rsid w:val="00EE36C1"/>
    <w:rsid w:val="00EE38C9"/>
    <w:rsid w:val="00EE3E3C"/>
    <w:rsid w:val="00EE6572"/>
    <w:rsid w:val="00EF1B1F"/>
    <w:rsid w:val="00EF1D64"/>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57810"/>
    <w:rsid w:val="00F6009E"/>
    <w:rsid w:val="00F603FC"/>
    <w:rsid w:val="00F60A7E"/>
    <w:rsid w:val="00F60DFE"/>
    <w:rsid w:val="00F621A9"/>
    <w:rsid w:val="00F63F9F"/>
    <w:rsid w:val="00F653B8"/>
    <w:rsid w:val="00F6692C"/>
    <w:rsid w:val="00F71AAF"/>
    <w:rsid w:val="00F748C1"/>
    <w:rsid w:val="00F74EDD"/>
    <w:rsid w:val="00F75401"/>
    <w:rsid w:val="00F75D12"/>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C26"/>
    <w:rsid w:val="00FC6D64"/>
    <w:rsid w:val="00FC7644"/>
    <w:rsid w:val="00FD194E"/>
    <w:rsid w:val="00FD2246"/>
    <w:rsid w:val="00FD2903"/>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aliases w:val="EN,Editor's Noteormal"/>
    <w:basedOn w:val="NO"/>
    <w:link w:val="EditorsNoteChar"/>
    <w:qFormat/>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aliases w:val="EN Char"/>
    <w:basedOn w:val="DefaultParagraphFont"/>
    <w:link w:val="EditorsNote"/>
    <w:qFormat/>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SimSun" w:hAnsi="Arial"/>
      <w:noProof/>
      <w:lang w:eastAsia="en-US"/>
    </w:rPr>
  </w:style>
  <w:style w:type="character" w:customStyle="1" w:styleId="EditorsNoteCharChar">
    <w:name w:val="Editor's Note Char Char"/>
    <w:rsid w:val="00D230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726A9D-84DF-4AD9-A19F-A1B4D08D98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TotalTime>
  <Pages>1</Pages>
  <Words>25741</Words>
  <Characters>146727</Characters>
  <Application>Microsoft Office Word</Application>
  <DocSecurity>0</DocSecurity>
  <Lines>1222</Lines>
  <Paragraphs>344</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172124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23003-j40.</cp:lastModifiedBy>
  <cp:revision>760</cp:revision>
  <cp:lastPrinted>2019-02-25T07:05:00Z</cp:lastPrinted>
  <dcterms:created xsi:type="dcterms:W3CDTF">2022-05-27T06:20:00Z</dcterms:created>
  <dcterms:modified xsi:type="dcterms:W3CDTF">2026-01-04T13:59:00Z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