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7F397EC2"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D34CE5">
              <w:t>1</w:t>
            </w:r>
            <w:r w:rsidR="00AF578B">
              <w:t>9</w:t>
            </w:r>
            <w:r w:rsidRPr="00AB2C58">
              <w:t>.</w:t>
            </w:r>
            <w:r w:rsidR="00D34CE5">
              <w:t>0</w:t>
            </w:r>
            <w:r w:rsidRPr="00AB2C58">
              <w:t>.</w:t>
            </w:r>
            <w:r w:rsidR="0074448B" w:rsidRPr="00AB2C58">
              <w:t>0</w:t>
            </w:r>
            <w:r w:rsidRPr="00AB2C58">
              <w:t xml:space="preserve"> </w:t>
            </w:r>
            <w:r w:rsidRPr="00AB2C58">
              <w:rPr>
                <w:sz w:val="32"/>
              </w:rPr>
              <w:t>(</w:t>
            </w:r>
            <w:r w:rsidR="00362435" w:rsidRPr="00AB2C58">
              <w:rPr>
                <w:sz w:val="32"/>
              </w:rPr>
              <w:t>202</w:t>
            </w:r>
            <w:r w:rsidR="0074448B" w:rsidRPr="00AB2C58">
              <w:rPr>
                <w:sz w:val="32"/>
              </w:rPr>
              <w:t>5</w:t>
            </w:r>
            <w:r w:rsidRPr="00AB2C58">
              <w:rPr>
                <w:sz w:val="32"/>
              </w:rPr>
              <w:t>-</w:t>
            </w:r>
            <w:r w:rsidR="00683E31" w:rsidRPr="00AB2C58">
              <w:rPr>
                <w:sz w:val="32"/>
              </w:rPr>
              <w:t>0</w:t>
            </w:r>
            <w:r w:rsidR="00D34CE5">
              <w:rPr>
                <w:sz w:val="32"/>
              </w:rPr>
              <w:t>9</w:t>
            </w:r>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1" w:name="spectype2"/>
            <w:r w:rsidRPr="00AB2C58">
              <w:t>Specification</w:t>
            </w:r>
            <w:bookmarkEnd w:id="1"/>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2" w:name="OLE_LINK1"/>
            <w:r w:rsidR="00644FED" w:rsidRPr="00AB2C58">
              <w:t>mbient</w:t>
            </w:r>
            <w:bookmarkEnd w:id="2"/>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23B2A2EC" w:rsidR="008A6D4A" w:rsidRPr="00AB2C58" w:rsidRDefault="008A6D4A" w:rsidP="008A6D4A">
            <w:pPr>
              <w:pStyle w:val="ZT"/>
              <w:framePr w:wrap="auto" w:hAnchor="text" w:yAlign="inline"/>
              <w:rPr>
                <w:i/>
                <w:sz w:val="28"/>
              </w:rPr>
            </w:pPr>
            <w:r w:rsidRPr="00AB2C58">
              <w:t>(</w:t>
            </w:r>
            <w:r w:rsidRPr="00FA61D3">
              <w:rPr>
                <w:rStyle w:val="ZGSM"/>
              </w:rPr>
              <w:t xml:space="preserve">Release </w:t>
            </w:r>
            <w:r w:rsidR="00A06468" w:rsidRPr="00FA61D3">
              <w:rPr>
                <w:rStyle w:val="ZGSM"/>
              </w:rPr>
              <w:t>19</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3" w:name="_MON_1684549432"/>
      <w:bookmarkEnd w:id="3"/>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20600290" r:id="rId10"/>
              </w:object>
            </w:r>
          </w:p>
        </w:tc>
        <w:tc>
          <w:tcPr>
            <w:tcW w:w="5540" w:type="dxa"/>
          </w:tcPr>
          <w:p w14:paraId="47562F6D" w14:textId="55FCA510" w:rsidR="00F112E4" w:rsidRPr="00AB2C58" w:rsidRDefault="00000000" w:rsidP="00F112E4">
            <w:pPr>
              <w:jc w:val="right"/>
            </w:pPr>
            <w:bookmarkStart w:id="4" w:name="logos"/>
            <w:r>
              <w:pict w14:anchorId="5617469C">
                <v:shape id="_x0000_i1026" type="#_x0000_t75" style="width:128.25pt;height:75pt">
                  <v:imagedata r:id="rId11" o:title="3GPP-logo_web"/>
                </v:shape>
              </w:pict>
            </w:r>
            <w:bookmarkEnd w:id="4"/>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5"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5"/>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6"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7"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 xml:space="preserve">650 Route des </w:t>
            </w:r>
            <w:proofErr w:type="spellStart"/>
            <w:r w:rsidRPr="00AB2C58">
              <w:rPr>
                <w:rFonts w:ascii="Arial" w:hAnsi="Arial"/>
                <w:sz w:val="18"/>
              </w:rPr>
              <w:t>Lucioles</w:t>
            </w:r>
            <w:proofErr w:type="spellEnd"/>
            <w:r w:rsidRPr="00AB2C58">
              <w:rPr>
                <w:rFonts w:ascii="Arial" w:hAnsi="Arial"/>
                <w:sz w:val="18"/>
              </w:rPr>
              <w:t xml:space="preserve"> - Sophia Antipolis</w:t>
            </w:r>
          </w:p>
          <w:p w14:paraId="73283FCD"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Valbonne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7"/>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8"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583FD254"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74448B" w:rsidRPr="00AB2C58">
              <w:rPr>
                <w:noProof/>
                <w:sz w:val="18"/>
              </w:rPr>
              <w:t>5</w:t>
            </w:r>
            <w:r w:rsidRPr="00AB2C58">
              <w:rPr>
                <w:noProof/>
                <w:sz w:val="18"/>
              </w:rPr>
              <w:t>, 3GPP Organizational Partners (ARIB, ATIS, CCSA, ETSI, TSDSI, TTA, TTC).</w:t>
            </w:r>
            <w:bookmarkStart w:id="9" w:name="copyrightaddon"/>
            <w:bookmarkEnd w:id="9"/>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8"/>
          </w:p>
          <w:p w14:paraId="63BB3286" w14:textId="77777777" w:rsidR="00E16509" w:rsidRPr="00AB2C58" w:rsidRDefault="00E16509" w:rsidP="00133525"/>
        </w:tc>
      </w:tr>
      <w:bookmarkEnd w:id="6"/>
    </w:tbl>
    <w:p w14:paraId="298BD546" w14:textId="77777777" w:rsidR="00080512" w:rsidRPr="00AB2C58" w:rsidRDefault="00080512" w:rsidP="007A4424">
      <w:pPr>
        <w:pStyle w:val="TT"/>
      </w:pPr>
      <w:r w:rsidRPr="00AB2C58">
        <w:br w:type="page"/>
      </w:r>
      <w:bookmarkStart w:id="10" w:name="tableOfContents"/>
      <w:bookmarkEnd w:id="10"/>
      <w:r w:rsidRPr="00AB2C58">
        <w:lastRenderedPageBreak/>
        <w:t>Contents</w:t>
      </w:r>
    </w:p>
    <w:p w14:paraId="0389905E" w14:textId="607AD37E" w:rsidR="00AF578B" w:rsidRDefault="001F2CDD">
      <w:pPr>
        <w:pStyle w:val="TOC1"/>
        <w:rPr>
          <w:rFonts w:asciiTheme="minorHAnsi" w:eastAsiaTheme="minorEastAsia" w:hAnsiTheme="minorHAnsi" w:cstheme="minorBidi"/>
          <w:noProof/>
          <w:kern w:val="2"/>
          <w:sz w:val="24"/>
          <w:szCs w:val="24"/>
          <w:lang w:eastAsia="en-GB"/>
          <w14:ligatures w14:val="standardContextual"/>
        </w:rPr>
      </w:pPr>
      <w:r w:rsidRPr="00AB2C58">
        <w:fldChar w:fldCharType="begin"/>
      </w:r>
      <w:r w:rsidR="006857B7" w:rsidRPr="00AB2C58">
        <w:instrText xml:space="preserve"> TOC \o "1-9" </w:instrText>
      </w:r>
      <w:r w:rsidRPr="00AB2C58">
        <w:fldChar w:fldCharType="separate"/>
      </w:r>
      <w:r w:rsidR="00AF578B">
        <w:rPr>
          <w:noProof/>
        </w:rPr>
        <w:t>Foreword</w:t>
      </w:r>
      <w:r w:rsidR="00AF578B">
        <w:rPr>
          <w:noProof/>
        </w:rPr>
        <w:tab/>
      </w:r>
      <w:r w:rsidR="00AF578B">
        <w:rPr>
          <w:noProof/>
        </w:rPr>
        <w:fldChar w:fldCharType="begin"/>
      </w:r>
      <w:r w:rsidR="00AF578B">
        <w:rPr>
          <w:noProof/>
        </w:rPr>
        <w:instrText xml:space="preserve"> PAGEREF _Toc209142410 \h </w:instrText>
      </w:r>
      <w:r w:rsidR="00AF578B">
        <w:rPr>
          <w:noProof/>
        </w:rPr>
      </w:r>
      <w:r w:rsidR="00AF578B">
        <w:rPr>
          <w:noProof/>
        </w:rPr>
        <w:fldChar w:fldCharType="separate"/>
      </w:r>
      <w:r w:rsidR="00AF578B">
        <w:rPr>
          <w:noProof/>
        </w:rPr>
        <w:t>4</w:t>
      </w:r>
      <w:r w:rsidR="00AF578B">
        <w:rPr>
          <w:noProof/>
        </w:rPr>
        <w:fldChar w:fldCharType="end"/>
      </w:r>
    </w:p>
    <w:p w14:paraId="4F740ED5" w14:textId="75819640"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_Toc209142411 \h </w:instrText>
      </w:r>
      <w:r>
        <w:rPr>
          <w:noProof/>
        </w:rPr>
      </w:r>
      <w:r>
        <w:rPr>
          <w:noProof/>
        </w:rPr>
        <w:fldChar w:fldCharType="separate"/>
      </w:r>
      <w:r>
        <w:rPr>
          <w:noProof/>
        </w:rPr>
        <w:t>6</w:t>
      </w:r>
      <w:r>
        <w:rPr>
          <w:noProof/>
        </w:rPr>
        <w:fldChar w:fldCharType="end"/>
      </w:r>
    </w:p>
    <w:p w14:paraId="3269F36C" w14:textId="45140B1A"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_Toc209142412 \h </w:instrText>
      </w:r>
      <w:r>
        <w:rPr>
          <w:noProof/>
        </w:rPr>
      </w:r>
      <w:r>
        <w:rPr>
          <w:noProof/>
        </w:rPr>
        <w:fldChar w:fldCharType="separate"/>
      </w:r>
      <w:r>
        <w:rPr>
          <w:noProof/>
        </w:rPr>
        <w:t>6</w:t>
      </w:r>
      <w:r>
        <w:rPr>
          <w:noProof/>
        </w:rPr>
        <w:fldChar w:fldCharType="end"/>
      </w:r>
    </w:p>
    <w:p w14:paraId="25AC3B3F" w14:textId="7F1BA849"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_Toc209142413 \h </w:instrText>
      </w:r>
      <w:r>
        <w:rPr>
          <w:noProof/>
        </w:rPr>
      </w:r>
      <w:r>
        <w:rPr>
          <w:noProof/>
        </w:rPr>
        <w:fldChar w:fldCharType="separate"/>
      </w:r>
      <w:r>
        <w:rPr>
          <w:noProof/>
        </w:rPr>
        <w:t>7</w:t>
      </w:r>
      <w:r>
        <w:rPr>
          <w:noProof/>
        </w:rPr>
        <w:fldChar w:fldCharType="end"/>
      </w:r>
    </w:p>
    <w:p w14:paraId="5B699E87" w14:textId="63025149"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_Toc209142414 \h </w:instrText>
      </w:r>
      <w:r>
        <w:rPr>
          <w:noProof/>
        </w:rPr>
      </w:r>
      <w:r>
        <w:rPr>
          <w:noProof/>
        </w:rPr>
        <w:fldChar w:fldCharType="separate"/>
      </w:r>
      <w:r>
        <w:rPr>
          <w:noProof/>
        </w:rPr>
        <w:t>7</w:t>
      </w:r>
      <w:r>
        <w:rPr>
          <w:noProof/>
        </w:rPr>
        <w:fldChar w:fldCharType="end"/>
      </w:r>
    </w:p>
    <w:p w14:paraId="7DF3752F" w14:textId="0EBEA338"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3.</w:t>
      </w:r>
      <w:r w:rsidRPr="00115205">
        <w:rPr>
          <w:rFonts w:eastAsiaTheme="minorEastAsia"/>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_Toc209142415 \h </w:instrText>
      </w:r>
      <w:r>
        <w:rPr>
          <w:noProof/>
        </w:rPr>
      </w:r>
      <w:r>
        <w:rPr>
          <w:noProof/>
        </w:rPr>
        <w:fldChar w:fldCharType="separate"/>
      </w:r>
      <w:r>
        <w:rPr>
          <w:noProof/>
        </w:rPr>
        <w:t>7</w:t>
      </w:r>
      <w:r>
        <w:rPr>
          <w:noProof/>
        </w:rPr>
        <w:fldChar w:fldCharType="end"/>
      </w:r>
    </w:p>
    <w:p w14:paraId="7FE38B99" w14:textId="38F58430"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_Toc209142416 \h </w:instrText>
      </w:r>
      <w:r>
        <w:rPr>
          <w:noProof/>
        </w:rPr>
      </w:r>
      <w:r>
        <w:rPr>
          <w:noProof/>
        </w:rPr>
        <w:fldChar w:fldCharType="separate"/>
      </w:r>
      <w:r>
        <w:rPr>
          <w:noProof/>
        </w:rPr>
        <w:t>7</w:t>
      </w:r>
      <w:r>
        <w:rPr>
          <w:noProof/>
        </w:rPr>
        <w:fldChar w:fldCharType="end"/>
      </w:r>
    </w:p>
    <w:p w14:paraId="576F72C7" w14:textId="13ABEDAD"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 Service API for Ambient IoT data</w:t>
      </w:r>
      <w:r>
        <w:rPr>
          <w:noProof/>
        </w:rPr>
        <w:tab/>
      </w:r>
      <w:r>
        <w:rPr>
          <w:noProof/>
        </w:rPr>
        <w:fldChar w:fldCharType="begin"/>
      </w:r>
      <w:r>
        <w:rPr>
          <w:noProof/>
        </w:rPr>
        <w:instrText xml:space="preserve"> PAGEREF _Toc209142417 \h </w:instrText>
      </w:r>
      <w:r>
        <w:rPr>
          <w:noProof/>
        </w:rPr>
      </w:r>
      <w:r>
        <w:rPr>
          <w:noProof/>
        </w:rPr>
        <w:fldChar w:fldCharType="separate"/>
      </w:r>
      <w:r>
        <w:rPr>
          <w:noProof/>
        </w:rPr>
        <w:t>7</w:t>
      </w:r>
      <w:r>
        <w:rPr>
          <w:noProof/>
        </w:rPr>
        <w:fldChar w:fldCharType="end"/>
      </w:r>
    </w:p>
    <w:p w14:paraId="6993226B" w14:textId="263C344F"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_Toc209142418 \h </w:instrText>
      </w:r>
      <w:r>
        <w:rPr>
          <w:noProof/>
        </w:rPr>
      </w:r>
      <w:r>
        <w:rPr>
          <w:noProof/>
        </w:rPr>
        <w:fldChar w:fldCharType="separate"/>
      </w:r>
      <w:r>
        <w:rPr>
          <w:noProof/>
        </w:rPr>
        <w:t>7</w:t>
      </w:r>
      <w:r>
        <w:rPr>
          <w:noProof/>
        </w:rPr>
        <w:fldChar w:fldCharType="end"/>
      </w:r>
    </w:p>
    <w:p w14:paraId="4C9C52D0" w14:textId="1F0B497F"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_Toc209142419 \h </w:instrText>
      </w:r>
      <w:r>
        <w:rPr>
          <w:noProof/>
        </w:rPr>
      </w:r>
      <w:r>
        <w:rPr>
          <w:noProof/>
        </w:rPr>
        <w:fldChar w:fldCharType="separate"/>
      </w:r>
      <w:r>
        <w:rPr>
          <w:noProof/>
        </w:rPr>
        <w:t>7</w:t>
      </w:r>
      <w:r>
        <w:rPr>
          <w:noProof/>
        </w:rPr>
        <w:fldChar w:fldCharType="end"/>
      </w:r>
    </w:p>
    <w:p w14:paraId="2421DDA4" w14:textId="4AFA5782"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_Toc209142420 \h </w:instrText>
      </w:r>
      <w:r>
        <w:rPr>
          <w:noProof/>
        </w:rPr>
      </w:r>
      <w:r>
        <w:rPr>
          <w:noProof/>
        </w:rPr>
        <w:fldChar w:fldCharType="separate"/>
      </w:r>
      <w:r>
        <w:rPr>
          <w:noProof/>
        </w:rPr>
        <w:t>7</w:t>
      </w:r>
      <w:r>
        <w:rPr>
          <w:noProof/>
        </w:rPr>
        <w:fldChar w:fldCharType="end"/>
      </w:r>
    </w:p>
    <w:p w14:paraId="42409B85" w14:textId="3AC371FA"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_Toc209142421 \h </w:instrText>
      </w:r>
      <w:r>
        <w:rPr>
          <w:noProof/>
        </w:rPr>
      </w:r>
      <w:r>
        <w:rPr>
          <w:noProof/>
        </w:rPr>
        <w:fldChar w:fldCharType="separate"/>
      </w:r>
      <w:r>
        <w:rPr>
          <w:noProof/>
        </w:rPr>
        <w:t>7</w:t>
      </w:r>
      <w:r>
        <w:rPr>
          <w:noProof/>
        </w:rPr>
        <w:fldChar w:fldCharType="end"/>
      </w:r>
    </w:p>
    <w:p w14:paraId="439B06F9" w14:textId="42B58586"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AiotDeviceProfileData</w:t>
      </w:r>
      <w:r>
        <w:rPr>
          <w:noProof/>
        </w:rPr>
        <w:tab/>
      </w:r>
      <w:r>
        <w:rPr>
          <w:noProof/>
        </w:rPr>
        <w:fldChar w:fldCharType="begin"/>
      </w:r>
      <w:r>
        <w:rPr>
          <w:noProof/>
        </w:rPr>
        <w:instrText xml:space="preserve"> PAGEREF _Toc209142422 \h </w:instrText>
      </w:r>
      <w:r>
        <w:rPr>
          <w:noProof/>
        </w:rPr>
      </w:r>
      <w:r>
        <w:rPr>
          <w:noProof/>
        </w:rPr>
        <w:fldChar w:fldCharType="separate"/>
      </w:r>
      <w:r>
        <w:rPr>
          <w:noProof/>
        </w:rPr>
        <w:t>8</w:t>
      </w:r>
      <w:r>
        <w:rPr>
          <w:noProof/>
        </w:rPr>
        <w:fldChar w:fldCharType="end"/>
      </w:r>
    </w:p>
    <w:p w14:paraId="2D674724" w14:textId="7A7D2A18"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_Toc209142423 \h </w:instrText>
      </w:r>
      <w:r>
        <w:rPr>
          <w:noProof/>
        </w:rPr>
      </w:r>
      <w:r>
        <w:rPr>
          <w:noProof/>
        </w:rPr>
        <w:fldChar w:fldCharType="separate"/>
      </w:r>
      <w:r>
        <w:rPr>
          <w:noProof/>
        </w:rPr>
        <w:t>8</w:t>
      </w:r>
      <w:r>
        <w:rPr>
          <w:noProof/>
        </w:rPr>
        <w:fldChar w:fldCharType="end"/>
      </w:r>
    </w:p>
    <w:p w14:paraId="6E20EAE5" w14:textId="429A2EFA"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_Toc209142424 \h </w:instrText>
      </w:r>
      <w:r>
        <w:rPr>
          <w:noProof/>
        </w:rPr>
      </w:r>
      <w:r>
        <w:rPr>
          <w:noProof/>
        </w:rPr>
        <w:fldChar w:fldCharType="separate"/>
      </w:r>
      <w:r>
        <w:rPr>
          <w:noProof/>
        </w:rPr>
        <w:t>8</w:t>
      </w:r>
      <w:r>
        <w:rPr>
          <w:noProof/>
        </w:rPr>
        <w:fldChar w:fldCharType="end"/>
      </w:r>
    </w:p>
    <w:p w14:paraId="7FE04395" w14:textId="3176A637"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_Toc209142425 \h </w:instrText>
      </w:r>
      <w:r>
        <w:rPr>
          <w:noProof/>
        </w:rPr>
      </w:r>
      <w:r>
        <w:rPr>
          <w:noProof/>
        </w:rPr>
        <w:fldChar w:fldCharType="separate"/>
      </w:r>
      <w:r>
        <w:rPr>
          <w:noProof/>
        </w:rPr>
        <w:t>8</w:t>
      </w:r>
      <w:r>
        <w:rPr>
          <w:noProof/>
        </w:rPr>
        <w:fldChar w:fldCharType="end"/>
      </w:r>
    </w:p>
    <w:p w14:paraId="598D96A6" w14:textId="67617BFC" w:rsidR="00AF578B" w:rsidRDefault="00AF578B">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_Toc209142426 \h </w:instrText>
      </w:r>
      <w:r>
        <w:rPr>
          <w:noProof/>
        </w:rPr>
      </w:r>
      <w:r>
        <w:rPr>
          <w:noProof/>
        </w:rPr>
        <w:fldChar w:fldCharType="separate"/>
      </w:r>
      <w:r>
        <w:rPr>
          <w:noProof/>
        </w:rPr>
        <w:t>8</w:t>
      </w:r>
      <w:r>
        <w:rPr>
          <w:noProof/>
        </w:rPr>
        <w:fldChar w:fldCharType="end"/>
      </w:r>
    </w:p>
    <w:p w14:paraId="27D95152" w14:textId="313DD0BE" w:rsidR="00AF578B" w:rsidRDefault="00AF578B">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_Toc209142427 \h </w:instrText>
      </w:r>
      <w:r>
        <w:rPr>
          <w:noProof/>
        </w:rPr>
      </w:r>
      <w:r>
        <w:rPr>
          <w:noProof/>
        </w:rPr>
        <w:fldChar w:fldCharType="separate"/>
      </w:r>
      <w:r>
        <w:rPr>
          <w:noProof/>
        </w:rPr>
        <w:t>9</w:t>
      </w:r>
      <w:r>
        <w:rPr>
          <w:noProof/>
        </w:rPr>
        <w:fldChar w:fldCharType="end"/>
      </w:r>
    </w:p>
    <w:p w14:paraId="571189A9" w14:textId="1E46C9DA"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Resource: A</w:t>
      </w:r>
      <w:r>
        <w:rPr>
          <w:noProof/>
          <w:lang w:eastAsia="zh-CN"/>
        </w:rPr>
        <w:t>fAuthorizationData</w:t>
      </w:r>
      <w:r>
        <w:rPr>
          <w:noProof/>
        </w:rPr>
        <w:tab/>
      </w:r>
      <w:r>
        <w:rPr>
          <w:noProof/>
        </w:rPr>
        <w:fldChar w:fldCharType="begin"/>
      </w:r>
      <w:r>
        <w:rPr>
          <w:noProof/>
        </w:rPr>
        <w:instrText xml:space="preserve"> PAGEREF _Toc209142428 \h </w:instrText>
      </w:r>
      <w:r>
        <w:rPr>
          <w:noProof/>
        </w:rPr>
      </w:r>
      <w:r>
        <w:rPr>
          <w:noProof/>
        </w:rPr>
        <w:fldChar w:fldCharType="separate"/>
      </w:r>
      <w:r>
        <w:rPr>
          <w:noProof/>
        </w:rPr>
        <w:t>10</w:t>
      </w:r>
      <w:r>
        <w:rPr>
          <w:noProof/>
        </w:rPr>
        <w:fldChar w:fldCharType="end"/>
      </w:r>
    </w:p>
    <w:p w14:paraId="56DAEE30" w14:textId="3EEA9438"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_Toc209142429 \h </w:instrText>
      </w:r>
      <w:r>
        <w:rPr>
          <w:noProof/>
        </w:rPr>
      </w:r>
      <w:r>
        <w:rPr>
          <w:noProof/>
        </w:rPr>
        <w:fldChar w:fldCharType="separate"/>
      </w:r>
      <w:r>
        <w:rPr>
          <w:noProof/>
        </w:rPr>
        <w:t>10</w:t>
      </w:r>
      <w:r>
        <w:rPr>
          <w:noProof/>
        </w:rPr>
        <w:fldChar w:fldCharType="end"/>
      </w:r>
    </w:p>
    <w:p w14:paraId="27F08074" w14:textId="6B31C837"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_Toc209142430 \h </w:instrText>
      </w:r>
      <w:r>
        <w:rPr>
          <w:noProof/>
        </w:rPr>
      </w:r>
      <w:r>
        <w:rPr>
          <w:noProof/>
        </w:rPr>
        <w:fldChar w:fldCharType="separate"/>
      </w:r>
      <w:r>
        <w:rPr>
          <w:noProof/>
        </w:rPr>
        <w:t>10</w:t>
      </w:r>
      <w:r>
        <w:rPr>
          <w:noProof/>
        </w:rPr>
        <w:fldChar w:fldCharType="end"/>
      </w:r>
    </w:p>
    <w:p w14:paraId="507CB3E3" w14:textId="55C32CFA"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_Toc209142431 \h </w:instrText>
      </w:r>
      <w:r>
        <w:rPr>
          <w:noProof/>
        </w:rPr>
      </w:r>
      <w:r>
        <w:rPr>
          <w:noProof/>
        </w:rPr>
        <w:fldChar w:fldCharType="separate"/>
      </w:r>
      <w:r>
        <w:rPr>
          <w:noProof/>
        </w:rPr>
        <w:t>10</w:t>
      </w:r>
      <w:r>
        <w:rPr>
          <w:noProof/>
        </w:rPr>
        <w:fldChar w:fldCharType="end"/>
      </w:r>
    </w:p>
    <w:p w14:paraId="5B0DEBD2" w14:textId="47B1F80E" w:rsidR="00AF578B" w:rsidRDefault="00AF578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_Toc209142432 \h </w:instrText>
      </w:r>
      <w:r>
        <w:rPr>
          <w:noProof/>
        </w:rPr>
      </w:r>
      <w:r>
        <w:rPr>
          <w:noProof/>
        </w:rPr>
        <w:fldChar w:fldCharType="separate"/>
      </w:r>
      <w:r>
        <w:rPr>
          <w:noProof/>
        </w:rPr>
        <w:t>10</w:t>
      </w:r>
      <w:r>
        <w:rPr>
          <w:noProof/>
        </w:rPr>
        <w:fldChar w:fldCharType="end"/>
      </w:r>
    </w:p>
    <w:p w14:paraId="401CC7C2" w14:textId="3E2B8056"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_Toc209142433 \h </w:instrText>
      </w:r>
      <w:r>
        <w:rPr>
          <w:noProof/>
        </w:rPr>
      </w:r>
      <w:r>
        <w:rPr>
          <w:noProof/>
        </w:rPr>
        <w:fldChar w:fldCharType="separate"/>
      </w:r>
      <w:r>
        <w:rPr>
          <w:noProof/>
        </w:rPr>
        <w:t>11</w:t>
      </w:r>
      <w:r>
        <w:rPr>
          <w:noProof/>
        </w:rPr>
        <w:fldChar w:fldCharType="end"/>
      </w:r>
    </w:p>
    <w:p w14:paraId="2B28299B" w14:textId="03B71E30"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_Toc209142434 \h </w:instrText>
      </w:r>
      <w:r>
        <w:rPr>
          <w:noProof/>
        </w:rPr>
      </w:r>
      <w:r>
        <w:rPr>
          <w:noProof/>
        </w:rPr>
        <w:fldChar w:fldCharType="separate"/>
      </w:r>
      <w:r>
        <w:rPr>
          <w:noProof/>
        </w:rPr>
        <w:t>11</w:t>
      </w:r>
      <w:r>
        <w:rPr>
          <w:noProof/>
        </w:rPr>
        <w:fldChar w:fldCharType="end"/>
      </w:r>
    </w:p>
    <w:p w14:paraId="3ED0E7C4" w14:textId="6BE399AE"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_Toc209142435 \h </w:instrText>
      </w:r>
      <w:r>
        <w:rPr>
          <w:noProof/>
        </w:rPr>
      </w:r>
      <w:r>
        <w:rPr>
          <w:noProof/>
        </w:rPr>
        <w:fldChar w:fldCharType="separate"/>
      </w:r>
      <w:r>
        <w:rPr>
          <w:noProof/>
        </w:rPr>
        <w:t>11</w:t>
      </w:r>
      <w:r>
        <w:rPr>
          <w:noProof/>
        </w:rPr>
        <w:fldChar w:fldCharType="end"/>
      </w:r>
    </w:p>
    <w:p w14:paraId="6F58167A" w14:textId="0CF4E245"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_Toc209142436 \h </w:instrText>
      </w:r>
      <w:r>
        <w:rPr>
          <w:noProof/>
        </w:rPr>
      </w:r>
      <w:r>
        <w:rPr>
          <w:noProof/>
        </w:rPr>
        <w:fldChar w:fldCharType="separate"/>
      </w:r>
      <w:r>
        <w:rPr>
          <w:noProof/>
        </w:rPr>
        <w:t>11</w:t>
      </w:r>
      <w:r>
        <w:rPr>
          <w:noProof/>
        </w:rPr>
        <w:fldChar w:fldCharType="end"/>
      </w:r>
    </w:p>
    <w:p w14:paraId="21634314" w14:textId="3B01BA1B"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_Toc209142437 \h </w:instrText>
      </w:r>
      <w:r>
        <w:rPr>
          <w:noProof/>
        </w:rPr>
      </w:r>
      <w:r>
        <w:rPr>
          <w:noProof/>
        </w:rPr>
        <w:fldChar w:fldCharType="separate"/>
      </w:r>
      <w:r>
        <w:rPr>
          <w:noProof/>
        </w:rPr>
        <w:t>11</w:t>
      </w:r>
      <w:r>
        <w:rPr>
          <w:noProof/>
        </w:rPr>
        <w:fldChar w:fldCharType="end"/>
      </w:r>
    </w:p>
    <w:p w14:paraId="78111A5F" w14:textId="12BAAA84"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_Toc209142438 \h </w:instrText>
      </w:r>
      <w:r>
        <w:rPr>
          <w:noProof/>
        </w:rPr>
      </w:r>
      <w:r>
        <w:rPr>
          <w:noProof/>
        </w:rPr>
        <w:fldChar w:fldCharType="separate"/>
      </w:r>
      <w:r>
        <w:rPr>
          <w:noProof/>
        </w:rPr>
        <w:t>11</w:t>
      </w:r>
      <w:r>
        <w:rPr>
          <w:noProof/>
        </w:rPr>
        <w:fldChar w:fldCharType="end"/>
      </w:r>
    </w:p>
    <w:p w14:paraId="432DB2FC" w14:textId="2C4850C6"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_Toc209142439 \h </w:instrText>
      </w:r>
      <w:r>
        <w:rPr>
          <w:noProof/>
        </w:rPr>
      </w:r>
      <w:r>
        <w:rPr>
          <w:noProof/>
        </w:rPr>
        <w:fldChar w:fldCharType="separate"/>
      </w:r>
      <w:r>
        <w:rPr>
          <w:noProof/>
        </w:rPr>
        <w:t>11</w:t>
      </w:r>
      <w:r>
        <w:rPr>
          <w:noProof/>
        </w:rPr>
        <w:fldChar w:fldCharType="end"/>
      </w:r>
    </w:p>
    <w:p w14:paraId="4B384CC8" w14:textId="1065F512"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Type AiotDeviceProfileData</w:t>
      </w:r>
      <w:r>
        <w:rPr>
          <w:noProof/>
        </w:rPr>
        <w:tab/>
      </w:r>
      <w:r>
        <w:rPr>
          <w:noProof/>
        </w:rPr>
        <w:fldChar w:fldCharType="begin"/>
      </w:r>
      <w:r>
        <w:rPr>
          <w:noProof/>
        </w:rPr>
        <w:instrText xml:space="preserve"> PAGEREF _Toc209142440 \h </w:instrText>
      </w:r>
      <w:r>
        <w:rPr>
          <w:noProof/>
        </w:rPr>
      </w:r>
      <w:r>
        <w:rPr>
          <w:noProof/>
        </w:rPr>
        <w:fldChar w:fldCharType="separate"/>
      </w:r>
      <w:r>
        <w:rPr>
          <w:noProof/>
        </w:rPr>
        <w:t>12</w:t>
      </w:r>
      <w:r>
        <w:rPr>
          <w:noProof/>
        </w:rPr>
        <w:fldChar w:fldCharType="end"/>
      </w:r>
    </w:p>
    <w:p w14:paraId="49E66953" w14:textId="43F0439F"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Type AiotDeviceProfileDataPatch</w:t>
      </w:r>
      <w:r>
        <w:rPr>
          <w:noProof/>
        </w:rPr>
        <w:tab/>
      </w:r>
      <w:r>
        <w:rPr>
          <w:noProof/>
        </w:rPr>
        <w:fldChar w:fldCharType="begin"/>
      </w:r>
      <w:r>
        <w:rPr>
          <w:noProof/>
        </w:rPr>
        <w:instrText xml:space="preserve"> PAGEREF _Toc209142441 \h </w:instrText>
      </w:r>
      <w:r>
        <w:rPr>
          <w:noProof/>
        </w:rPr>
      </w:r>
      <w:r>
        <w:rPr>
          <w:noProof/>
        </w:rPr>
        <w:fldChar w:fldCharType="separate"/>
      </w:r>
      <w:r>
        <w:rPr>
          <w:noProof/>
        </w:rPr>
        <w:t>12</w:t>
      </w:r>
      <w:r>
        <w:rPr>
          <w:noProof/>
        </w:rPr>
        <w:fldChar w:fldCharType="end"/>
      </w:r>
    </w:p>
    <w:p w14:paraId="276378BC" w14:textId="5F85E9EE"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_Toc209142442 \h </w:instrText>
      </w:r>
      <w:r>
        <w:rPr>
          <w:noProof/>
        </w:rPr>
      </w:r>
      <w:r>
        <w:rPr>
          <w:noProof/>
        </w:rPr>
        <w:fldChar w:fldCharType="separate"/>
      </w:r>
      <w:r>
        <w:rPr>
          <w:noProof/>
        </w:rPr>
        <w:t>12</w:t>
      </w:r>
      <w:r>
        <w:rPr>
          <w:noProof/>
        </w:rPr>
        <w:fldChar w:fldCharType="end"/>
      </w:r>
    </w:p>
    <w:p w14:paraId="2E1B8722" w14:textId="01D77BF6"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_Toc209142443 \h </w:instrText>
      </w:r>
      <w:r>
        <w:rPr>
          <w:noProof/>
        </w:rPr>
      </w:r>
      <w:r>
        <w:rPr>
          <w:noProof/>
        </w:rPr>
        <w:fldChar w:fldCharType="separate"/>
      </w:r>
      <w:r>
        <w:rPr>
          <w:noProof/>
        </w:rPr>
        <w:t>12</w:t>
      </w:r>
      <w:r>
        <w:rPr>
          <w:noProof/>
        </w:rPr>
        <w:fldChar w:fldCharType="end"/>
      </w:r>
    </w:p>
    <w:p w14:paraId="711BFE16" w14:textId="2FEF4A78"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_Toc209142444 \h </w:instrText>
      </w:r>
      <w:r>
        <w:rPr>
          <w:noProof/>
        </w:rPr>
      </w:r>
      <w:r>
        <w:rPr>
          <w:noProof/>
        </w:rPr>
        <w:fldChar w:fldCharType="separate"/>
      </w:r>
      <w:r>
        <w:rPr>
          <w:noProof/>
        </w:rPr>
        <w:t>12</w:t>
      </w:r>
      <w:r>
        <w:rPr>
          <w:noProof/>
        </w:rPr>
        <w:fldChar w:fldCharType="end"/>
      </w:r>
    </w:p>
    <w:p w14:paraId="59EF90EB" w14:textId="25CB6A33"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_Toc209142445 \h </w:instrText>
      </w:r>
      <w:r>
        <w:rPr>
          <w:noProof/>
        </w:rPr>
      </w:r>
      <w:r>
        <w:rPr>
          <w:noProof/>
        </w:rPr>
        <w:fldChar w:fldCharType="separate"/>
      </w:r>
      <w:r>
        <w:rPr>
          <w:noProof/>
        </w:rPr>
        <w:t>12</w:t>
      </w:r>
      <w:r>
        <w:rPr>
          <w:noProof/>
        </w:rPr>
        <w:fldChar w:fldCharType="end"/>
      </w:r>
    </w:p>
    <w:p w14:paraId="56977C2F" w14:textId="17BD2599" w:rsidR="00AF578B" w:rsidRDefault="00AF578B" w:rsidP="00AF57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_Toc209142446 \h </w:instrText>
      </w:r>
      <w:r>
        <w:rPr>
          <w:noProof/>
        </w:rPr>
      </w:r>
      <w:r>
        <w:rPr>
          <w:noProof/>
        </w:rPr>
        <w:fldChar w:fldCharType="separate"/>
      </w:r>
      <w:r>
        <w:rPr>
          <w:noProof/>
        </w:rPr>
        <w:t>13</w:t>
      </w:r>
      <w:r>
        <w:rPr>
          <w:noProof/>
        </w:rPr>
        <w:fldChar w:fldCharType="end"/>
      </w:r>
    </w:p>
    <w:p w14:paraId="0C83F7BC" w14:textId="38D4F6B1"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_Toc209142447 \h </w:instrText>
      </w:r>
      <w:r>
        <w:rPr>
          <w:noProof/>
        </w:rPr>
      </w:r>
      <w:r>
        <w:rPr>
          <w:noProof/>
        </w:rPr>
        <w:fldChar w:fldCharType="separate"/>
      </w:r>
      <w:r>
        <w:rPr>
          <w:noProof/>
        </w:rPr>
        <w:t>13</w:t>
      </w:r>
      <w:r>
        <w:rPr>
          <w:noProof/>
        </w:rPr>
        <w:fldChar w:fldCharType="end"/>
      </w:r>
    </w:p>
    <w:p w14:paraId="3DC3A6E9" w14:textId="5534D507"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Nudr_DataRepository API for AIoT data API</w:t>
      </w:r>
      <w:r>
        <w:rPr>
          <w:noProof/>
        </w:rPr>
        <w:tab/>
      </w:r>
      <w:r>
        <w:rPr>
          <w:noProof/>
        </w:rPr>
        <w:fldChar w:fldCharType="begin"/>
      </w:r>
      <w:r>
        <w:rPr>
          <w:noProof/>
        </w:rPr>
        <w:instrText xml:space="preserve"> PAGEREF _Toc209142448 \h </w:instrText>
      </w:r>
      <w:r>
        <w:rPr>
          <w:noProof/>
        </w:rPr>
      </w:r>
      <w:r>
        <w:rPr>
          <w:noProof/>
        </w:rPr>
        <w:fldChar w:fldCharType="separate"/>
      </w:r>
      <w:r>
        <w:rPr>
          <w:noProof/>
        </w:rPr>
        <w:t>13</w:t>
      </w:r>
      <w:r>
        <w:rPr>
          <w:noProof/>
        </w:rPr>
        <w:fldChar w:fldCharType="end"/>
      </w:r>
    </w:p>
    <w:p w14:paraId="15E71AA7" w14:textId="262C3EEE" w:rsidR="00AF578B" w:rsidRDefault="00AF578B" w:rsidP="00AF578B">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115205">
        <w:rPr>
          <w:rFonts w:eastAsiaTheme="minorEastAsia"/>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_Toc209142449 \h </w:instrText>
      </w:r>
      <w:r>
        <w:rPr>
          <w:noProof/>
        </w:rPr>
      </w:r>
      <w:r>
        <w:rPr>
          <w:noProof/>
        </w:rPr>
        <w:fldChar w:fldCharType="separate"/>
      </w:r>
      <w:r>
        <w:rPr>
          <w:noProof/>
        </w:rPr>
        <w:t>16</w:t>
      </w:r>
      <w:r>
        <w:rPr>
          <w:noProof/>
        </w:rPr>
        <w:fldChar w:fldCharType="end"/>
      </w:r>
    </w:p>
    <w:p w14:paraId="7CD6A724" w14:textId="5DF6429F" w:rsidR="00080512" w:rsidRPr="00AB2C58" w:rsidRDefault="001F2CDD">
      <w:r w:rsidRPr="00AB2C58">
        <w:rPr>
          <w:noProof/>
          <w:sz w:val="22"/>
        </w:rPr>
        <w:fldChar w:fldCharType="end"/>
      </w:r>
    </w:p>
    <w:p w14:paraId="51D7105B" w14:textId="77777777" w:rsidR="00080512" w:rsidRPr="00AB2C58" w:rsidRDefault="00080512" w:rsidP="007A4424">
      <w:pPr>
        <w:pStyle w:val="Heading1"/>
      </w:pPr>
      <w:r w:rsidRPr="00AB2C58">
        <w:br w:type="page"/>
      </w:r>
      <w:bookmarkStart w:id="11" w:name="foreword"/>
      <w:bookmarkStart w:id="12" w:name="_Toc2086433"/>
      <w:bookmarkStart w:id="13" w:name="_Toc35971368"/>
      <w:bookmarkStart w:id="14" w:name="_Toc209142410"/>
      <w:bookmarkEnd w:id="11"/>
      <w:r w:rsidRPr="00AB2C58">
        <w:lastRenderedPageBreak/>
        <w:t>Foreword</w:t>
      </w:r>
      <w:bookmarkEnd w:id="12"/>
      <w:bookmarkEnd w:id="13"/>
      <w:bookmarkEnd w:id="14"/>
    </w:p>
    <w:p w14:paraId="429B4BB3" w14:textId="77777777" w:rsidR="00080512" w:rsidRPr="00AB2C58" w:rsidRDefault="00080512">
      <w:r w:rsidRPr="00AB2C58">
        <w:t xml:space="preserve">This Technical </w:t>
      </w:r>
      <w:bookmarkStart w:id="15" w:name="spectype3"/>
      <w:r w:rsidRPr="00AB2C58">
        <w:t>Specification</w:t>
      </w:r>
      <w:bookmarkEnd w:id="15"/>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 xml:space="preserve">Version </w:t>
      </w:r>
      <w:proofErr w:type="spellStart"/>
      <w:r w:rsidRPr="00AB2C58">
        <w:t>x.y.z</w:t>
      </w:r>
      <w:proofErr w:type="spellEnd"/>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r w:rsidRPr="00AB2C58">
        <w:t>y</w:t>
      </w:r>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"is" and "is not" do not indicate requirements.</w:t>
      </w:r>
    </w:p>
    <w:p w14:paraId="06693C59" w14:textId="77777777" w:rsidR="008A6D4A" w:rsidRPr="00AB2C58" w:rsidRDefault="008A6D4A" w:rsidP="007A4424">
      <w:pPr>
        <w:pStyle w:val="Heading1"/>
      </w:pPr>
      <w:bookmarkStart w:id="16" w:name="introduction"/>
      <w:bookmarkEnd w:id="16"/>
      <w:r w:rsidRPr="00AB2C58">
        <w:br w:type="page"/>
      </w:r>
      <w:bookmarkStart w:id="17" w:name="_Toc510696578"/>
      <w:bookmarkStart w:id="18" w:name="_Toc35971370"/>
      <w:bookmarkStart w:id="19" w:name="_Toc209142411"/>
      <w:r w:rsidRPr="00AB2C58">
        <w:lastRenderedPageBreak/>
        <w:t>1</w:t>
      </w:r>
      <w:r w:rsidRPr="00AB2C58">
        <w:tab/>
        <w:t>Scope</w:t>
      </w:r>
      <w:bookmarkEnd w:id="17"/>
      <w:bookmarkEnd w:id="18"/>
      <w:bookmarkEnd w:id="19"/>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w:t>
      </w:r>
      <w:proofErr w:type="spellStart"/>
      <w:r w:rsidR="005E091A" w:rsidRPr="00AB2C58">
        <w:t>Nud</w:t>
      </w:r>
      <w:r w:rsidR="005E091A" w:rsidRPr="00AB2C58">
        <w:rPr>
          <w:lang w:eastAsia="zh-CN"/>
        </w:rPr>
        <w:t>r</w:t>
      </w:r>
      <w:proofErr w:type="spellEnd"/>
      <w:r w:rsidR="005E091A" w:rsidRPr="00AB2C58">
        <w:t xml:space="preserve"> Service Based Interface</w:t>
      </w:r>
      <w:r w:rsidRPr="00AB2C58">
        <w:t>.</w:t>
      </w:r>
      <w:r w:rsidR="005E091A" w:rsidRPr="00AB2C58">
        <w:rPr>
          <w:lang w:eastAsia="zh-CN"/>
        </w:rPr>
        <w:t xml:space="preserve"> The protocol definition for </w:t>
      </w:r>
      <w:proofErr w:type="spellStart"/>
      <w:r w:rsidR="005E091A" w:rsidRPr="00AB2C58">
        <w:rPr>
          <w:lang w:eastAsia="zh-CN"/>
        </w:rPr>
        <w:t>Nudr</w:t>
      </w:r>
      <w:proofErr w:type="spellEnd"/>
      <w:r w:rsidR="005E091A" w:rsidRPr="00AB2C58">
        <w:rPr>
          <w:lang w:eastAsia="zh-CN"/>
        </w:rPr>
        <w:t xml:space="preserve"> Service Based Interface which is specific to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 xml:space="preserve">stage 3 protocol definition for </w:t>
      </w:r>
      <w:proofErr w:type="spellStart"/>
      <w:r w:rsidRPr="00AB2C58">
        <w:rPr>
          <w:lang w:eastAsia="zh-CN"/>
        </w:rPr>
        <w:t>Nudr</w:t>
      </w:r>
      <w:proofErr w:type="spellEnd"/>
      <w:r w:rsidRPr="00AB2C58">
        <w:rPr>
          <w:lang w:eastAsia="zh-CN"/>
        </w:rPr>
        <w:t xml:space="preserve">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Heading1"/>
      </w:pPr>
      <w:bookmarkStart w:id="20" w:name="_Toc510696579"/>
      <w:bookmarkStart w:id="21" w:name="_Toc35971371"/>
      <w:bookmarkStart w:id="22" w:name="_Toc209142412"/>
      <w:r w:rsidRPr="00AB2C58">
        <w:t>2</w:t>
      </w:r>
      <w:r w:rsidRPr="00AB2C58">
        <w:tab/>
        <w:t>References</w:t>
      </w:r>
      <w:bookmarkEnd w:id="20"/>
      <w:bookmarkEnd w:id="21"/>
      <w:bookmarkEnd w:id="22"/>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23" w:name="_MCCTEMPBM_CRPT13930000___5"/>
      <w:r w:rsidRPr="00AB2C58">
        <w:t>[6]</w:t>
      </w:r>
      <w:r w:rsidRPr="00AB2C58">
        <w:tab/>
        <w:t>OpenAPI: "OpenAPI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23"/>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66408DF5"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3GPP TS 29.369: "Ambient IoT Data Management Services".</w:t>
      </w:r>
    </w:p>
    <w:p w14:paraId="2CA89716" w14:textId="246A7A0C" w:rsidR="008A6D4A" w:rsidRPr="00AB2C58" w:rsidRDefault="008A6D4A" w:rsidP="007A4424">
      <w:pPr>
        <w:pStyle w:val="Heading1"/>
      </w:pPr>
      <w:bookmarkStart w:id="24" w:name="_Toc510696580"/>
      <w:bookmarkStart w:id="25" w:name="_Toc35971372"/>
      <w:bookmarkStart w:id="26" w:name="_Toc209142413"/>
      <w:r w:rsidRPr="00AB2C58">
        <w:t>3</w:t>
      </w:r>
      <w:r w:rsidRPr="00AB2C58">
        <w:tab/>
        <w:t>Definitions and abbreviations</w:t>
      </w:r>
      <w:bookmarkEnd w:id="24"/>
      <w:bookmarkEnd w:id="25"/>
      <w:bookmarkEnd w:id="26"/>
    </w:p>
    <w:p w14:paraId="5AB8F883" w14:textId="77777777" w:rsidR="008A6D4A" w:rsidRPr="00AB2C58" w:rsidRDefault="008A6D4A" w:rsidP="007A4424">
      <w:pPr>
        <w:pStyle w:val="Heading2"/>
      </w:pPr>
      <w:bookmarkStart w:id="27" w:name="_Toc510696581"/>
      <w:bookmarkStart w:id="28" w:name="_Toc35971373"/>
      <w:bookmarkStart w:id="29" w:name="_Toc209142414"/>
      <w:r w:rsidRPr="00AB2C58">
        <w:t>3.1</w:t>
      </w:r>
      <w:r w:rsidRPr="00AB2C58">
        <w:tab/>
        <w:t>Definitions</w:t>
      </w:r>
      <w:bookmarkEnd w:id="27"/>
      <w:bookmarkEnd w:id="28"/>
      <w:bookmarkEnd w:id="29"/>
    </w:p>
    <w:p w14:paraId="0522AB69" w14:textId="06013768" w:rsidR="008A6D4A" w:rsidRPr="00AB2C58" w:rsidRDefault="008A6D4A" w:rsidP="008A6D4A">
      <w:r w:rsidRPr="00AB2C58">
        <w:t>For the purposes of the present document, the terms and definitions given in 3GPP</w:t>
      </w:r>
      <w:r w:rsidR="003E58FE" w:rsidRPr="00AB2C58">
        <w:t> </w:t>
      </w:r>
      <w:r w:rsidRPr="00AB2C58">
        <w:t>TR 21.905 [1] and the following apply. A term defined in the present document takes precedence over the definition of the same term, if any, in 3GPP</w:t>
      </w:r>
      <w:r w:rsidR="003E58FE" w:rsidRPr="00AB2C58">
        <w:t> </w:t>
      </w:r>
      <w:r w:rsidRPr="00AB2C58">
        <w:t>TR 21.905 [1].</w:t>
      </w:r>
    </w:p>
    <w:p w14:paraId="3E164DA2" w14:textId="7018D508" w:rsidR="008A6D4A" w:rsidRPr="00AB2C58" w:rsidRDefault="00270FCC" w:rsidP="008A6D4A">
      <w:proofErr w:type="spellStart"/>
      <w:r w:rsidRPr="00AB2C58">
        <w:rPr>
          <w:rFonts w:hint="eastAsia"/>
          <w:b/>
          <w:lang w:eastAsia="zh-CN"/>
        </w:rPr>
        <w:t>AIoT</w:t>
      </w:r>
      <w:proofErr w:type="spellEnd"/>
      <w:r w:rsidRPr="00AB2C58">
        <w:rPr>
          <w:rFonts w:hint="eastAsia"/>
          <w:b/>
          <w:lang w:eastAsia="zh-CN"/>
        </w:rPr>
        <w:t xml:space="preserve"> Device</w:t>
      </w:r>
      <w:r w:rsidR="008A6D4A" w:rsidRPr="00AB2C58">
        <w:rPr>
          <w:b/>
        </w:rPr>
        <w:t>:</w:t>
      </w:r>
      <w:r w:rsidR="008A6D4A" w:rsidRPr="00AB2C58">
        <w:t xml:space="preserve"> </w:t>
      </w:r>
      <w:r w:rsidRPr="00AB2C58">
        <w:rPr>
          <w:rFonts w:hint="eastAsia"/>
          <w:lang w:eastAsia="zh-CN"/>
        </w:rPr>
        <w:t xml:space="preserve">An Ambient </w:t>
      </w:r>
      <w:r w:rsidRPr="00AB2C58">
        <w:rPr>
          <w:lang w:eastAsia="zh-CN"/>
        </w:rPr>
        <w:t>IoT device is an IoT device powered by energy harvesting, with limited energy storage capability</w:t>
      </w:r>
      <w:r w:rsidR="008A6D4A" w:rsidRPr="00AB2C58">
        <w:t>.</w:t>
      </w:r>
    </w:p>
    <w:p w14:paraId="771BD9EC" w14:textId="53832C90" w:rsidR="008A6D4A" w:rsidRPr="00AB2C58" w:rsidRDefault="008A6D4A" w:rsidP="007A4424">
      <w:pPr>
        <w:pStyle w:val="Heading2"/>
      </w:pPr>
      <w:bookmarkStart w:id="30" w:name="_Toc510696583"/>
      <w:bookmarkStart w:id="31" w:name="_Toc35971375"/>
      <w:bookmarkStart w:id="32" w:name="_Toc209142415"/>
      <w:r w:rsidRPr="00AB2C58">
        <w:t>3.</w:t>
      </w:r>
      <w:r w:rsidR="00270FCC" w:rsidRPr="00AB2C58">
        <w:rPr>
          <w:rFonts w:eastAsiaTheme="minorEastAsia" w:hint="eastAsia"/>
          <w:lang w:eastAsia="zh-CN"/>
        </w:rPr>
        <w:t>2</w:t>
      </w:r>
      <w:r w:rsidRPr="00AB2C58">
        <w:tab/>
        <w:t>Abbreviations</w:t>
      </w:r>
      <w:bookmarkEnd w:id="30"/>
      <w:bookmarkEnd w:id="31"/>
      <w:bookmarkEnd w:id="32"/>
    </w:p>
    <w:p w14:paraId="02841DA9" w14:textId="710BB55F" w:rsidR="008A6D4A" w:rsidRPr="00AB2C58" w:rsidRDefault="008A6D4A" w:rsidP="008A6D4A">
      <w:pPr>
        <w:keepNext/>
      </w:pPr>
      <w:r w:rsidRPr="00AB2C58">
        <w:t>For the purposes of the present document, the abbreviations given in 3GPP TR 21.905</w:t>
      </w:r>
      <w:r w:rsidR="003E58FE" w:rsidRPr="00AB2C58">
        <w:t> [</w:t>
      </w:r>
      <w:r w:rsidRPr="00AB2C58">
        <w:t>1] and the following apply. An abbreviation defined in the present document takes precedence over the definition of the same abbreviation, if any, in 3GPP TR 21.905 [1].</w:t>
      </w:r>
    </w:p>
    <w:p w14:paraId="4431223C" w14:textId="7B26E3E9" w:rsidR="008A6D4A" w:rsidRPr="00AB2C58" w:rsidRDefault="00270FCC" w:rsidP="008A6D4A">
      <w:pPr>
        <w:pStyle w:val="EW"/>
      </w:pPr>
      <w:proofErr w:type="spellStart"/>
      <w:r w:rsidRPr="00AB2C58">
        <w:rPr>
          <w:rFonts w:hint="eastAsia"/>
          <w:lang w:eastAsia="zh-CN"/>
        </w:rPr>
        <w:t>AIoT</w:t>
      </w:r>
      <w:proofErr w:type="spellEnd"/>
      <w:r w:rsidR="008A6D4A" w:rsidRPr="00AB2C58">
        <w:tab/>
      </w:r>
      <w:r w:rsidRPr="00AB2C58">
        <w:rPr>
          <w:rFonts w:hint="eastAsia"/>
          <w:lang w:eastAsia="zh-CN"/>
        </w:rPr>
        <w:t>Ambient IoT</w:t>
      </w:r>
    </w:p>
    <w:p w14:paraId="2BFB4199" w14:textId="77777777" w:rsidR="008A6D4A" w:rsidRPr="00AB2C58" w:rsidRDefault="008A6D4A" w:rsidP="008A6D4A">
      <w:pPr>
        <w:pStyle w:val="EW"/>
      </w:pPr>
    </w:p>
    <w:p w14:paraId="61105057" w14:textId="77777777" w:rsidR="008A6D4A" w:rsidRPr="00AB2C58" w:rsidRDefault="008A6D4A" w:rsidP="007A4424">
      <w:pPr>
        <w:pStyle w:val="Heading1"/>
      </w:pPr>
      <w:bookmarkStart w:id="33" w:name="_Toc510696584"/>
      <w:bookmarkStart w:id="34" w:name="_Toc35971376"/>
      <w:bookmarkStart w:id="35" w:name="_Toc209142416"/>
      <w:r w:rsidRPr="00AB2C58">
        <w:t>4</w:t>
      </w:r>
      <w:r w:rsidRPr="00AB2C58">
        <w:tab/>
        <w:t>Overview</w:t>
      </w:r>
      <w:bookmarkEnd w:id="33"/>
      <w:bookmarkEnd w:id="34"/>
      <w:bookmarkEnd w:id="35"/>
    </w:p>
    <w:p w14:paraId="6B139B5E" w14:textId="69830E4C"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UDM)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Heading1"/>
      </w:pPr>
      <w:bookmarkStart w:id="36" w:name="_Toc209142417"/>
      <w:bookmarkStart w:id="37" w:name="_Toc510696597"/>
      <w:bookmarkStart w:id="38" w:name="_Toc35971389"/>
      <w:r w:rsidRPr="00AB2C58">
        <w:t>5</w:t>
      </w:r>
      <w:r w:rsidRPr="00AB2C58">
        <w:tab/>
        <w:t xml:space="preserve">Usage of </w:t>
      </w:r>
      <w:proofErr w:type="spellStart"/>
      <w:r w:rsidRPr="00AB2C58">
        <w:t>Nudr_DataRepository</w:t>
      </w:r>
      <w:proofErr w:type="spellEnd"/>
      <w:r w:rsidRPr="00AB2C58">
        <w:t xml:space="preserve"> Service API for </w:t>
      </w:r>
      <w:bookmarkStart w:id="39" w:name="_Hlk207285598"/>
      <w:r w:rsidRPr="00AB2C58">
        <w:t>Ambient IoT data</w:t>
      </w:r>
      <w:bookmarkEnd w:id="36"/>
      <w:bookmarkEnd w:id="39"/>
    </w:p>
    <w:p w14:paraId="6ACD2658" w14:textId="77777777" w:rsidR="005E23D6" w:rsidRPr="00AB2C58" w:rsidRDefault="005E23D6" w:rsidP="005E23D6">
      <w:pPr>
        <w:pStyle w:val="Heading2"/>
      </w:pPr>
      <w:bookmarkStart w:id="40" w:name="_Toc209142418"/>
      <w:r w:rsidRPr="00AB2C58">
        <w:t>5.1</w:t>
      </w:r>
      <w:r w:rsidRPr="00AB2C58">
        <w:tab/>
        <w:t>Introduction</w:t>
      </w:r>
      <w:bookmarkEnd w:id="40"/>
    </w:p>
    <w:p w14:paraId="5B44FE2B" w14:textId="59FF65B4" w:rsidR="005E23D6" w:rsidRPr="00AB2C58" w:rsidRDefault="005E23D6" w:rsidP="005E23D6">
      <w:r w:rsidRPr="00AB2C58">
        <w:t xml:space="preserve">The following clauses specify the usage of </w:t>
      </w:r>
      <w:proofErr w:type="spellStart"/>
      <w:r w:rsidRPr="00AB2C58">
        <w:t>Nudr_DataRepository</w:t>
      </w:r>
      <w:proofErr w:type="spellEnd"/>
      <w:r w:rsidRPr="00AB2C58">
        <w:t xml:space="preserve">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Heading2"/>
      </w:pPr>
      <w:bookmarkStart w:id="41" w:name="_Toc209142419"/>
      <w:r w:rsidRPr="00AB2C58">
        <w:t>5.2</w:t>
      </w:r>
      <w:r w:rsidRPr="00AB2C58">
        <w:tab/>
        <w:t>Resources</w:t>
      </w:r>
      <w:bookmarkEnd w:id="41"/>
    </w:p>
    <w:p w14:paraId="6D7D794A" w14:textId="77777777" w:rsidR="005E23D6" w:rsidRPr="00AB2C58" w:rsidRDefault="005E23D6" w:rsidP="005E23D6">
      <w:pPr>
        <w:pStyle w:val="Heading3"/>
      </w:pPr>
      <w:bookmarkStart w:id="42" w:name="_Toc209142420"/>
      <w:r w:rsidRPr="00AB2C58">
        <w:t>5.2.1</w:t>
      </w:r>
      <w:r w:rsidRPr="00AB2C58">
        <w:tab/>
        <w:t>Overview</w:t>
      </w:r>
      <w:bookmarkEnd w:id="42"/>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Heading3"/>
      </w:pPr>
      <w:bookmarkStart w:id="43" w:name="_Toc209142421"/>
      <w:r w:rsidRPr="00AB2C58">
        <w:t>5.2.2</w:t>
      </w:r>
      <w:r w:rsidRPr="00AB2C58">
        <w:tab/>
        <w:t>Resource Structure</w:t>
      </w:r>
      <w:bookmarkEnd w:id="43"/>
    </w:p>
    <w:p w14:paraId="7D29F70F" w14:textId="77777777" w:rsidR="005E23D6" w:rsidRPr="00AB2C58" w:rsidRDefault="005E23D6" w:rsidP="005E23D6">
      <w:r w:rsidRPr="00AB2C58">
        <w:t>This clause describes the structure for the Resource URIs and the resources and methods used for the service.</w:t>
      </w:r>
    </w:p>
    <w:p w14:paraId="4DF805F7" w14:textId="77777777" w:rsidR="005E23D6" w:rsidRPr="00AB2C58" w:rsidRDefault="005E23D6" w:rsidP="005E23D6">
      <w:r w:rsidRPr="00AB2C58">
        <w:t xml:space="preserve">Figure 5.2.2-1 depicts the resource URIs structure for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3F09B6F6" w14:textId="77777777" w:rsidR="005E23D6" w:rsidRPr="00AB2C58" w:rsidRDefault="005E23D6" w:rsidP="00AB2C58">
      <w:pPr>
        <w:pStyle w:val="TH"/>
      </w:pPr>
      <w:r w:rsidRPr="00AB2C58">
        <w:object w:dxaOrig="5484" w:dyaOrig="3179" w14:anchorId="4FC5A1DB">
          <v:shape id="_x0000_i1027" type="#_x0000_t75" style="width:234pt;height:129pt" o:ole="">
            <v:imagedata r:id="rId13" o:title=""/>
          </v:shape>
          <o:OLEObject Type="Embed" ProgID="Visio.Drawing.15" ShapeID="_x0000_i1027" DrawAspect="Content" ObjectID="_1820600291" r:id="rId14"/>
        </w:object>
      </w:r>
    </w:p>
    <w:p w14:paraId="72BCDA39" w14:textId="77777777" w:rsidR="005E23D6" w:rsidRPr="00AB2C58" w:rsidRDefault="005E23D6" w:rsidP="005E23D6">
      <w:pPr>
        <w:pStyle w:val="TF"/>
      </w:pPr>
      <w:r w:rsidRPr="00AB2C58">
        <w:t xml:space="preserve">Figure 5.2.2-1: Resource URI structure of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proofErr w:type="spellStart"/>
            <w:r w:rsidRPr="00AB2C58">
              <w:t>AiotDeviceProfileData</w:t>
            </w:r>
            <w:proofErr w:type="spellEnd"/>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w:t>
            </w:r>
            <w:proofErr w:type="spellStart"/>
            <w:r w:rsidRPr="00AB2C58">
              <w:t>AIoT</w:t>
            </w:r>
            <w:proofErr w:type="spellEnd"/>
            <w:r w:rsidRPr="00AB2C58">
              <w:t xml:space="preserve"> device profile data for an </w:t>
            </w:r>
            <w:proofErr w:type="spellStart"/>
            <w:r w:rsidRPr="00AB2C58">
              <w:rPr>
                <w:lang w:eastAsia="zh-CN"/>
              </w:rPr>
              <w:t>AIoT</w:t>
            </w:r>
            <w:proofErr w:type="spellEnd"/>
            <w:r w:rsidRPr="00AB2C58">
              <w:rPr>
                <w:lang w:eastAsia="zh-CN"/>
              </w:rPr>
              <w:t xml:space="preserve">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 xml:space="preserve">the </w:t>
            </w:r>
            <w:proofErr w:type="spellStart"/>
            <w:r w:rsidRPr="00AB2C58">
              <w:t>AIoT</w:t>
            </w:r>
            <w:proofErr w:type="spellEnd"/>
            <w:r w:rsidRPr="00AB2C58">
              <w:t xml:space="preserve"> device profile data</w:t>
            </w:r>
            <w:r w:rsidRPr="00AB2C58">
              <w:rPr>
                <w:lang w:eastAsia="zh-CN"/>
              </w:rPr>
              <w:t xml:space="preserve"> for an </w:t>
            </w:r>
            <w:proofErr w:type="spellStart"/>
            <w:r w:rsidRPr="00AB2C58">
              <w:rPr>
                <w:lang w:eastAsia="zh-CN"/>
              </w:rPr>
              <w:t>AIoT</w:t>
            </w:r>
            <w:proofErr w:type="spellEnd"/>
            <w:r w:rsidRPr="00AB2C58">
              <w:rPr>
                <w:lang w:eastAsia="zh-CN"/>
              </w:rPr>
              <w:t xml:space="preserve"> device permanent identifier.</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proofErr w:type="spellStart"/>
            <w:r w:rsidRPr="00AB2C58">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1E6EEAF8" w14:textId="77777777" w:rsidR="005E23D6" w:rsidRPr="00AB2C58" w:rsidRDefault="005E23D6" w:rsidP="00E87D55">
            <w:pPr>
              <w:pStyle w:val="TAL"/>
            </w:pPr>
            <w:r w:rsidRPr="00AB2C58">
              <w:t>/</w:t>
            </w:r>
            <w:proofErr w:type="spellStart"/>
            <w:r w:rsidRPr="00AB2C58">
              <w:t>af</w:t>
            </w:r>
            <w:proofErr w:type="spellEnd"/>
            <w:r w:rsidRPr="00AB2C58">
              <w:t>-authorization-data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bl>
    <w:p w14:paraId="67F07E98" w14:textId="77777777" w:rsidR="005E23D6" w:rsidRPr="00AB2C58" w:rsidRDefault="005E23D6" w:rsidP="005E23D6"/>
    <w:p w14:paraId="103573B9" w14:textId="77777777" w:rsidR="005E23D6" w:rsidRPr="00AB2C58" w:rsidRDefault="005E23D6" w:rsidP="005E23D6">
      <w:pPr>
        <w:pStyle w:val="Heading3"/>
      </w:pPr>
      <w:bookmarkStart w:id="44" w:name="_Toc209142422"/>
      <w:r w:rsidRPr="00AB2C58">
        <w:t>5.2.3</w:t>
      </w:r>
      <w:r w:rsidRPr="00AB2C58">
        <w:tab/>
        <w:t xml:space="preserve">Resource: </w:t>
      </w:r>
      <w:proofErr w:type="spellStart"/>
      <w:r w:rsidRPr="00AB2C58">
        <w:t>AiotDeviceProfileData</w:t>
      </w:r>
      <w:bookmarkEnd w:id="44"/>
      <w:proofErr w:type="spellEnd"/>
    </w:p>
    <w:p w14:paraId="6DA54643" w14:textId="77777777" w:rsidR="005E23D6" w:rsidRPr="00AB2C58" w:rsidRDefault="005E23D6" w:rsidP="005E23D6">
      <w:pPr>
        <w:pStyle w:val="Heading4"/>
      </w:pPr>
      <w:bookmarkStart w:id="45" w:name="_Toc209142423"/>
      <w:r w:rsidRPr="00AB2C58">
        <w:t>5.2.3.1</w:t>
      </w:r>
      <w:r w:rsidRPr="00AB2C58">
        <w:tab/>
        <w:t>Description</w:t>
      </w:r>
      <w:bookmarkEnd w:id="45"/>
    </w:p>
    <w:p w14:paraId="7885722C" w14:textId="77777777" w:rsidR="005E23D6" w:rsidRPr="00AB2C58" w:rsidRDefault="005E23D6" w:rsidP="005E23D6">
      <w:r w:rsidRPr="00AB2C58">
        <w:t xml:space="preserve">The resource represents all </w:t>
      </w:r>
      <w:proofErr w:type="spellStart"/>
      <w:r w:rsidRPr="00AB2C58">
        <w:t>AIoT</w:t>
      </w:r>
      <w:proofErr w:type="spellEnd"/>
      <w:r w:rsidRPr="00AB2C58">
        <w:t xml:space="preserve"> device profile data attributes in the UDR for a given "</w:t>
      </w:r>
      <w:proofErr w:type="spellStart"/>
      <w:r w:rsidRPr="00AB2C58">
        <w:t>aiotDevPermId</w:t>
      </w:r>
      <w:proofErr w:type="spellEnd"/>
      <w:r w:rsidRPr="00AB2C58">
        <w:t>".</w:t>
      </w:r>
    </w:p>
    <w:p w14:paraId="3279E950" w14:textId="77777777" w:rsidR="005E23D6" w:rsidRPr="00AB2C58" w:rsidRDefault="005E23D6" w:rsidP="005E23D6">
      <w:pPr>
        <w:pStyle w:val="Heading4"/>
      </w:pPr>
      <w:bookmarkStart w:id="46" w:name="_Toc209142424"/>
      <w:r w:rsidRPr="00AB2C58">
        <w:t>5.2.3.2</w:t>
      </w:r>
      <w:r w:rsidRPr="00AB2C58">
        <w:tab/>
        <w:t>Resource definition</w:t>
      </w:r>
      <w:bookmarkEnd w:id="46"/>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proofErr w:type="spellStart"/>
            <w:r w:rsidRPr="00AB2C58">
              <w:t>apiRoot</w:t>
            </w:r>
            <w:proofErr w:type="spellEnd"/>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proofErr w:type="spellStart"/>
            <w:r w:rsidRPr="00AB2C58">
              <w:t>aiotDevPermId</w:t>
            </w:r>
            <w:proofErr w:type="spellEnd"/>
          </w:p>
        </w:tc>
        <w:tc>
          <w:tcPr>
            <w:tcW w:w="648" w:type="pct"/>
          </w:tcPr>
          <w:p w14:paraId="319624D4" w14:textId="77777777" w:rsidR="005E23D6" w:rsidRPr="00AB2C58" w:rsidRDefault="005E23D6" w:rsidP="00E87D55">
            <w:pPr>
              <w:pStyle w:val="TAL"/>
            </w:pPr>
            <w:proofErr w:type="spellStart"/>
            <w:r w:rsidRPr="00AB2C58">
              <w:t>AiotDevPermId</w:t>
            </w:r>
            <w:proofErr w:type="spellEnd"/>
          </w:p>
        </w:tc>
        <w:tc>
          <w:tcPr>
            <w:tcW w:w="3652" w:type="pct"/>
            <w:vAlign w:val="center"/>
            <w:hideMark/>
          </w:tcPr>
          <w:p w14:paraId="680F9F12" w14:textId="3AB41BE5" w:rsidR="005E23D6" w:rsidRPr="00AB2C58" w:rsidRDefault="005E23D6" w:rsidP="00E87D55">
            <w:pPr>
              <w:pStyle w:val="TAL"/>
            </w:pPr>
            <w:r w:rsidRPr="00AB2C58">
              <w:t xml:space="preserve">Represents the </w:t>
            </w:r>
            <w:proofErr w:type="spellStart"/>
            <w:r w:rsidRPr="00AB2C58">
              <w:t>AIoT</w:t>
            </w:r>
            <w:proofErr w:type="spellEnd"/>
            <w:r w:rsidRPr="00AB2C58">
              <w:t xml:space="preserve"> device permanent id. Data type </w:t>
            </w:r>
            <w:proofErr w:type="spellStart"/>
            <w:r w:rsidRPr="00AB2C58">
              <w:t>AiotDevPermId</w:t>
            </w:r>
            <w:proofErr w:type="spellEnd"/>
            <w:r w:rsidRPr="00AB2C58">
              <w:t xml:space="preserve">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Heading4"/>
      </w:pPr>
      <w:bookmarkStart w:id="47" w:name="_Toc209142425"/>
      <w:r w:rsidRPr="00AB2C58">
        <w:t>5.2.3.3</w:t>
      </w:r>
      <w:r w:rsidRPr="00AB2C58">
        <w:tab/>
        <w:t>Resource Standard Methods</w:t>
      </w:r>
      <w:bookmarkEnd w:id="47"/>
    </w:p>
    <w:p w14:paraId="611D5713" w14:textId="77777777" w:rsidR="005E23D6" w:rsidRPr="00AB2C58" w:rsidRDefault="005E23D6" w:rsidP="005E23D6">
      <w:pPr>
        <w:pStyle w:val="Heading5"/>
      </w:pPr>
      <w:bookmarkStart w:id="48" w:name="_Toc209142426"/>
      <w:r w:rsidRPr="00AB2C58">
        <w:t>5.2.3.3.1</w:t>
      </w:r>
      <w:r w:rsidRPr="00AB2C58">
        <w:tab/>
        <w:t>GET</w:t>
      </w:r>
      <w:bookmarkEnd w:id="48"/>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lastRenderedPageBreak/>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77777777" w:rsidR="005E23D6" w:rsidRPr="00AB2C58" w:rsidRDefault="005E23D6" w:rsidP="00E87D55">
            <w:pPr>
              <w:pStyle w:val="TAL"/>
            </w:pPr>
            <w:proofErr w:type="spellStart"/>
            <w:r w:rsidRPr="00AB2C58">
              <w:t>AiotDeviceProfileData</w:t>
            </w:r>
            <w:proofErr w:type="spellEnd"/>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 xml:space="preserve">Upon success, a response body containing </w:t>
            </w:r>
            <w:proofErr w:type="spellStart"/>
            <w:r w:rsidRPr="00AB2C58">
              <w:t>AIoT</w:t>
            </w:r>
            <w:proofErr w:type="spellEnd"/>
            <w:r w:rsidRPr="00AB2C58">
              <w:t xml:space="preserve">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proofErr w:type="spellStart"/>
            <w:r w:rsidRPr="00AB2C58">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Heading5"/>
      </w:pPr>
      <w:bookmarkStart w:id="49" w:name="_Toc209142427"/>
      <w:r w:rsidRPr="00AB2C58">
        <w:t>5.2.3.3.2</w:t>
      </w:r>
      <w:r w:rsidRPr="00AB2C58">
        <w:tab/>
        <w:t>PATCH</w:t>
      </w:r>
      <w:bookmarkEnd w:id="49"/>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proofErr w:type="spellStart"/>
            <w:r w:rsidRPr="00AB2C58">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77777777" w:rsidR="005E23D6" w:rsidRPr="00AB2C58" w:rsidRDefault="005E23D6" w:rsidP="00E87D55">
            <w:pPr>
              <w:pStyle w:val="TAL"/>
              <w:rPr>
                <w:lang w:eastAsia="zh-CN"/>
              </w:rPr>
            </w:pPr>
            <w:proofErr w:type="spellStart"/>
            <w:r w:rsidRPr="00AB2C58">
              <w:t>AiotDeviceProfileData</w:t>
            </w:r>
            <w:r w:rsidRPr="00AB2C58">
              <w:rPr>
                <w:lang w:eastAsia="zh-CN"/>
              </w:rPr>
              <w:t>Patch</w:t>
            </w:r>
            <w:proofErr w:type="spellEnd"/>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77777777" w:rsidR="005E23D6" w:rsidRPr="00AB2C58" w:rsidRDefault="005E23D6" w:rsidP="00E87D55">
            <w:pPr>
              <w:pStyle w:val="TAL"/>
              <w:rPr>
                <w:lang w:eastAsia="zh-CN"/>
              </w:rPr>
            </w:pPr>
            <w:r w:rsidRPr="00AB2C58">
              <w:rPr>
                <w:lang w:eastAsia="zh-CN"/>
              </w:rPr>
              <w:t>1</w:t>
            </w:r>
          </w:p>
        </w:tc>
        <w:tc>
          <w:tcPr>
            <w:tcW w:w="5576" w:type="dxa"/>
            <w:tcBorders>
              <w:top w:val="single" w:sz="6" w:space="0" w:color="auto"/>
            </w:tcBorders>
          </w:tcPr>
          <w:p w14:paraId="45AFFE18" w14:textId="77777777" w:rsidR="005E23D6" w:rsidRPr="00AB2C58" w:rsidRDefault="005E23D6" w:rsidP="00E87D55">
            <w:pPr>
              <w:pStyle w:val="TAL"/>
              <w:rPr>
                <w:lang w:eastAsia="zh-CN"/>
              </w:rPr>
            </w:pPr>
            <w:r w:rsidRPr="00AB2C58">
              <w:t xml:space="preserve">Modify the </w:t>
            </w:r>
            <w:proofErr w:type="spellStart"/>
            <w:r w:rsidRPr="00AB2C58">
              <w:t>aiot</w:t>
            </w:r>
            <w:proofErr w:type="spellEnd"/>
            <w:r w:rsidRPr="00AB2C58">
              <w:t xml:space="preserve"> device profile data resource for a given </w:t>
            </w:r>
            <w:proofErr w:type="spellStart"/>
            <w:r w:rsidRPr="00AB2C58">
              <w:t>AIoT</w:t>
            </w:r>
            <w:proofErr w:type="spellEnd"/>
            <w:r w:rsidRPr="00AB2C58">
              <w:t xml:space="preserve"> device permanent identifier</w:t>
            </w:r>
            <w:r w:rsidRPr="00AB2C58">
              <w:rPr>
                <w:lang w:eastAsia="zh-CN"/>
              </w:rPr>
              <w:t>.</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proofErr w:type="spellStart"/>
            <w:r w:rsidRPr="00AB2C58">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proofErr w:type="spellStart"/>
            <w:r w:rsidRPr="00AB2C58">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p>
        </w:tc>
      </w:tr>
    </w:tbl>
    <w:p w14:paraId="07487F75" w14:textId="77777777" w:rsidR="005E23D6" w:rsidRPr="00AB2C58" w:rsidRDefault="005E23D6" w:rsidP="005E23D6"/>
    <w:p w14:paraId="1EAA542A" w14:textId="7C78C2FC" w:rsidR="00B20F04" w:rsidRPr="00AB2C58" w:rsidRDefault="00B20F04" w:rsidP="00B20F04">
      <w:pPr>
        <w:pStyle w:val="Heading3"/>
      </w:pPr>
      <w:bookmarkStart w:id="50" w:name="_Toc209142428"/>
      <w:r w:rsidRPr="00AB2C58">
        <w:rPr>
          <w:rFonts w:hint="eastAsia"/>
          <w:lang w:eastAsia="zh-CN"/>
        </w:rPr>
        <w:lastRenderedPageBreak/>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 xml:space="preserve">Resource: </w:t>
      </w:r>
      <w:proofErr w:type="spellStart"/>
      <w:r w:rsidRPr="00AB2C58">
        <w:t>A</w:t>
      </w:r>
      <w:r w:rsidRPr="00AB2C58">
        <w:rPr>
          <w:rFonts w:hint="eastAsia"/>
          <w:lang w:eastAsia="zh-CN"/>
        </w:rPr>
        <w:t>fAuthorizationData</w:t>
      </w:r>
      <w:bookmarkEnd w:id="50"/>
      <w:proofErr w:type="spellEnd"/>
    </w:p>
    <w:p w14:paraId="076B9A6A" w14:textId="755F9577" w:rsidR="00B20F04" w:rsidRPr="00AB2C58" w:rsidRDefault="00B20F04" w:rsidP="00B20F04">
      <w:pPr>
        <w:pStyle w:val="Heading4"/>
      </w:pPr>
      <w:bookmarkStart w:id="51" w:name="_Toc209142429"/>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51"/>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Heading4"/>
      </w:pPr>
      <w:bookmarkStart w:id="52" w:name="_Toc209142430"/>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52"/>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proofErr w:type="spellStart"/>
            <w:r w:rsidRPr="00AB2C5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Heading4"/>
      </w:pPr>
      <w:bookmarkStart w:id="53" w:name="_Toc209142431"/>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53"/>
    </w:p>
    <w:p w14:paraId="0A929693" w14:textId="1C1A44AD" w:rsidR="00B20F04" w:rsidRPr="00AB2C58" w:rsidRDefault="00B20F04" w:rsidP="00B20F04">
      <w:pPr>
        <w:pStyle w:val="Heading5"/>
      </w:pPr>
      <w:bookmarkStart w:id="54" w:name="_Toc209142432"/>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54"/>
    </w:p>
    <w:p w14:paraId="34A74970" w14:textId="1904AFE8" w:rsidR="00B20F04" w:rsidRPr="00AB2C58" w:rsidRDefault="00B20F04" w:rsidP="00B20F04">
      <w:r w:rsidRPr="00AB2C58">
        <w:t>his method shall support the URI query parameters specified in table </w:t>
      </w:r>
      <w:r w:rsidRPr="00AB2C58">
        <w:rPr>
          <w:rFonts w:hint="eastAsia"/>
          <w:lang w:eastAsia="zh-CN"/>
        </w:rPr>
        <w:t>5.2.</w:t>
      </w:r>
      <w:r w:rsidR="004D6833" w:rsidRPr="00AB2C58">
        <w:rPr>
          <w:rFonts w:eastAsiaTheme="minorEastAsia" w:hint="eastAsia"/>
          <w:lang w:eastAsia="zh-CN"/>
        </w:rPr>
        <w:t>4</w:t>
      </w:r>
      <w:r w:rsidRPr="00AB2C58">
        <w:rPr>
          <w:rFonts w:hint="eastAsia"/>
          <w:lang w:eastAsia="zh-CN"/>
        </w:rPr>
        <w:t>.3.1</w:t>
      </w:r>
      <w:r w:rsidRPr="00AB2C58">
        <w:t>-1.</w:t>
      </w:r>
    </w:p>
    <w:p w14:paraId="10B924D5" w14:textId="715E93D8" w:rsidR="00B20F04" w:rsidRPr="00AB2C58" w:rsidRDefault="00B20F04" w:rsidP="00B20F04">
      <w:pPr>
        <w:pStyle w:val="TH"/>
        <w:rPr>
          <w:rFonts w:cs="Arial"/>
        </w:rPr>
      </w:pPr>
      <w:r w:rsidRPr="00AB2C58">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proofErr w:type="spellStart"/>
            <w:r w:rsidRPr="00AB2C58">
              <w:t>af</w:t>
            </w:r>
            <w:proofErr w:type="spellEnd"/>
            <w:r w:rsidRPr="00AB2C58">
              <w:t>-id</w:t>
            </w:r>
          </w:p>
        </w:tc>
        <w:tc>
          <w:tcPr>
            <w:tcW w:w="731" w:type="pct"/>
          </w:tcPr>
          <w:p w14:paraId="2423087B" w14:textId="77777777" w:rsidR="00B20F04" w:rsidRPr="00AB2C58" w:rsidRDefault="00B20F04" w:rsidP="00E87D55">
            <w:pPr>
              <w:pStyle w:val="TAL"/>
            </w:pPr>
            <w:proofErr w:type="spellStart"/>
            <w:r w:rsidRPr="00AB2C58">
              <w:t>AfId</w:t>
            </w:r>
            <w:proofErr w:type="spellEnd"/>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55" w:name="OLE_LINK9"/>
            <w:proofErr w:type="spellStart"/>
            <w:r w:rsidRPr="00AB2C58">
              <w:rPr>
                <w:lang w:eastAsia="zh-CN"/>
              </w:rPr>
              <w:t>AfAuthorizationData</w:t>
            </w:r>
            <w:bookmarkEnd w:id="55"/>
            <w:proofErr w:type="spellEnd"/>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proofErr w:type="spellStart"/>
            <w:r w:rsidRPr="00AB2C58">
              <w:rPr>
                <w:lang w:eastAsia="zh-CN"/>
              </w:rPr>
              <w:t>AfAuthorizationData</w:t>
            </w:r>
            <w:proofErr w:type="spellEnd"/>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proofErr w:type="spellStart"/>
            <w:r w:rsidRPr="00AB2C58">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Heading4"/>
      </w:pPr>
      <w:bookmarkStart w:id="56" w:name="_Toc209142433"/>
      <w:r w:rsidRPr="00AB2C58">
        <w:rPr>
          <w:rFonts w:hint="eastAsia"/>
          <w:lang w:eastAsia="zh-CN"/>
        </w:rPr>
        <w:lastRenderedPageBreak/>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56"/>
    </w:p>
    <w:p w14:paraId="65FFB231" w14:textId="77777777" w:rsidR="00B20F04" w:rsidRPr="00AB2C58" w:rsidRDefault="00B20F04" w:rsidP="00B20F04">
      <w:r w:rsidRPr="00AB2C58">
        <w:t>None.</w:t>
      </w:r>
      <w:bookmarkStart w:id="57" w:name="_Hlk61529092"/>
      <w:bookmarkStart w:id="58" w:name="OLE_LINK11"/>
    </w:p>
    <w:p w14:paraId="6B070202" w14:textId="77777777" w:rsidR="005E23D6" w:rsidRPr="00AB2C58" w:rsidRDefault="005E23D6" w:rsidP="005E23D6">
      <w:pPr>
        <w:pStyle w:val="Heading2"/>
      </w:pPr>
      <w:bookmarkStart w:id="59" w:name="_Toc209142434"/>
      <w:bookmarkEnd w:id="57"/>
      <w:bookmarkEnd w:id="58"/>
      <w:r w:rsidRPr="00AB2C58">
        <w:rPr>
          <w:rFonts w:hint="eastAsia"/>
          <w:lang w:eastAsia="zh-CN"/>
        </w:rPr>
        <w:t>5.3</w:t>
      </w:r>
      <w:r w:rsidRPr="00AB2C58">
        <w:tab/>
        <w:t>Custom Operations without associated resources</w:t>
      </w:r>
      <w:bookmarkEnd w:id="59"/>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Heading2"/>
      </w:pPr>
      <w:bookmarkStart w:id="60" w:name="_Toc209142435"/>
      <w:r w:rsidRPr="00AB2C58">
        <w:rPr>
          <w:rFonts w:hint="eastAsia"/>
          <w:lang w:eastAsia="zh-CN"/>
        </w:rPr>
        <w:t>5</w:t>
      </w:r>
      <w:r w:rsidRPr="00AB2C58">
        <w:t>.</w:t>
      </w:r>
      <w:r w:rsidRPr="00AB2C58">
        <w:rPr>
          <w:rFonts w:hint="eastAsia"/>
          <w:lang w:eastAsia="zh-CN"/>
        </w:rPr>
        <w:t>4</w:t>
      </w:r>
      <w:r w:rsidRPr="00AB2C58">
        <w:tab/>
        <w:t>Notifications</w:t>
      </w:r>
      <w:bookmarkEnd w:id="60"/>
    </w:p>
    <w:p w14:paraId="48E5DBC4" w14:textId="77777777" w:rsidR="005E23D6" w:rsidRPr="00AB2C58" w:rsidRDefault="005E23D6" w:rsidP="005E23D6">
      <w:pPr>
        <w:rPr>
          <w:lang w:eastAsia="zh-CN"/>
        </w:rPr>
      </w:pPr>
      <w:r w:rsidRPr="00AB2C58">
        <w:t>None in this release of the specification.</w:t>
      </w:r>
    </w:p>
    <w:p w14:paraId="352CD06F" w14:textId="77777777" w:rsidR="005E23D6" w:rsidRPr="00AB2C58" w:rsidRDefault="005E23D6" w:rsidP="005E23D6">
      <w:pPr>
        <w:pStyle w:val="Heading2"/>
      </w:pPr>
      <w:bookmarkStart w:id="61" w:name="_Toc209142436"/>
      <w:r w:rsidRPr="00AB2C58">
        <w:t>5.</w:t>
      </w:r>
      <w:r w:rsidRPr="00AB2C58">
        <w:rPr>
          <w:rFonts w:hint="eastAsia"/>
          <w:lang w:eastAsia="zh-CN"/>
        </w:rPr>
        <w:t>5</w:t>
      </w:r>
      <w:r w:rsidRPr="00AB2C58">
        <w:tab/>
        <w:t>Data Model</w:t>
      </w:r>
      <w:bookmarkEnd w:id="61"/>
    </w:p>
    <w:p w14:paraId="13451130" w14:textId="77777777" w:rsidR="005E23D6" w:rsidRPr="00AB2C58" w:rsidRDefault="005E23D6" w:rsidP="005E23D6">
      <w:pPr>
        <w:pStyle w:val="Heading3"/>
      </w:pPr>
      <w:bookmarkStart w:id="62" w:name="_Toc28012678"/>
      <w:bookmarkStart w:id="63" w:name="_Toc36038950"/>
      <w:bookmarkStart w:id="64" w:name="_Toc44688366"/>
      <w:bookmarkStart w:id="65" w:name="_Toc45133782"/>
      <w:bookmarkStart w:id="66" w:name="_Toc49931462"/>
      <w:bookmarkStart w:id="67" w:name="_Toc51762720"/>
      <w:bookmarkStart w:id="68" w:name="_Toc58848353"/>
      <w:bookmarkStart w:id="69" w:name="_Toc59017391"/>
      <w:bookmarkStart w:id="70" w:name="_Toc66279380"/>
      <w:bookmarkStart w:id="71" w:name="_Toc68168402"/>
      <w:bookmarkStart w:id="72" w:name="_Toc83232854"/>
      <w:bookmarkStart w:id="73" w:name="_Toc85549820"/>
      <w:bookmarkStart w:id="74" w:name="_Toc90655302"/>
      <w:bookmarkStart w:id="75" w:name="_Toc105600178"/>
      <w:bookmarkStart w:id="76" w:name="_Toc122114183"/>
      <w:bookmarkStart w:id="77" w:name="_Toc153789050"/>
      <w:bookmarkStart w:id="78" w:name="_Toc185515917"/>
      <w:bookmarkStart w:id="79" w:name="_Toc192865453"/>
      <w:bookmarkStart w:id="80" w:name="_Toc209142437"/>
      <w:r w:rsidRPr="00AB2C58">
        <w:t>5.</w:t>
      </w:r>
      <w:r w:rsidRPr="00AB2C58">
        <w:rPr>
          <w:rFonts w:hint="eastAsia"/>
          <w:lang w:eastAsia="zh-CN"/>
        </w:rPr>
        <w:t>5</w:t>
      </w:r>
      <w:r w:rsidRPr="00AB2C58">
        <w:t>.1</w:t>
      </w:r>
      <w:r w:rsidRPr="00AB2C58">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 xml:space="preserve">.1-1 specifies the data types defined for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 xml:space="preserve">.1-1: </w:t>
      </w:r>
      <w:proofErr w:type="spellStart"/>
      <w:r w:rsidRPr="00AB2C58">
        <w:t>Nudr_</w:t>
      </w:r>
      <w:r w:rsidRPr="00AB2C58">
        <w:rPr>
          <w:lang w:eastAsia="zh-CN"/>
        </w:rPr>
        <w:t>DataRepository</w:t>
      </w:r>
      <w:proofErr w:type="spellEnd"/>
      <w:r w:rsidRPr="00AB2C58">
        <w:t xml:space="preserve"> specific Data Types </w:t>
      </w:r>
      <w:r w:rsidRPr="00AB2C58">
        <w:rPr>
          <w:rFonts w:eastAsia="DengXian"/>
        </w:rPr>
        <w:t xml:space="preserve">for </w:t>
      </w:r>
      <w:proofErr w:type="spellStart"/>
      <w:r w:rsidRPr="00AB2C58">
        <w:rPr>
          <w:rFonts w:eastAsia="DengXian"/>
        </w:rPr>
        <w:t>AIoT</w:t>
      </w:r>
      <w:proofErr w:type="spellEnd"/>
      <w:r w:rsidRPr="00AB2C58">
        <w:rPr>
          <w:rFonts w:eastAsia="DengXian"/>
        </w:rPr>
        <w:t xml:space="preserve">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5E23D6" w:rsidRPr="00AB2C58" w14:paraId="2BD40796" w14:textId="77777777" w:rsidTr="00E87D55">
        <w:trPr>
          <w:trHeight w:val="37"/>
          <w:jc w:val="center"/>
        </w:trPr>
        <w:tc>
          <w:tcPr>
            <w:tcW w:w="2866" w:type="dxa"/>
          </w:tcPr>
          <w:p w14:paraId="77E2B908" w14:textId="77777777" w:rsidR="005E23D6" w:rsidRPr="00AB2C58" w:rsidRDefault="005E23D6" w:rsidP="00E87D55">
            <w:pPr>
              <w:pStyle w:val="TAL"/>
              <w:rPr>
                <w:lang w:eastAsia="zh-CN"/>
              </w:rPr>
            </w:pPr>
            <w:proofErr w:type="spellStart"/>
            <w:r w:rsidRPr="00AB2C58">
              <w:rPr>
                <w:rFonts w:hint="eastAsia"/>
                <w:lang w:eastAsia="zh-CN"/>
              </w:rPr>
              <w:t>A</w:t>
            </w:r>
            <w:r w:rsidRPr="00AB2C58">
              <w:rPr>
                <w:lang w:eastAsia="zh-CN"/>
              </w:rPr>
              <w:t>iotDeviceProfileData</w:t>
            </w:r>
            <w:proofErr w:type="spellEnd"/>
          </w:p>
        </w:tc>
        <w:tc>
          <w:tcPr>
            <w:tcW w:w="1560" w:type="dxa"/>
          </w:tcPr>
          <w:p w14:paraId="4FE1718D" w14:textId="77777777" w:rsidR="005E23D6" w:rsidRPr="00AB2C58" w:rsidRDefault="005E23D6" w:rsidP="00E87D55">
            <w:pPr>
              <w:pStyle w:val="TAL"/>
              <w:rPr>
                <w:lang w:eastAsia="zh-CN"/>
              </w:rPr>
            </w:pPr>
            <w:r w:rsidRPr="00AB2C58">
              <w:rPr>
                <w:lang w:eastAsia="zh-CN"/>
              </w:rPr>
              <w:t>5.</w:t>
            </w:r>
            <w:r w:rsidRPr="00AB2C58">
              <w:rPr>
                <w:rFonts w:hint="eastAsia"/>
                <w:lang w:eastAsia="zh-CN"/>
              </w:rPr>
              <w:t>5</w:t>
            </w:r>
            <w:r w:rsidRPr="00AB2C58">
              <w:rPr>
                <w:lang w:eastAsia="zh-CN"/>
              </w:rPr>
              <w:t>.2.2</w:t>
            </w:r>
          </w:p>
        </w:tc>
        <w:tc>
          <w:tcPr>
            <w:tcW w:w="3862" w:type="dxa"/>
          </w:tcPr>
          <w:p w14:paraId="16CDFBA0" w14:textId="77777777" w:rsidR="005E23D6" w:rsidRPr="00AB2C58" w:rsidRDefault="005E23D6" w:rsidP="00E87D55">
            <w:pPr>
              <w:pStyle w:val="TAL"/>
              <w:rPr>
                <w:lang w:eastAsia="zh-CN"/>
              </w:rPr>
            </w:pPr>
            <w:proofErr w:type="spellStart"/>
            <w:r w:rsidRPr="00AB2C58">
              <w:t>AIoT</w:t>
            </w:r>
            <w:proofErr w:type="spellEnd"/>
            <w:r w:rsidRPr="00AB2C58">
              <w:t xml:space="preserve"> Device Profile Data</w:t>
            </w:r>
          </w:p>
        </w:tc>
        <w:tc>
          <w:tcPr>
            <w:tcW w:w="1414" w:type="dxa"/>
          </w:tcPr>
          <w:p w14:paraId="773AF4F3" w14:textId="77777777" w:rsidR="005E23D6" w:rsidRPr="00AB2C58" w:rsidRDefault="005E23D6" w:rsidP="00E87D55">
            <w:pPr>
              <w:pStyle w:val="TAL"/>
              <w:rPr>
                <w:rFonts w:cs="Arial"/>
                <w:szCs w:val="18"/>
              </w:rPr>
            </w:pPr>
          </w:p>
        </w:tc>
      </w:tr>
      <w:tr w:rsidR="005E23D6" w:rsidRPr="00AB2C58" w14:paraId="41F26406" w14:textId="77777777" w:rsidTr="00E87D55">
        <w:trPr>
          <w:trHeight w:val="37"/>
          <w:jc w:val="center"/>
        </w:trPr>
        <w:tc>
          <w:tcPr>
            <w:tcW w:w="2866" w:type="dxa"/>
          </w:tcPr>
          <w:p w14:paraId="0033E255" w14:textId="77777777" w:rsidR="005E23D6" w:rsidRPr="00AB2C58" w:rsidRDefault="005E23D6" w:rsidP="00E87D55">
            <w:pPr>
              <w:pStyle w:val="TAL"/>
              <w:rPr>
                <w:lang w:eastAsia="zh-CN"/>
              </w:rPr>
            </w:pPr>
            <w:proofErr w:type="spellStart"/>
            <w:r w:rsidRPr="00AB2C58">
              <w:rPr>
                <w:lang w:eastAsia="zh-CN"/>
              </w:rPr>
              <w:t>AiotDeviceProfileDataPatch</w:t>
            </w:r>
            <w:proofErr w:type="spellEnd"/>
          </w:p>
        </w:tc>
        <w:tc>
          <w:tcPr>
            <w:tcW w:w="1560" w:type="dxa"/>
          </w:tcPr>
          <w:p w14:paraId="617E8C60" w14:textId="77777777" w:rsidR="005E23D6" w:rsidRPr="00AB2C58" w:rsidRDefault="005E23D6" w:rsidP="00E87D55">
            <w:pPr>
              <w:pStyle w:val="TAL"/>
              <w:rPr>
                <w:lang w:eastAsia="zh-CN"/>
              </w:rPr>
            </w:pPr>
            <w:r w:rsidRPr="00AB2C58">
              <w:rPr>
                <w:lang w:eastAsia="zh-CN"/>
              </w:rPr>
              <w:t>5.</w:t>
            </w:r>
            <w:r w:rsidRPr="00AB2C58">
              <w:rPr>
                <w:rFonts w:hint="eastAsia"/>
                <w:lang w:eastAsia="zh-CN"/>
              </w:rPr>
              <w:t>5</w:t>
            </w:r>
            <w:r w:rsidRPr="00AB2C58">
              <w:rPr>
                <w:lang w:eastAsia="zh-CN"/>
              </w:rPr>
              <w:t>.2.3</w:t>
            </w:r>
          </w:p>
        </w:tc>
        <w:tc>
          <w:tcPr>
            <w:tcW w:w="3862" w:type="dxa"/>
          </w:tcPr>
          <w:p w14:paraId="4EDC333D" w14:textId="77777777" w:rsidR="005E23D6" w:rsidRPr="00AB2C58" w:rsidRDefault="005E23D6" w:rsidP="00E87D55">
            <w:pPr>
              <w:pStyle w:val="TAL"/>
            </w:pPr>
            <w:proofErr w:type="spellStart"/>
            <w:r w:rsidRPr="00AB2C58">
              <w:t>AIoT</w:t>
            </w:r>
            <w:proofErr w:type="spellEnd"/>
            <w:r w:rsidRPr="00AB2C58">
              <w:t xml:space="preserve"> Device Profile Data for patch operation</w:t>
            </w:r>
          </w:p>
        </w:tc>
        <w:tc>
          <w:tcPr>
            <w:tcW w:w="1414" w:type="dxa"/>
          </w:tcPr>
          <w:p w14:paraId="70A696C1" w14:textId="77777777" w:rsidR="005E23D6" w:rsidRPr="00AB2C58" w:rsidRDefault="005E23D6" w:rsidP="00E87D55">
            <w:pPr>
              <w:pStyle w:val="TAL"/>
              <w:rPr>
                <w:rFonts w:cs="Arial"/>
                <w:szCs w:val="18"/>
              </w:rPr>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 xml:space="preserve">.1-2 specifies data types re-used by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 based interface protocol from other specifications, including a reference to their respective specifications and when needed, a short description of their use within the </w:t>
      </w:r>
      <w:proofErr w:type="spellStart"/>
      <w:r w:rsidRPr="00AB2C58">
        <w:t>Nudr</w:t>
      </w:r>
      <w:r w:rsidRPr="00AB2C58">
        <w:rPr>
          <w:lang w:eastAsia="zh-CN"/>
        </w:rPr>
        <w:t>_DataRepository</w:t>
      </w:r>
      <w:proofErr w:type="spellEnd"/>
      <w:r w:rsidRPr="00AB2C58">
        <w:t xml:space="preserve"> service based interface for Ambient IoT data.</w:t>
      </w:r>
    </w:p>
    <w:p w14:paraId="48F7B00A" w14:textId="77777777" w:rsidR="005E23D6" w:rsidRPr="00AB2C58" w:rsidRDefault="005E23D6" w:rsidP="005E23D6">
      <w:pPr>
        <w:pStyle w:val="TH"/>
      </w:pPr>
      <w:r w:rsidRPr="00AB2C58">
        <w:t>Table 5.</w:t>
      </w:r>
      <w:r w:rsidRPr="00AB2C58">
        <w:rPr>
          <w:rFonts w:hint="eastAsia"/>
          <w:lang w:eastAsia="zh-CN"/>
        </w:rPr>
        <w:t>5</w:t>
      </w:r>
      <w:r w:rsidRPr="00AB2C58">
        <w:t xml:space="preserve">.1-2: </w:t>
      </w:r>
      <w:proofErr w:type="spellStart"/>
      <w:r w:rsidRPr="00AB2C58">
        <w:t>Nudr_</w:t>
      </w:r>
      <w:r w:rsidRPr="00AB2C58">
        <w:rPr>
          <w:lang w:eastAsia="zh-CN"/>
        </w:rPr>
        <w:t>DataRepository</w:t>
      </w:r>
      <w:proofErr w:type="spellEnd"/>
      <w:r w:rsidRPr="00AB2C58">
        <w:t xml:space="preserve"> re-used Data Types</w:t>
      </w:r>
      <w:r w:rsidRPr="00AB2C58">
        <w:rPr>
          <w:rFonts w:eastAsia="DengXian"/>
        </w:rPr>
        <w:t xml:space="preserve"> for </w:t>
      </w:r>
      <w:proofErr w:type="spellStart"/>
      <w:r w:rsidRPr="00AB2C58">
        <w:rPr>
          <w:rFonts w:eastAsia="DengXian"/>
        </w:rPr>
        <w:t>AIoT</w:t>
      </w:r>
      <w:proofErr w:type="spellEnd"/>
      <w:r w:rsidRPr="00AB2C58">
        <w:rPr>
          <w:rFonts w:eastAsia="DengXian"/>
        </w:rPr>
        <w:t xml:space="preserv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proofErr w:type="spellStart"/>
            <w:r w:rsidRPr="00AB2C58">
              <w:t>AiotDevPermId</w:t>
            </w:r>
            <w:proofErr w:type="spellEnd"/>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proofErr w:type="spellStart"/>
            <w:r w:rsidRPr="00AB2C58">
              <w:rPr>
                <w:rFonts w:cs="Arial"/>
                <w:szCs w:val="18"/>
              </w:rPr>
              <w:t>AIoT</w:t>
            </w:r>
            <w:proofErr w:type="spellEnd"/>
            <w:r w:rsidRPr="00AB2C58">
              <w:rPr>
                <w:rFonts w:cs="Arial"/>
                <w:szCs w:val="18"/>
              </w:rPr>
              <w:t xml:space="preserve"> device permanent identifier</w:t>
            </w:r>
          </w:p>
        </w:tc>
        <w:tc>
          <w:tcPr>
            <w:tcW w:w="1272" w:type="dxa"/>
          </w:tcPr>
          <w:p w14:paraId="4E34E319" w14:textId="77777777" w:rsidR="005E23D6" w:rsidRPr="00AB2C58" w:rsidRDefault="005E23D6" w:rsidP="00E87D55">
            <w:pPr>
              <w:pStyle w:val="TAL"/>
            </w:pPr>
          </w:p>
        </w:tc>
      </w:tr>
      <w:tr w:rsidR="005E23D6" w:rsidRPr="00AB2C58" w14:paraId="49835FF6" w14:textId="77777777" w:rsidTr="00E87D55">
        <w:trPr>
          <w:jc w:val="center"/>
        </w:trPr>
        <w:tc>
          <w:tcPr>
            <w:tcW w:w="2544" w:type="dxa"/>
          </w:tcPr>
          <w:p w14:paraId="3546B508" w14:textId="77777777" w:rsidR="005E23D6" w:rsidRPr="00AB2C58" w:rsidRDefault="005E23D6" w:rsidP="00E87D55">
            <w:pPr>
              <w:pStyle w:val="TAL"/>
            </w:pPr>
            <w:r w:rsidRPr="00AB2C58">
              <w:rPr>
                <w:lang w:eastAsia="zh-CN"/>
              </w:rPr>
              <w:t>LastKnownAiotfInfo</w:t>
            </w:r>
          </w:p>
        </w:tc>
        <w:tc>
          <w:tcPr>
            <w:tcW w:w="2268" w:type="dxa"/>
          </w:tcPr>
          <w:p w14:paraId="749BB8EA" w14:textId="53297B7B" w:rsidR="005E23D6" w:rsidRPr="00AB2C58" w:rsidRDefault="005E23D6" w:rsidP="00E87D55">
            <w:pPr>
              <w:pStyle w:val="TAL"/>
            </w:pPr>
            <w:r w:rsidRPr="00AB2C58">
              <w:t>3GPP TS </w:t>
            </w:r>
            <w:r w:rsidRPr="00AB2C58">
              <w:rPr>
                <w:lang w:eastAsia="zh-CN"/>
              </w:rPr>
              <w:t>29.369</w:t>
            </w:r>
            <w:r w:rsidRPr="00AB2C58">
              <w:t> [</w:t>
            </w:r>
            <w:r w:rsidR="00844F60" w:rsidRPr="00AB2C58">
              <w:rPr>
                <w:rFonts w:eastAsiaTheme="minorEastAsia" w:hint="eastAsia"/>
                <w:lang w:eastAsia="zh-CN"/>
              </w:rPr>
              <w:t>19</w:t>
            </w:r>
            <w:r w:rsidRPr="00AB2C58">
              <w:t>]</w:t>
            </w:r>
          </w:p>
        </w:tc>
        <w:tc>
          <w:tcPr>
            <w:tcW w:w="3552" w:type="dxa"/>
          </w:tcPr>
          <w:p w14:paraId="1511CE04" w14:textId="77777777" w:rsidR="005E23D6" w:rsidRPr="00AB2C58" w:rsidRDefault="005E23D6" w:rsidP="00E87D55">
            <w:pPr>
              <w:pStyle w:val="TAL"/>
              <w:rPr>
                <w:rFonts w:cs="Arial"/>
                <w:szCs w:val="18"/>
              </w:rPr>
            </w:pPr>
            <w:r w:rsidRPr="00AB2C58">
              <w:rPr>
                <w:lang w:eastAsia="zh-CN"/>
              </w:rPr>
              <w:t xml:space="preserve">Last Known </w:t>
            </w:r>
            <w:proofErr w:type="spellStart"/>
            <w:r w:rsidRPr="00AB2C58">
              <w:rPr>
                <w:lang w:eastAsia="zh-CN"/>
              </w:rPr>
              <w:t>AIoTF</w:t>
            </w:r>
            <w:proofErr w:type="spellEnd"/>
            <w:r w:rsidRPr="00AB2C58">
              <w:rPr>
                <w:lang w:eastAsia="zh-CN"/>
              </w:rPr>
              <w:t xml:space="preserve"> Info</w:t>
            </w:r>
            <w:r w:rsidRPr="00AB2C58">
              <w:rPr>
                <w:rFonts w:hint="eastAsia"/>
                <w:lang w:eastAsia="zh-CN"/>
              </w:rPr>
              <w:t>r</w:t>
            </w:r>
            <w:r w:rsidRPr="00AB2C58">
              <w:rPr>
                <w:lang w:eastAsia="zh-CN"/>
              </w:rPr>
              <w:t>mation</w:t>
            </w:r>
          </w:p>
        </w:tc>
        <w:tc>
          <w:tcPr>
            <w:tcW w:w="1272" w:type="dxa"/>
          </w:tcPr>
          <w:p w14:paraId="67191D3B" w14:textId="77777777" w:rsidR="005E23D6" w:rsidRPr="00AB2C58" w:rsidRDefault="005E23D6" w:rsidP="00E87D55">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proofErr w:type="spellStart"/>
            <w:r w:rsidRPr="00AB2C58">
              <w:rPr>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77777777" w:rsidR="005E23D6" w:rsidRPr="00AB2C58" w:rsidRDefault="005E23D6" w:rsidP="00E87D55">
            <w:pPr>
              <w:pStyle w:val="TAL"/>
              <w:rPr>
                <w:lang w:eastAsia="zh-CN"/>
              </w:rPr>
            </w:pP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proofErr w:type="spellStart"/>
            <w:r w:rsidRPr="00AB2C58">
              <w:rPr>
                <w:lang w:eastAsia="zh-CN"/>
              </w:rPr>
              <w:t>ProblemDetails</w:t>
            </w:r>
            <w:proofErr w:type="spellEnd"/>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proofErr w:type="spellStart"/>
            <w:r w:rsidRPr="00AB2C58">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77777777" w:rsidR="005E23D6" w:rsidRPr="00AB2C58" w:rsidRDefault="005E23D6" w:rsidP="00E87D55">
            <w:pPr>
              <w:pStyle w:val="TAL"/>
              <w:rPr>
                <w:rFonts w:cs="Arial"/>
                <w:szCs w:val="18"/>
              </w:rPr>
            </w:pPr>
            <w:r w:rsidRPr="00AB2C58">
              <w:rPr>
                <w:rFonts w:cs="Arial"/>
                <w:szCs w:val="18"/>
              </w:rPr>
              <w:t>see 3GPP TS 29.500 [4] clause 6.6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proofErr w:type="spellStart"/>
            <w:r w:rsidRPr="00AB2C58">
              <w:rPr>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proofErr w:type="spellStart"/>
            <w:r w:rsidRPr="00AB2C58">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Heading3"/>
      </w:pPr>
      <w:bookmarkStart w:id="81" w:name="_Toc185515918"/>
      <w:bookmarkStart w:id="82" w:name="_Toc192865454"/>
      <w:bookmarkStart w:id="83" w:name="_Toc209142438"/>
      <w:r w:rsidRPr="00AB2C58">
        <w:t>5.</w:t>
      </w:r>
      <w:r w:rsidRPr="00AB2C58">
        <w:rPr>
          <w:rFonts w:hint="eastAsia"/>
          <w:lang w:eastAsia="zh-CN"/>
        </w:rPr>
        <w:t>5</w:t>
      </w:r>
      <w:r w:rsidRPr="00AB2C58">
        <w:t>.2</w:t>
      </w:r>
      <w:r w:rsidRPr="00AB2C58">
        <w:tab/>
        <w:t>Structured data types</w:t>
      </w:r>
      <w:bookmarkEnd w:id="81"/>
      <w:bookmarkEnd w:id="82"/>
      <w:bookmarkEnd w:id="83"/>
    </w:p>
    <w:p w14:paraId="625CC5AC" w14:textId="77777777" w:rsidR="005E23D6" w:rsidRPr="00AB2C58" w:rsidRDefault="005E23D6" w:rsidP="005E23D6">
      <w:pPr>
        <w:pStyle w:val="Heading4"/>
      </w:pPr>
      <w:bookmarkStart w:id="84" w:name="_Toc28012680"/>
      <w:bookmarkStart w:id="85" w:name="_Toc36038952"/>
      <w:bookmarkStart w:id="86" w:name="_Toc44688368"/>
      <w:bookmarkStart w:id="87" w:name="_Toc45133784"/>
      <w:bookmarkStart w:id="88" w:name="_Toc49931464"/>
      <w:bookmarkStart w:id="89" w:name="_Toc51762722"/>
      <w:bookmarkStart w:id="90" w:name="_Toc58848355"/>
      <w:bookmarkStart w:id="91" w:name="_Toc59017393"/>
      <w:bookmarkStart w:id="92" w:name="_Toc66279382"/>
      <w:bookmarkStart w:id="93" w:name="_Toc68168404"/>
      <w:bookmarkStart w:id="94" w:name="_Toc83232856"/>
      <w:bookmarkStart w:id="95" w:name="_Toc85549822"/>
      <w:bookmarkStart w:id="96" w:name="_Toc90655304"/>
      <w:bookmarkStart w:id="97" w:name="_Toc105600180"/>
      <w:bookmarkStart w:id="98" w:name="_Toc122114185"/>
      <w:bookmarkStart w:id="99" w:name="_Toc153789052"/>
      <w:bookmarkStart w:id="100" w:name="_Toc185515919"/>
      <w:bookmarkStart w:id="101" w:name="_Toc192865455"/>
      <w:bookmarkStart w:id="102" w:name="_Toc209142439"/>
      <w:r w:rsidRPr="00AB2C58">
        <w:t>5.</w:t>
      </w:r>
      <w:r w:rsidRPr="00AB2C58">
        <w:rPr>
          <w:rFonts w:hint="eastAsia"/>
          <w:lang w:eastAsia="zh-CN"/>
        </w:rPr>
        <w:t>5</w:t>
      </w:r>
      <w:r w:rsidRPr="00AB2C58">
        <w:t>.2.1</w:t>
      </w:r>
      <w:r w:rsidRPr="00AB2C58">
        <w:tab/>
        <w:t>Introduction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C1831ED" w14:textId="77777777" w:rsidR="005E23D6" w:rsidRPr="00AB2C58" w:rsidRDefault="005E23D6" w:rsidP="005E23D6">
      <w:r w:rsidRPr="00AB2C58">
        <w:t>This clause defines the structures to be used in resource representations.</w:t>
      </w:r>
    </w:p>
    <w:p w14:paraId="67400DCA" w14:textId="77777777" w:rsidR="005E23D6" w:rsidRPr="00AB2C58" w:rsidRDefault="005E23D6" w:rsidP="005E23D6">
      <w:pPr>
        <w:pStyle w:val="Heading4"/>
      </w:pPr>
      <w:bookmarkStart w:id="103" w:name="_Toc28012681"/>
      <w:bookmarkStart w:id="104" w:name="_Toc36038953"/>
      <w:bookmarkStart w:id="105" w:name="_Toc44688369"/>
      <w:bookmarkStart w:id="106" w:name="_Toc45133785"/>
      <w:bookmarkStart w:id="107" w:name="_Toc49931465"/>
      <w:bookmarkStart w:id="108" w:name="_Toc51762723"/>
      <w:bookmarkStart w:id="109" w:name="_Toc58848356"/>
      <w:bookmarkStart w:id="110" w:name="_Toc59017394"/>
      <w:bookmarkStart w:id="111" w:name="_Toc66279383"/>
      <w:bookmarkStart w:id="112" w:name="_Toc68168405"/>
      <w:bookmarkStart w:id="113" w:name="_Toc83232857"/>
      <w:bookmarkStart w:id="114" w:name="_Toc85549823"/>
      <w:bookmarkStart w:id="115" w:name="_Toc90655305"/>
      <w:bookmarkStart w:id="116" w:name="_Toc105600181"/>
      <w:bookmarkStart w:id="117" w:name="_Toc122114186"/>
      <w:bookmarkStart w:id="118" w:name="_Toc153789053"/>
      <w:bookmarkStart w:id="119" w:name="_Toc185515920"/>
      <w:bookmarkStart w:id="120" w:name="_Toc192865456"/>
      <w:bookmarkStart w:id="121" w:name="_Toc209142440"/>
      <w:r w:rsidRPr="00AB2C58">
        <w:lastRenderedPageBreak/>
        <w:t>5.</w:t>
      </w:r>
      <w:r w:rsidRPr="00AB2C58">
        <w:rPr>
          <w:rFonts w:hint="eastAsia"/>
          <w:lang w:eastAsia="zh-CN"/>
        </w:rPr>
        <w:t>5</w:t>
      </w:r>
      <w:r w:rsidRPr="00AB2C58">
        <w:t>.2.2</w:t>
      </w:r>
      <w:r w:rsidRPr="00AB2C58">
        <w:tab/>
        <w:t xml:space="preserve">Type </w:t>
      </w:r>
      <w:bookmarkStart w:id="122" w:name="_Hlk200722475"/>
      <w:proofErr w:type="spellStart"/>
      <w:r w:rsidRPr="00AB2C58">
        <w:t>AiotDeviceProfileData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roofErr w:type="spellEnd"/>
    </w:p>
    <w:p w14:paraId="1F5DDD2B" w14:textId="77777777" w:rsidR="005E23D6" w:rsidRPr="00AB2C58" w:rsidRDefault="005E23D6" w:rsidP="005E23D6">
      <w:pPr>
        <w:pStyle w:val="TH"/>
      </w:pPr>
      <w:r w:rsidRPr="00AB2C58">
        <w:t>Table 5.</w:t>
      </w:r>
      <w:r w:rsidRPr="00AB2C58">
        <w:rPr>
          <w:rFonts w:hint="eastAsia"/>
          <w:lang w:eastAsia="zh-CN"/>
        </w:rPr>
        <w:t>5</w:t>
      </w:r>
      <w:r w:rsidRPr="00AB2C58">
        <w:t xml:space="preserve">.2.2-1: Definition of type </w:t>
      </w:r>
      <w:proofErr w:type="spellStart"/>
      <w:r w:rsidRPr="00AB2C58">
        <w:t>AiotDeviceProfileData</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283"/>
        <w:gridCol w:w="1134"/>
        <w:gridCol w:w="3969"/>
        <w:gridCol w:w="1276"/>
      </w:tblGrid>
      <w:tr w:rsidR="005E23D6" w:rsidRPr="00AB2C58" w14:paraId="0241297E" w14:textId="77777777" w:rsidTr="00E87D55">
        <w:trPr>
          <w:jc w:val="center"/>
        </w:trPr>
        <w:tc>
          <w:tcPr>
            <w:tcW w:w="1693" w:type="dxa"/>
            <w:shd w:val="clear" w:color="auto" w:fill="C0C0C0"/>
            <w:hideMark/>
          </w:tcPr>
          <w:p w14:paraId="6EFA8BD7" w14:textId="77777777" w:rsidR="005E23D6" w:rsidRPr="00AB2C58" w:rsidRDefault="005E23D6" w:rsidP="00E87D55">
            <w:pPr>
              <w:pStyle w:val="TAH"/>
            </w:pPr>
            <w:r w:rsidRPr="00AB2C58">
              <w:t>Attribute name</w:t>
            </w:r>
          </w:p>
        </w:tc>
        <w:tc>
          <w:tcPr>
            <w:tcW w:w="1418" w:type="dxa"/>
            <w:shd w:val="clear" w:color="auto" w:fill="C0C0C0"/>
            <w:hideMark/>
          </w:tcPr>
          <w:p w14:paraId="1CD3B36A" w14:textId="77777777" w:rsidR="005E23D6" w:rsidRPr="00AB2C58" w:rsidRDefault="005E23D6" w:rsidP="00E87D55">
            <w:pPr>
              <w:pStyle w:val="TAH"/>
            </w:pPr>
            <w:r w:rsidRPr="00AB2C58">
              <w:t>Data type</w:t>
            </w:r>
          </w:p>
        </w:tc>
        <w:tc>
          <w:tcPr>
            <w:tcW w:w="283" w:type="dxa"/>
            <w:shd w:val="clear" w:color="auto" w:fill="C0C0C0"/>
            <w:hideMark/>
          </w:tcPr>
          <w:p w14:paraId="0096AA2D" w14:textId="77777777" w:rsidR="005E23D6" w:rsidRPr="00AB2C58" w:rsidRDefault="005E23D6" w:rsidP="00E87D55">
            <w:pPr>
              <w:pStyle w:val="TAH"/>
            </w:pPr>
            <w:r w:rsidRPr="00AB2C58">
              <w:t>P</w:t>
            </w:r>
          </w:p>
        </w:tc>
        <w:tc>
          <w:tcPr>
            <w:tcW w:w="1134" w:type="dxa"/>
            <w:shd w:val="clear" w:color="auto" w:fill="C0C0C0"/>
            <w:hideMark/>
          </w:tcPr>
          <w:p w14:paraId="2F0B2A75" w14:textId="77777777" w:rsidR="005E23D6" w:rsidRPr="00AB2C58" w:rsidRDefault="005E23D6" w:rsidP="00E87D55">
            <w:pPr>
              <w:pStyle w:val="TAH"/>
            </w:pPr>
            <w:r w:rsidRPr="00AB2C58">
              <w:t>Cardinality</w:t>
            </w:r>
          </w:p>
        </w:tc>
        <w:tc>
          <w:tcPr>
            <w:tcW w:w="3969" w:type="dxa"/>
            <w:shd w:val="clear" w:color="auto" w:fill="C0C0C0"/>
            <w:hideMark/>
          </w:tcPr>
          <w:p w14:paraId="5A68A77D" w14:textId="77777777" w:rsidR="005E23D6" w:rsidRPr="00AB2C58" w:rsidRDefault="005E23D6" w:rsidP="00E87D55">
            <w:pPr>
              <w:pStyle w:val="TAH"/>
            </w:pPr>
            <w:r w:rsidRPr="00AB2C58">
              <w:t>Description</w:t>
            </w:r>
          </w:p>
        </w:tc>
        <w:tc>
          <w:tcPr>
            <w:tcW w:w="1276" w:type="dxa"/>
            <w:shd w:val="clear" w:color="auto" w:fill="C0C0C0"/>
          </w:tcPr>
          <w:p w14:paraId="7BEE5BB5" w14:textId="77777777" w:rsidR="005E23D6" w:rsidRPr="00AB2C58" w:rsidRDefault="005E23D6" w:rsidP="00E87D55">
            <w:pPr>
              <w:pStyle w:val="TAH"/>
            </w:pPr>
            <w:r w:rsidRPr="00AB2C58">
              <w:t>Applicability</w:t>
            </w:r>
          </w:p>
        </w:tc>
      </w:tr>
      <w:tr w:rsidR="005E23D6" w:rsidRPr="00AB2C58" w14:paraId="5FDA19B5" w14:textId="77777777" w:rsidTr="00E87D55">
        <w:trPr>
          <w:trHeight w:val="258"/>
          <w:jc w:val="center"/>
        </w:trPr>
        <w:tc>
          <w:tcPr>
            <w:tcW w:w="1693" w:type="dxa"/>
          </w:tcPr>
          <w:p w14:paraId="18E16845" w14:textId="77777777" w:rsidR="005E23D6" w:rsidRPr="00AB2C58" w:rsidRDefault="005E23D6" w:rsidP="00E87D55">
            <w:pPr>
              <w:pStyle w:val="TAL"/>
            </w:pPr>
            <w:proofErr w:type="spellStart"/>
            <w:r w:rsidRPr="00AB2C58">
              <w:t>aiotDevPermId</w:t>
            </w:r>
            <w:proofErr w:type="spellEnd"/>
          </w:p>
        </w:tc>
        <w:tc>
          <w:tcPr>
            <w:tcW w:w="1418" w:type="dxa"/>
          </w:tcPr>
          <w:p w14:paraId="1A69D9F7" w14:textId="77777777" w:rsidR="005E23D6" w:rsidRPr="00AB2C58" w:rsidRDefault="005E23D6" w:rsidP="00E87D55">
            <w:pPr>
              <w:pStyle w:val="TAL"/>
              <w:rPr>
                <w:lang w:eastAsia="zh-CN"/>
              </w:rPr>
            </w:pPr>
            <w:proofErr w:type="spellStart"/>
            <w:r w:rsidRPr="00AB2C58">
              <w:t>AiotDevPermId</w:t>
            </w:r>
            <w:proofErr w:type="spellEnd"/>
          </w:p>
        </w:tc>
        <w:tc>
          <w:tcPr>
            <w:tcW w:w="283" w:type="dxa"/>
          </w:tcPr>
          <w:p w14:paraId="69DB9A5E" w14:textId="77777777" w:rsidR="005E23D6" w:rsidRPr="00AB2C58" w:rsidRDefault="005E23D6" w:rsidP="00E87D55">
            <w:pPr>
              <w:pStyle w:val="TAC"/>
            </w:pPr>
            <w:r w:rsidRPr="00AB2C58">
              <w:rPr>
                <w:rFonts w:hint="eastAsia"/>
                <w:lang w:eastAsia="zh-CN"/>
              </w:rPr>
              <w:t>M</w:t>
            </w:r>
          </w:p>
        </w:tc>
        <w:tc>
          <w:tcPr>
            <w:tcW w:w="1134" w:type="dxa"/>
          </w:tcPr>
          <w:p w14:paraId="28BDE67C" w14:textId="77777777" w:rsidR="005E23D6" w:rsidRPr="00AB2C58" w:rsidRDefault="005E23D6" w:rsidP="00E87D55">
            <w:pPr>
              <w:pStyle w:val="TAL"/>
            </w:pPr>
            <w:r w:rsidRPr="00AB2C58">
              <w:rPr>
                <w:rFonts w:hint="eastAsia"/>
                <w:lang w:eastAsia="zh-CN"/>
              </w:rPr>
              <w:t>1</w:t>
            </w:r>
          </w:p>
        </w:tc>
        <w:tc>
          <w:tcPr>
            <w:tcW w:w="3969" w:type="dxa"/>
          </w:tcPr>
          <w:p w14:paraId="183FF0D3" w14:textId="77777777" w:rsidR="005E23D6" w:rsidRPr="00AB2C58" w:rsidRDefault="005E23D6" w:rsidP="00E87D55">
            <w:pPr>
              <w:pStyle w:val="TAL"/>
            </w:pPr>
            <w:r w:rsidRPr="00AB2C58">
              <w:t xml:space="preserve">Globally unique </w:t>
            </w:r>
            <w:proofErr w:type="spellStart"/>
            <w:r w:rsidRPr="00AB2C58">
              <w:t>AIoT</w:t>
            </w:r>
            <w:proofErr w:type="spellEnd"/>
            <w:r w:rsidRPr="00AB2C58">
              <w:t xml:space="preserve"> device permanent identifier</w:t>
            </w:r>
          </w:p>
        </w:tc>
        <w:tc>
          <w:tcPr>
            <w:tcW w:w="1276" w:type="dxa"/>
          </w:tcPr>
          <w:p w14:paraId="680696F5" w14:textId="77777777" w:rsidR="005E23D6" w:rsidRPr="00AB2C58" w:rsidRDefault="005E23D6" w:rsidP="00E87D55">
            <w:pPr>
              <w:pStyle w:val="TAL"/>
              <w:rPr>
                <w:strike/>
              </w:rPr>
            </w:pPr>
          </w:p>
        </w:tc>
      </w:tr>
      <w:tr w:rsidR="005E23D6" w:rsidRPr="00AB2C58" w14:paraId="212EA515" w14:textId="77777777" w:rsidTr="00E87D55">
        <w:trPr>
          <w:trHeight w:val="258"/>
          <w:jc w:val="center"/>
        </w:trPr>
        <w:tc>
          <w:tcPr>
            <w:tcW w:w="1693" w:type="dxa"/>
            <w:hideMark/>
          </w:tcPr>
          <w:p w14:paraId="4D191363" w14:textId="77777777" w:rsidR="005E23D6" w:rsidRPr="00AB2C58" w:rsidRDefault="005E23D6" w:rsidP="00E87D55">
            <w:pPr>
              <w:pStyle w:val="TAL"/>
            </w:pPr>
            <w:proofErr w:type="spellStart"/>
            <w:r w:rsidRPr="00AB2C58">
              <w:rPr>
                <w:rFonts w:hint="eastAsia"/>
                <w:lang w:eastAsia="zh-CN"/>
              </w:rPr>
              <w:t>l</w:t>
            </w:r>
            <w:r w:rsidRPr="00AB2C58">
              <w:rPr>
                <w:lang w:eastAsia="zh-CN"/>
              </w:rPr>
              <w:t>astKnownAiotfInfo</w:t>
            </w:r>
            <w:proofErr w:type="spellEnd"/>
          </w:p>
        </w:tc>
        <w:tc>
          <w:tcPr>
            <w:tcW w:w="1418" w:type="dxa"/>
            <w:hideMark/>
          </w:tcPr>
          <w:p w14:paraId="5609A69D" w14:textId="77777777" w:rsidR="005E23D6" w:rsidRPr="00AB2C58" w:rsidRDefault="005E23D6" w:rsidP="00E87D55">
            <w:pPr>
              <w:pStyle w:val="TAL"/>
              <w:rPr>
                <w:lang w:eastAsia="zh-CN"/>
              </w:rPr>
            </w:pPr>
            <w:r w:rsidRPr="00AB2C58">
              <w:rPr>
                <w:lang w:eastAsia="zh-CN"/>
              </w:rPr>
              <w:t>LastKnownAiotfInfo</w:t>
            </w:r>
          </w:p>
        </w:tc>
        <w:tc>
          <w:tcPr>
            <w:tcW w:w="283" w:type="dxa"/>
            <w:hideMark/>
          </w:tcPr>
          <w:p w14:paraId="4B49B338" w14:textId="77777777" w:rsidR="005E23D6" w:rsidRPr="00AB2C58" w:rsidRDefault="005E23D6" w:rsidP="00E87D55">
            <w:pPr>
              <w:pStyle w:val="TAC"/>
            </w:pPr>
            <w:r w:rsidRPr="00AB2C58">
              <w:rPr>
                <w:rFonts w:hint="eastAsia"/>
                <w:lang w:eastAsia="zh-CN"/>
              </w:rPr>
              <w:t>M</w:t>
            </w:r>
          </w:p>
        </w:tc>
        <w:tc>
          <w:tcPr>
            <w:tcW w:w="1134" w:type="dxa"/>
            <w:hideMark/>
          </w:tcPr>
          <w:p w14:paraId="656D518B" w14:textId="77777777" w:rsidR="005E23D6" w:rsidRPr="00AB2C58" w:rsidRDefault="005E23D6" w:rsidP="00E87D55">
            <w:pPr>
              <w:pStyle w:val="TAL"/>
            </w:pPr>
            <w:r w:rsidRPr="00AB2C58">
              <w:rPr>
                <w:rFonts w:hint="eastAsia"/>
                <w:lang w:eastAsia="zh-CN"/>
              </w:rPr>
              <w:t>1</w:t>
            </w:r>
          </w:p>
        </w:tc>
        <w:tc>
          <w:tcPr>
            <w:tcW w:w="3969" w:type="dxa"/>
            <w:hideMark/>
          </w:tcPr>
          <w:p w14:paraId="2DDE3869" w14:textId="77777777" w:rsidR="005E23D6" w:rsidRPr="00AB2C58" w:rsidRDefault="005E23D6" w:rsidP="00E87D55">
            <w:pPr>
              <w:pStyle w:val="TAL"/>
            </w:pPr>
            <w:r w:rsidRPr="00AB2C58">
              <w:rPr>
                <w:rFonts w:eastAsiaTheme="minorEastAsia"/>
              </w:rPr>
              <w:t xml:space="preserve">Last known AIOTF that serves the </w:t>
            </w:r>
            <w:proofErr w:type="spellStart"/>
            <w:r w:rsidRPr="00AB2C58">
              <w:t>AIoT</w:t>
            </w:r>
            <w:proofErr w:type="spellEnd"/>
            <w:r w:rsidRPr="00AB2C58">
              <w:t xml:space="preserve"> device, or unknown.</w:t>
            </w:r>
          </w:p>
          <w:p w14:paraId="4126D1BC" w14:textId="77777777" w:rsidR="005E23D6" w:rsidRPr="00AB2C58" w:rsidRDefault="005E23D6" w:rsidP="00E87D55">
            <w:pPr>
              <w:pStyle w:val="TAL"/>
            </w:pPr>
            <w:r w:rsidRPr="00AB2C58">
              <w:t xml:space="preserve">true: the last known AIOTF that serves the </w:t>
            </w:r>
            <w:proofErr w:type="spellStart"/>
            <w:r w:rsidRPr="00AB2C58">
              <w:t>AIoT</w:t>
            </w:r>
            <w:proofErr w:type="spellEnd"/>
            <w:r w:rsidRPr="00AB2C58">
              <w:t xml:space="preserve"> device;</w:t>
            </w:r>
          </w:p>
          <w:p w14:paraId="0948FEFA" w14:textId="77777777" w:rsidR="005E23D6" w:rsidRPr="00AB2C58" w:rsidRDefault="005E23D6" w:rsidP="00E87D55">
            <w:pPr>
              <w:pStyle w:val="TAL"/>
            </w:pPr>
            <w:r w:rsidRPr="00AB2C58">
              <w:t>false: Unknown</w:t>
            </w:r>
          </w:p>
        </w:tc>
        <w:tc>
          <w:tcPr>
            <w:tcW w:w="1276" w:type="dxa"/>
          </w:tcPr>
          <w:p w14:paraId="506A82F4" w14:textId="77777777" w:rsidR="005E23D6" w:rsidRPr="00AB2C58" w:rsidRDefault="005E23D6" w:rsidP="00E87D55">
            <w:pPr>
              <w:pStyle w:val="TAL"/>
            </w:pPr>
          </w:p>
        </w:tc>
      </w:tr>
    </w:tbl>
    <w:p w14:paraId="049D9BE6" w14:textId="77777777" w:rsidR="00AB2C58" w:rsidRDefault="00AB2C58" w:rsidP="00AB2C58">
      <w:bookmarkStart w:id="123" w:name="_Toc185515921"/>
      <w:bookmarkStart w:id="124" w:name="_Toc192865457"/>
      <w:bookmarkStart w:id="125" w:name="_Hlk201053271"/>
    </w:p>
    <w:p w14:paraId="63DACF92" w14:textId="633508C0" w:rsidR="005E23D6" w:rsidRPr="00AB2C58" w:rsidRDefault="005E23D6" w:rsidP="005E23D6">
      <w:pPr>
        <w:pStyle w:val="Heading4"/>
      </w:pPr>
      <w:bookmarkStart w:id="126" w:name="_Toc209142441"/>
      <w:r w:rsidRPr="00AB2C58">
        <w:t>5.</w:t>
      </w:r>
      <w:r w:rsidRPr="00AB2C58">
        <w:rPr>
          <w:rFonts w:hint="eastAsia"/>
          <w:lang w:eastAsia="zh-CN"/>
        </w:rPr>
        <w:t>5</w:t>
      </w:r>
      <w:r w:rsidRPr="00AB2C58">
        <w:t>.2.3</w:t>
      </w:r>
      <w:r w:rsidRPr="00AB2C58">
        <w:tab/>
        <w:t xml:space="preserve">Type </w:t>
      </w:r>
      <w:proofErr w:type="spellStart"/>
      <w:r w:rsidRPr="00AB2C58">
        <w:t>AiotDeviceProfileDataPatch</w:t>
      </w:r>
      <w:bookmarkEnd w:id="123"/>
      <w:bookmarkEnd w:id="124"/>
      <w:bookmarkEnd w:id="126"/>
      <w:proofErr w:type="spellEnd"/>
    </w:p>
    <w:p w14:paraId="5C5A0BA0" w14:textId="77777777" w:rsidR="005E23D6" w:rsidRPr="00AB2C58" w:rsidRDefault="005E23D6" w:rsidP="005E23D6">
      <w:pPr>
        <w:pStyle w:val="TH"/>
      </w:pPr>
      <w:r w:rsidRPr="00AB2C58">
        <w:t>Table 5.</w:t>
      </w:r>
      <w:r w:rsidRPr="00AB2C58">
        <w:rPr>
          <w:rFonts w:hint="eastAsia"/>
          <w:lang w:eastAsia="zh-CN"/>
        </w:rPr>
        <w:t>5</w:t>
      </w:r>
      <w:r w:rsidRPr="00AB2C58">
        <w:t xml:space="preserve">.2.3-1: Definition of type </w:t>
      </w:r>
      <w:proofErr w:type="spellStart"/>
      <w:r w:rsidRPr="00AB2C58">
        <w:t>AiotDeviceProfileDataPatch</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5E23D6" w:rsidRPr="00AB2C58" w14:paraId="0E884A7D" w14:textId="77777777" w:rsidTr="00E87D55">
        <w:trPr>
          <w:jc w:val="center"/>
        </w:trPr>
        <w:tc>
          <w:tcPr>
            <w:tcW w:w="1612" w:type="dxa"/>
            <w:shd w:val="clear" w:color="auto" w:fill="C0C0C0"/>
            <w:hideMark/>
          </w:tcPr>
          <w:p w14:paraId="057CCF12" w14:textId="77777777" w:rsidR="005E23D6" w:rsidRPr="00AB2C58" w:rsidRDefault="005E23D6" w:rsidP="00E87D55">
            <w:pPr>
              <w:pStyle w:val="TAH"/>
            </w:pPr>
            <w:r w:rsidRPr="00AB2C58">
              <w:t>Attribute name</w:t>
            </w:r>
          </w:p>
        </w:tc>
        <w:tc>
          <w:tcPr>
            <w:tcW w:w="1357" w:type="dxa"/>
            <w:shd w:val="clear" w:color="auto" w:fill="C0C0C0"/>
            <w:hideMark/>
          </w:tcPr>
          <w:p w14:paraId="2020A621" w14:textId="77777777" w:rsidR="005E23D6" w:rsidRPr="00AB2C58" w:rsidRDefault="005E23D6" w:rsidP="00E87D55">
            <w:pPr>
              <w:pStyle w:val="TAH"/>
            </w:pPr>
            <w:r w:rsidRPr="00AB2C58">
              <w:t>Data type</w:t>
            </w:r>
          </w:p>
        </w:tc>
        <w:tc>
          <w:tcPr>
            <w:tcW w:w="425" w:type="dxa"/>
            <w:shd w:val="clear" w:color="auto" w:fill="C0C0C0"/>
            <w:hideMark/>
          </w:tcPr>
          <w:p w14:paraId="1F92097F" w14:textId="77777777" w:rsidR="005E23D6" w:rsidRPr="00AB2C58" w:rsidRDefault="005E23D6" w:rsidP="00E87D55">
            <w:pPr>
              <w:pStyle w:val="TAH"/>
            </w:pPr>
            <w:r w:rsidRPr="00AB2C58">
              <w:t>P</w:t>
            </w:r>
          </w:p>
        </w:tc>
        <w:tc>
          <w:tcPr>
            <w:tcW w:w="1134" w:type="dxa"/>
            <w:shd w:val="clear" w:color="auto" w:fill="C0C0C0"/>
            <w:hideMark/>
          </w:tcPr>
          <w:p w14:paraId="408307E1" w14:textId="77777777" w:rsidR="005E23D6" w:rsidRPr="00AB2C58" w:rsidRDefault="005E23D6" w:rsidP="00E87D55">
            <w:pPr>
              <w:pStyle w:val="TAH"/>
            </w:pPr>
            <w:r w:rsidRPr="00AB2C58">
              <w:t>Cardinality</w:t>
            </w:r>
          </w:p>
        </w:tc>
        <w:tc>
          <w:tcPr>
            <w:tcW w:w="3969" w:type="dxa"/>
            <w:shd w:val="clear" w:color="auto" w:fill="C0C0C0"/>
            <w:hideMark/>
          </w:tcPr>
          <w:p w14:paraId="7DD22C29" w14:textId="77777777" w:rsidR="005E23D6" w:rsidRPr="00AB2C58" w:rsidRDefault="005E23D6" w:rsidP="00E87D55">
            <w:pPr>
              <w:pStyle w:val="TAH"/>
            </w:pPr>
            <w:r w:rsidRPr="00AB2C58">
              <w:t>Description</w:t>
            </w:r>
          </w:p>
        </w:tc>
        <w:tc>
          <w:tcPr>
            <w:tcW w:w="1276" w:type="dxa"/>
            <w:shd w:val="clear" w:color="auto" w:fill="C0C0C0"/>
          </w:tcPr>
          <w:p w14:paraId="02F5108B" w14:textId="77777777" w:rsidR="005E23D6" w:rsidRPr="00AB2C58" w:rsidRDefault="005E23D6" w:rsidP="00E87D55">
            <w:pPr>
              <w:pStyle w:val="TAH"/>
            </w:pPr>
            <w:r w:rsidRPr="00AB2C58">
              <w:t>Applicability</w:t>
            </w:r>
          </w:p>
        </w:tc>
      </w:tr>
      <w:tr w:rsidR="005E23D6" w:rsidRPr="00AB2C58" w14:paraId="3F133360" w14:textId="77777777" w:rsidTr="00E87D55">
        <w:trPr>
          <w:trHeight w:val="258"/>
          <w:jc w:val="center"/>
        </w:trPr>
        <w:tc>
          <w:tcPr>
            <w:tcW w:w="1612" w:type="dxa"/>
          </w:tcPr>
          <w:p w14:paraId="1D9E546A" w14:textId="77777777" w:rsidR="005E23D6" w:rsidRPr="00AB2C58" w:rsidRDefault="005E23D6" w:rsidP="00E87D55">
            <w:pPr>
              <w:pStyle w:val="TAL"/>
            </w:pPr>
            <w:proofErr w:type="spellStart"/>
            <w:r w:rsidRPr="00AB2C58">
              <w:rPr>
                <w:rFonts w:hint="eastAsia"/>
                <w:lang w:eastAsia="zh-CN"/>
              </w:rPr>
              <w:t>l</w:t>
            </w:r>
            <w:r w:rsidRPr="00AB2C58">
              <w:rPr>
                <w:lang w:eastAsia="zh-CN"/>
              </w:rPr>
              <w:t>astKnownAiotfInfo</w:t>
            </w:r>
            <w:proofErr w:type="spellEnd"/>
          </w:p>
        </w:tc>
        <w:tc>
          <w:tcPr>
            <w:tcW w:w="1357" w:type="dxa"/>
          </w:tcPr>
          <w:p w14:paraId="5E19170F" w14:textId="77777777" w:rsidR="005E23D6" w:rsidRPr="00AB2C58" w:rsidRDefault="005E23D6" w:rsidP="00E87D55">
            <w:pPr>
              <w:pStyle w:val="TAL"/>
            </w:pPr>
            <w:r w:rsidRPr="00AB2C58">
              <w:rPr>
                <w:lang w:eastAsia="zh-CN"/>
              </w:rPr>
              <w:t>LastKnownAiotfInfo</w:t>
            </w:r>
          </w:p>
        </w:tc>
        <w:tc>
          <w:tcPr>
            <w:tcW w:w="425" w:type="dxa"/>
          </w:tcPr>
          <w:p w14:paraId="03968F44" w14:textId="77777777" w:rsidR="005E23D6" w:rsidRPr="00AB2C58" w:rsidRDefault="005E23D6" w:rsidP="00E87D55">
            <w:pPr>
              <w:pStyle w:val="TAC"/>
            </w:pPr>
            <w:r w:rsidRPr="00AB2C58">
              <w:rPr>
                <w:rFonts w:hint="eastAsia"/>
                <w:lang w:eastAsia="zh-CN"/>
              </w:rPr>
              <w:t>M</w:t>
            </w:r>
          </w:p>
        </w:tc>
        <w:tc>
          <w:tcPr>
            <w:tcW w:w="1134" w:type="dxa"/>
          </w:tcPr>
          <w:p w14:paraId="4202DDFF" w14:textId="77777777" w:rsidR="005E23D6" w:rsidRPr="00AB2C58" w:rsidRDefault="005E23D6" w:rsidP="00E87D55">
            <w:pPr>
              <w:pStyle w:val="TAL"/>
            </w:pPr>
            <w:r w:rsidRPr="00AB2C58">
              <w:rPr>
                <w:rFonts w:hint="eastAsia"/>
                <w:lang w:eastAsia="zh-CN"/>
              </w:rPr>
              <w:t>1</w:t>
            </w:r>
          </w:p>
        </w:tc>
        <w:tc>
          <w:tcPr>
            <w:tcW w:w="3969" w:type="dxa"/>
          </w:tcPr>
          <w:p w14:paraId="030B659E" w14:textId="77777777" w:rsidR="005E23D6" w:rsidRPr="00AB2C58" w:rsidRDefault="005E23D6" w:rsidP="00E87D55">
            <w:pPr>
              <w:pStyle w:val="TAL"/>
            </w:pPr>
            <w:r w:rsidRPr="00AB2C58">
              <w:rPr>
                <w:rFonts w:eastAsiaTheme="minorEastAsia"/>
              </w:rPr>
              <w:t xml:space="preserve">Last known AIOTF that serves the </w:t>
            </w:r>
            <w:proofErr w:type="spellStart"/>
            <w:r w:rsidRPr="00AB2C58">
              <w:t>AIoT</w:t>
            </w:r>
            <w:proofErr w:type="spellEnd"/>
            <w:r w:rsidRPr="00AB2C58">
              <w:t xml:space="preserve"> device, or unknown.</w:t>
            </w:r>
          </w:p>
          <w:p w14:paraId="67461A0A" w14:textId="77777777" w:rsidR="005E23D6" w:rsidRPr="00AB2C58" w:rsidRDefault="005E23D6" w:rsidP="00E87D55">
            <w:pPr>
              <w:pStyle w:val="TAL"/>
            </w:pPr>
            <w:r w:rsidRPr="00AB2C58">
              <w:t xml:space="preserve">true: the last known AIOTF that serves the </w:t>
            </w:r>
            <w:proofErr w:type="spellStart"/>
            <w:r w:rsidRPr="00AB2C58">
              <w:t>AIoT</w:t>
            </w:r>
            <w:proofErr w:type="spellEnd"/>
            <w:r w:rsidRPr="00AB2C58">
              <w:t xml:space="preserve"> device;</w:t>
            </w:r>
          </w:p>
          <w:p w14:paraId="0761E1F5" w14:textId="77777777" w:rsidR="005E23D6" w:rsidRPr="00AB2C58" w:rsidRDefault="005E23D6" w:rsidP="00E87D55">
            <w:pPr>
              <w:pStyle w:val="TAL"/>
            </w:pPr>
            <w:r w:rsidRPr="00AB2C58">
              <w:t>false: Unknown</w:t>
            </w:r>
          </w:p>
        </w:tc>
        <w:tc>
          <w:tcPr>
            <w:tcW w:w="1276" w:type="dxa"/>
          </w:tcPr>
          <w:p w14:paraId="512622D5" w14:textId="77777777" w:rsidR="005E23D6" w:rsidRPr="00AB2C58" w:rsidRDefault="005E23D6" w:rsidP="00E87D55">
            <w:pPr>
              <w:pStyle w:val="TAL"/>
              <w:rPr>
                <w:rFonts w:eastAsia="DengXian"/>
                <w:lang w:eastAsia="zh-CN"/>
              </w:rPr>
            </w:pPr>
          </w:p>
        </w:tc>
      </w:tr>
    </w:tbl>
    <w:p w14:paraId="1BD195CE" w14:textId="77777777" w:rsidR="00AB2C58" w:rsidRDefault="00AB2C58" w:rsidP="00AB2C58">
      <w:bookmarkStart w:id="127" w:name="_Toc28012703"/>
      <w:bookmarkStart w:id="128" w:name="_Toc36038978"/>
      <w:bookmarkStart w:id="129" w:name="_Toc44688394"/>
      <w:bookmarkStart w:id="130" w:name="_Toc45133810"/>
      <w:bookmarkStart w:id="131" w:name="_Toc49931490"/>
      <w:bookmarkStart w:id="132" w:name="_Toc51762748"/>
      <w:bookmarkStart w:id="133" w:name="_Toc58848383"/>
      <w:bookmarkStart w:id="134" w:name="_Toc59017421"/>
      <w:bookmarkStart w:id="135" w:name="_Toc66279410"/>
      <w:bookmarkStart w:id="136" w:name="_Toc68168432"/>
      <w:bookmarkStart w:id="137" w:name="_Toc83232885"/>
      <w:bookmarkStart w:id="138" w:name="_Toc85549851"/>
      <w:bookmarkStart w:id="139" w:name="_Toc90655333"/>
      <w:bookmarkStart w:id="140" w:name="_Toc105600209"/>
      <w:bookmarkStart w:id="141" w:name="_Toc122114216"/>
      <w:bookmarkStart w:id="142" w:name="_Toc153789086"/>
      <w:bookmarkStart w:id="143" w:name="_Toc185515955"/>
      <w:bookmarkStart w:id="144" w:name="_Toc192865491"/>
      <w:bookmarkEnd w:id="125"/>
    </w:p>
    <w:p w14:paraId="5EA6B63A" w14:textId="2D727A7B" w:rsidR="005E23D6" w:rsidRPr="00AB2C58" w:rsidRDefault="005E23D6" w:rsidP="005E23D6">
      <w:pPr>
        <w:pStyle w:val="Heading3"/>
      </w:pPr>
      <w:bookmarkStart w:id="145" w:name="_Toc209142442"/>
      <w:r w:rsidRPr="00AB2C58">
        <w:t>5.</w:t>
      </w:r>
      <w:r w:rsidRPr="00AB2C58">
        <w:rPr>
          <w:rFonts w:hint="eastAsia"/>
          <w:lang w:eastAsia="zh-CN"/>
        </w:rPr>
        <w:t>5</w:t>
      </w:r>
      <w:r w:rsidRPr="00AB2C58">
        <w:t>.3</w:t>
      </w:r>
      <w:r w:rsidRPr="00AB2C58">
        <w:tab/>
        <w:t>Simple data types and enumerations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CA9AC6E" w14:textId="77777777" w:rsidR="005E23D6" w:rsidRPr="00AB2C58" w:rsidRDefault="005E23D6" w:rsidP="005E23D6">
      <w:pPr>
        <w:pStyle w:val="Heading4"/>
      </w:pPr>
      <w:bookmarkStart w:id="146" w:name="_Toc28012704"/>
      <w:bookmarkStart w:id="147" w:name="_Toc36038979"/>
      <w:bookmarkStart w:id="148" w:name="_Toc44688395"/>
      <w:bookmarkStart w:id="149" w:name="_Toc45133811"/>
      <w:bookmarkStart w:id="150" w:name="_Toc49931491"/>
      <w:bookmarkStart w:id="151" w:name="_Toc51762749"/>
      <w:bookmarkStart w:id="152" w:name="_Toc58848384"/>
      <w:bookmarkStart w:id="153" w:name="_Toc59017422"/>
      <w:bookmarkStart w:id="154" w:name="_Toc66279411"/>
      <w:bookmarkStart w:id="155" w:name="_Toc68168433"/>
      <w:bookmarkStart w:id="156" w:name="_Toc83232886"/>
      <w:bookmarkStart w:id="157" w:name="_Toc85549852"/>
      <w:bookmarkStart w:id="158" w:name="_Toc90655334"/>
      <w:bookmarkStart w:id="159" w:name="_Toc105600210"/>
      <w:bookmarkStart w:id="160" w:name="_Toc122114217"/>
      <w:bookmarkStart w:id="161" w:name="_Toc153789087"/>
      <w:bookmarkStart w:id="162" w:name="_Toc185515956"/>
      <w:bookmarkStart w:id="163" w:name="_Toc192865492"/>
      <w:bookmarkStart w:id="164" w:name="_Toc209142443"/>
      <w:r w:rsidRPr="00AB2C58">
        <w:t>5.</w:t>
      </w:r>
      <w:r w:rsidRPr="00AB2C58">
        <w:rPr>
          <w:rFonts w:hint="eastAsia"/>
          <w:lang w:eastAsia="zh-CN"/>
        </w:rPr>
        <w:t>5</w:t>
      </w:r>
      <w:r w:rsidRPr="00AB2C58">
        <w:t>.3.1</w:t>
      </w:r>
      <w:r w:rsidRPr="00AB2C58">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Heading2"/>
      </w:pPr>
      <w:bookmarkStart w:id="165" w:name="_Toc209142444"/>
      <w:r w:rsidRPr="00AB2C58">
        <w:t>5.</w:t>
      </w:r>
      <w:r w:rsidRPr="00AB2C58">
        <w:rPr>
          <w:rFonts w:hint="eastAsia"/>
          <w:lang w:eastAsia="zh-CN"/>
        </w:rPr>
        <w:t>6</w:t>
      </w:r>
      <w:bookmarkStart w:id="166" w:name="_Toc28012708"/>
      <w:bookmarkStart w:id="167" w:name="_Toc36038983"/>
      <w:bookmarkStart w:id="168" w:name="_Toc44688399"/>
      <w:bookmarkStart w:id="169" w:name="_Toc45133815"/>
      <w:bookmarkStart w:id="170" w:name="_Toc49931495"/>
      <w:bookmarkStart w:id="171" w:name="_Toc51762753"/>
      <w:bookmarkStart w:id="172" w:name="_Toc58848389"/>
      <w:bookmarkStart w:id="173" w:name="_Toc59017427"/>
      <w:bookmarkStart w:id="174" w:name="_Toc66279416"/>
      <w:bookmarkStart w:id="175" w:name="_Toc68168438"/>
      <w:bookmarkStart w:id="176" w:name="_Toc83232891"/>
      <w:bookmarkStart w:id="177" w:name="_Toc85549857"/>
      <w:bookmarkStart w:id="178" w:name="_Toc90655339"/>
      <w:bookmarkStart w:id="179" w:name="_Toc105600215"/>
      <w:bookmarkStart w:id="180" w:name="_Toc122114222"/>
      <w:bookmarkStart w:id="181" w:name="_Toc153789093"/>
      <w:bookmarkStart w:id="182" w:name="_Toc185515962"/>
      <w:bookmarkStart w:id="183" w:name="_Toc192865498"/>
      <w:r w:rsidRPr="00AB2C58">
        <w:tab/>
        <w:t>Error handling</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E5E50C5" w14:textId="77777777" w:rsidR="005E23D6" w:rsidRPr="00AB2C58" w:rsidRDefault="005E23D6" w:rsidP="005E23D6">
      <w:pPr>
        <w:rPr>
          <w:lang w:eastAsia="zh-CN"/>
        </w:rPr>
      </w:pPr>
      <w:bookmarkStart w:id="184" w:name="_Toc28012709"/>
      <w:bookmarkStart w:id="185" w:name="_Toc36038984"/>
      <w:bookmarkStart w:id="186" w:name="_Toc44688400"/>
      <w:bookmarkStart w:id="187" w:name="_Toc45133816"/>
      <w:bookmarkStart w:id="188" w:name="_Toc49931496"/>
      <w:bookmarkStart w:id="189" w:name="_Toc51762754"/>
      <w:bookmarkStart w:id="190" w:name="_Toc58848390"/>
      <w:bookmarkStart w:id="191" w:name="_Toc59017428"/>
      <w:bookmarkStart w:id="192" w:name="_Toc66279417"/>
      <w:bookmarkStart w:id="193" w:name="_Toc68168439"/>
      <w:bookmarkStart w:id="194" w:name="_Toc83232892"/>
      <w:bookmarkStart w:id="195" w:name="_Toc85549858"/>
      <w:bookmarkStart w:id="196" w:name="_Toc90655340"/>
      <w:bookmarkStart w:id="197" w:name="_Toc105600216"/>
      <w:bookmarkStart w:id="198" w:name="_Toc122114223"/>
      <w:bookmarkStart w:id="199" w:name="_Toc153789094"/>
      <w:bookmarkStart w:id="200" w:name="_Toc185515963"/>
      <w:bookmarkStart w:id="201"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202" w:name="_Hlk204335763"/>
      <w:r w:rsidRPr="00AB2C58">
        <w:t xml:space="preserve">common response body data structures used within the </w:t>
      </w:r>
      <w:proofErr w:type="spellStart"/>
      <w:r w:rsidRPr="00AB2C58">
        <w:rPr>
          <w:lang w:eastAsia="zh-CN"/>
        </w:rPr>
        <w:t>nudr</w:t>
      </w:r>
      <w:proofErr w:type="spellEnd"/>
      <w:r w:rsidRPr="00AB2C58">
        <w:rPr>
          <w:lang w:eastAsia="zh-CN"/>
        </w:rPr>
        <w:t>-dr</w:t>
      </w:r>
      <w:r w:rsidRPr="00AB2C58">
        <w:t xml:space="preserve"> </w:t>
      </w:r>
      <w:r w:rsidRPr="00AB2C58">
        <w:rPr>
          <w:lang w:eastAsia="zh-CN"/>
        </w:rPr>
        <w:t>(</w:t>
      </w:r>
      <w:proofErr w:type="spellStart"/>
      <w:r w:rsidRPr="00AB2C58">
        <w:rPr>
          <w:lang w:val="en-US"/>
        </w:rPr>
        <w:t>N</w:t>
      </w:r>
      <w:r w:rsidRPr="00AB2C58">
        <w:rPr>
          <w:lang w:val="en-US" w:eastAsia="zh-CN"/>
        </w:rPr>
        <w:t>udr</w:t>
      </w:r>
      <w:proofErr w:type="spellEnd"/>
      <w:r w:rsidRPr="00AB2C58">
        <w:rPr>
          <w:lang w:val="en-US" w:eastAsia="zh-CN"/>
        </w:rPr>
        <w:t>_</w:t>
      </w:r>
      <w:proofErr w:type="spellStart"/>
      <w:r w:rsidRPr="00AB2C58">
        <w:rPr>
          <w:lang w:eastAsia="zh-CN"/>
        </w:rPr>
        <w:t>DataRepository</w:t>
      </w:r>
      <w:proofErr w:type="spellEnd"/>
      <w:r w:rsidRPr="00AB2C58">
        <w:rPr>
          <w:lang w:eastAsia="zh-CN"/>
        </w:rPr>
        <w:t xml:space="preserve">) </w:t>
      </w:r>
      <w:r w:rsidRPr="00AB2C58">
        <w:t>API</w:t>
      </w:r>
      <w:bookmarkEnd w:id="202"/>
      <w:r w:rsidRPr="00AB2C58">
        <w:rPr>
          <w:rFonts w:hint="eastAsia"/>
          <w:lang w:eastAsia="zh-CN"/>
        </w:rPr>
        <w:t>.</w:t>
      </w:r>
    </w:p>
    <w:p w14:paraId="734D51BB" w14:textId="77777777" w:rsidR="005E23D6" w:rsidRPr="00AB2C58" w:rsidRDefault="005E23D6" w:rsidP="005E23D6">
      <w:pPr>
        <w:pStyle w:val="TH"/>
      </w:pPr>
      <w:r w:rsidRPr="00AB2C58">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proofErr w:type="spellStart"/>
            <w:r w:rsidRPr="00AB2C58">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In addition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14015524" w:rsidR="005E23D6" w:rsidRPr="00AB2C58" w:rsidRDefault="005E23D6" w:rsidP="005E23D6">
      <w:pPr>
        <w:rPr>
          <w:lang w:eastAsia="zh-CN"/>
        </w:rPr>
      </w:pPr>
      <w:r w:rsidRPr="00AB2C58">
        <w:rPr>
          <w:lang w:eastAsia="zh-CN"/>
        </w:rPr>
        <w:t xml:space="preserve">The application layer error handling shall follow </w:t>
      </w:r>
      <w:bookmarkStart w:id="203"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203"/>
      <w:r w:rsidRPr="00AB2C58">
        <w:rPr>
          <w:lang w:eastAsia="zh-CN"/>
        </w:rPr>
        <w:t xml:space="preserve"> </w:t>
      </w:r>
      <w:bookmarkStart w:id="204" w:name="_Hlk204335792"/>
      <w:r w:rsidRPr="00AB2C58">
        <w:rPr>
          <w:lang w:eastAsia="zh-CN"/>
        </w:rPr>
        <w:t>unless explicitly specified in this document.</w:t>
      </w:r>
      <w:bookmarkEnd w:id="204"/>
    </w:p>
    <w:p w14:paraId="7598C8A1" w14:textId="77777777" w:rsidR="005E23D6" w:rsidRPr="00AB2C58" w:rsidRDefault="005E23D6" w:rsidP="005E23D6">
      <w:pPr>
        <w:pStyle w:val="Heading2"/>
        <w:rPr>
          <w:lang w:eastAsia="zh-CN"/>
        </w:rPr>
      </w:pPr>
      <w:bookmarkStart w:id="205" w:name="_Toc209142445"/>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AB2C58">
        <w:t>5.</w:t>
      </w:r>
      <w:r w:rsidRPr="00AB2C58">
        <w:rPr>
          <w:rFonts w:hint="eastAsia"/>
          <w:lang w:eastAsia="zh-CN"/>
        </w:rPr>
        <w:t>7</w:t>
      </w:r>
      <w:r w:rsidRPr="00AB2C58">
        <w:tab/>
      </w:r>
      <w:r w:rsidRPr="00AB2C58">
        <w:rPr>
          <w:lang w:eastAsia="zh-CN"/>
        </w:rPr>
        <w:t>Feature negotiation</w:t>
      </w:r>
      <w:bookmarkEnd w:id="205"/>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xml:space="preserve">] are defined for the </w:t>
      </w:r>
      <w:proofErr w:type="spellStart"/>
      <w:r w:rsidRPr="00AB2C58">
        <w:t>Nud</w:t>
      </w:r>
      <w:r w:rsidRPr="00AB2C58">
        <w:rPr>
          <w:lang w:eastAsia="zh-CN"/>
        </w:rPr>
        <w:t>r</w:t>
      </w:r>
      <w:r w:rsidRPr="00AB2C58">
        <w:t>_</w:t>
      </w:r>
      <w:r w:rsidRPr="00AB2C58">
        <w:rPr>
          <w:lang w:eastAsia="zh-CN"/>
        </w:rPr>
        <w:t>DataRepository</w:t>
      </w:r>
      <w:proofErr w:type="spellEnd"/>
      <w:r w:rsidRPr="00AB2C58">
        <w:rPr>
          <w:lang w:eastAsia="zh-CN"/>
        </w:rPr>
        <w:t xml:space="preserve"> </w:t>
      </w:r>
      <w:r w:rsidRPr="00AB2C58">
        <w:t>API. They shall be negotiated using the extensibility mechanism defined in clause 6.6 of 3GPP TS 29.500 [4].</w:t>
      </w:r>
    </w:p>
    <w:bookmarkEnd w:id="37"/>
    <w:bookmarkEnd w:id="38"/>
    <w:p w14:paraId="4A4D6361" w14:textId="44692A6D" w:rsidR="008A6D4A" w:rsidRPr="00AB2C58" w:rsidRDefault="008A6D4A" w:rsidP="007A4424">
      <w:pPr>
        <w:pStyle w:val="Heading8"/>
      </w:pPr>
      <w:r w:rsidRPr="00AB2C58">
        <w:br w:type="page"/>
      </w:r>
      <w:bookmarkStart w:id="206" w:name="_Toc510696650"/>
      <w:bookmarkStart w:id="207" w:name="_Toc35971450"/>
      <w:bookmarkStart w:id="208" w:name="_Toc209142446"/>
      <w:r w:rsidRPr="00AB2C58">
        <w:lastRenderedPageBreak/>
        <w:t>Annex A (normative):</w:t>
      </w:r>
      <w:r w:rsidRPr="00AB2C58">
        <w:br/>
        <w:t>OpenAPI specification</w:t>
      </w:r>
      <w:bookmarkEnd w:id="206"/>
      <w:bookmarkEnd w:id="207"/>
      <w:bookmarkEnd w:id="208"/>
    </w:p>
    <w:p w14:paraId="03FBDDDC" w14:textId="77777777" w:rsidR="006E186B" w:rsidRPr="00AB2C58" w:rsidRDefault="006E186B" w:rsidP="00D54DF1">
      <w:pPr>
        <w:pStyle w:val="Heading1"/>
      </w:pPr>
      <w:bookmarkStart w:id="209" w:name="_Toc510696651"/>
      <w:bookmarkStart w:id="210" w:name="_Toc35971451"/>
      <w:bookmarkStart w:id="211" w:name="_Toc209142447"/>
      <w:bookmarkStart w:id="212" w:name="_Toc510696653"/>
      <w:r w:rsidRPr="00AB2C58">
        <w:t>A.1</w:t>
      </w:r>
      <w:r w:rsidRPr="00AB2C58">
        <w:tab/>
        <w:t>General</w:t>
      </w:r>
      <w:bookmarkEnd w:id="209"/>
      <w:bookmarkEnd w:id="210"/>
      <w:bookmarkEnd w:id="211"/>
    </w:p>
    <w:p w14:paraId="707AF585" w14:textId="59193641" w:rsidR="006E186B" w:rsidRPr="00AB2C58" w:rsidRDefault="006E186B" w:rsidP="006E186B">
      <w:r w:rsidRPr="00AB2C58">
        <w:t>This Annex specifies the formal definition of the API(s) defined in the present specification. It consists of OpenAPI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AB2C58" w:rsidRDefault="006E186B" w:rsidP="006E186B">
      <w:r w:rsidRPr="00AB2C5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Heading1"/>
      </w:pPr>
      <w:bookmarkStart w:id="213" w:name="_Toc209142448"/>
      <w:r w:rsidRPr="00AB2C58">
        <w:t>A.2</w:t>
      </w:r>
      <w:r w:rsidRPr="00AB2C58">
        <w:tab/>
      </w:r>
      <w:proofErr w:type="spellStart"/>
      <w:r w:rsidR="005E23D6" w:rsidRPr="00AB2C58">
        <w:t>Nudr_DataRepository</w:t>
      </w:r>
      <w:proofErr w:type="spellEnd"/>
      <w:r w:rsidR="005E23D6" w:rsidRPr="00AB2C58">
        <w:t xml:space="preserve"> API for </w:t>
      </w:r>
      <w:proofErr w:type="spellStart"/>
      <w:r w:rsidR="005E23D6" w:rsidRPr="00AB2C58">
        <w:t>AIoT</w:t>
      </w:r>
      <w:proofErr w:type="spellEnd"/>
      <w:r w:rsidR="005E23D6" w:rsidRPr="00AB2C58">
        <w:t xml:space="preserve"> data</w:t>
      </w:r>
      <w:r w:rsidRPr="00AB2C58">
        <w:t xml:space="preserve"> API</w:t>
      </w:r>
      <w:bookmarkEnd w:id="213"/>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proofErr w:type="spellStart"/>
      <w:r w:rsidRPr="00AB2C58">
        <w:t>openapi</w:t>
      </w:r>
      <w:proofErr w:type="spellEnd"/>
      <w:r w:rsidRPr="00AB2C58">
        <w:t>: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73B12DA5" w:rsidR="005E23D6" w:rsidRPr="00AB2C58" w:rsidRDefault="005E23D6" w:rsidP="005E23D6">
      <w:pPr>
        <w:pStyle w:val="PL"/>
      </w:pPr>
      <w:r w:rsidRPr="00AB2C58">
        <w:t xml:space="preserve">  version: '</w:t>
      </w:r>
      <w:r w:rsidR="00AF578B" w:rsidRPr="00AF578B">
        <w:t>1.0.0-alpha.</w:t>
      </w:r>
      <w:r w:rsidR="00AF578B">
        <w:t>1</w:t>
      </w:r>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77777777" w:rsidR="005E23D6" w:rsidRPr="00AB2C58" w:rsidRDefault="005E23D6" w:rsidP="005E23D6">
      <w:pPr>
        <w:pStyle w:val="PL"/>
      </w:pPr>
      <w:r w:rsidRPr="00AB2C58">
        <w:t xml:space="preserve">    © 2025,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proofErr w:type="spellStart"/>
      <w:r w:rsidRPr="00AB2C58">
        <w:t>externalDocs</w:t>
      </w:r>
      <w:proofErr w:type="spellEnd"/>
      <w:r w:rsidRPr="00AB2C58">
        <w:t>:</w:t>
      </w:r>
    </w:p>
    <w:p w14:paraId="1DF41E42" w14:textId="77777777" w:rsidR="005E23D6" w:rsidRPr="00AB2C58" w:rsidRDefault="005E23D6" w:rsidP="005E23D6">
      <w:pPr>
        <w:pStyle w:val="PL"/>
      </w:pPr>
      <w:r w:rsidRPr="00AB2C58">
        <w:t xml:space="preserve">  description: &gt;</w:t>
      </w:r>
    </w:p>
    <w:p w14:paraId="39397D87" w14:textId="7BEAE1F9" w:rsidR="005E23D6" w:rsidRPr="00AB2C58" w:rsidRDefault="005E23D6" w:rsidP="005E23D6">
      <w:pPr>
        <w:pStyle w:val="PL"/>
      </w:pPr>
      <w:r w:rsidRPr="00AB2C58">
        <w:t xml:space="preserve">    3GPP TS 29.506 V</w:t>
      </w:r>
      <w:r w:rsidR="00D34CE5">
        <w:t>1</w:t>
      </w:r>
      <w:r w:rsidR="00AF578B">
        <w:t>9</w:t>
      </w:r>
      <w:r w:rsidRPr="00AB2C58">
        <w:t xml:space="preserve">.0.0; 5G System; Usage of the Unified Data Repository Service for </w:t>
      </w:r>
      <w:proofErr w:type="spellStart"/>
      <w:r w:rsidRPr="00AB2C58">
        <w:t>AIoT</w:t>
      </w:r>
      <w:proofErr w:type="spellEnd"/>
      <w:r w:rsidRPr="00AB2C58">
        <w:t xml:space="preserve">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w:t>
      </w:r>
      <w:proofErr w:type="spellStart"/>
      <w:r w:rsidRPr="00AB2C58">
        <w:t>aiotDevPermId</w:t>
      </w:r>
      <w:proofErr w:type="spellEnd"/>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w:t>
      </w:r>
      <w:proofErr w:type="spellStart"/>
      <w:r w:rsidRPr="00AB2C58">
        <w:t>AiotDevPermId</w:t>
      </w:r>
      <w:proofErr w:type="spellEnd"/>
      <w:r w:rsidRPr="00AB2C58">
        <w:t>'</w:t>
      </w:r>
    </w:p>
    <w:p w14:paraId="07895D09" w14:textId="77777777" w:rsidR="005E23D6" w:rsidRPr="00AB2C58" w:rsidRDefault="005E23D6" w:rsidP="005E23D6">
      <w:pPr>
        <w:pStyle w:val="PL"/>
      </w:pPr>
      <w:r w:rsidRPr="00AB2C58">
        <w:t xml:space="preserve">    get:</w:t>
      </w:r>
    </w:p>
    <w:p w14:paraId="3BC2CB08" w14:textId="77777777" w:rsidR="005E23D6" w:rsidRPr="00AB2C58" w:rsidRDefault="005E23D6" w:rsidP="005E23D6">
      <w:pPr>
        <w:pStyle w:val="PL"/>
      </w:pPr>
      <w:r w:rsidRPr="00AB2C58">
        <w:t xml:space="preserve">      summary: Retrieves the </w:t>
      </w:r>
      <w:proofErr w:type="spellStart"/>
      <w:r w:rsidRPr="00AB2C58">
        <w:t>AIoT</w:t>
      </w:r>
      <w:proofErr w:type="spellEnd"/>
      <w:r w:rsidRPr="00AB2C58">
        <w:t xml:space="preserve"> device profile data for an </w:t>
      </w:r>
      <w:proofErr w:type="spellStart"/>
      <w:r w:rsidRPr="00AB2C58">
        <w:t>AIoT</w:t>
      </w:r>
      <w:proofErr w:type="spellEnd"/>
      <w:r w:rsidRPr="00AB2C58">
        <w:t xml:space="preserve"> device permanent identifier</w:t>
      </w:r>
    </w:p>
    <w:p w14:paraId="3AF3C48E"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ReadAiotDeviceProfileData</w:t>
      </w:r>
      <w:proofErr w:type="spellEnd"/>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BA77AB5" w14:textId="77777777" w:rsidR="005E23D6" w:rsidRPr="00AB2C58" w:rsidRDefault="005E23D6" w:rsidP="005E23D6">
      <w:pPr>
        <w:pStyle w:val="PL"/>
      </w:pPr>
      <w:r w:rsidRPr="00AB2C58">
        <w:t xml:space="preserve">          - </w:t>
      </w:r>
      <w:proofErr w:type="spellStart"/>
      <w:r w:rsidRPr="00AB2C58">
        <w:t>nudr-dr:aiot-data:aiot-device-profile-data</w:t>
      </w:r>
      <w:proofErr w:type="spellEnd"/>
    </w:p>
    <w:p w14:paraId="431B6A2A" w14:textId="77777777" w:rsidR="005E23D6" w:rsidRPr="00AB2C58" w:rsidRDefault="005E23D6" w:rsidP="005E23D6">
      <w:pPr>
        <w:pStyle w:val="PL"/>
      </w:pPr>
      <w:r w:rsidRPr="00AB2C58">
        <w:t xml:space="preserve">          - </w:t>
      </w:r>
      <w:proofErr w:type="spellStart"/>
      <w:r w:rsidRPr="00AB2C58">
        <w:t>nudr-dr:aiot-data:aiot-device-profile-data:aiotDevPermId:read</w:t>
      </w:r>
      <w:proofErr w:type="spellEnd"/>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w:t>
      </w:r>
      <w:proofErr w:type="spellStart"/>
      <w:r w:rsidRPr="00AB2C58">
        <w:t>AIoT</w:t>
      </w:r>
      <w:proofErr w:type="spellEnd"/>
      <w:r w:rsidRPr="00AB2C58">
        <w:t xml:space="preserve">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C82A13F" w14:textId="77777777" w:rsidR="005E23D6" w:rsidRPr="00AB2C58" w:rsidRDefault="005E23D6" w:rsidP="005E23D6">
      <w:pPr>
        <w:pStyle w:val="PL"/>
      </w:pPr>
      <w:r w:rsidRPr="00AB2C58">
        <w:t xml:space="preserve">              schema:</w:t>
      </w:r>
    </w:p>
    <w:p w14:paraId="0A70A078" w14:textId="77777777" w:rsidR="005E23D6" w:rsidRPr="00AB2C58" w:rsidRDefault="005E23D6" w:rsidP="005E23D6">
      <w:pPr>
        <w:pStyle w:val="PL"/>
      </w:pPr>
      <w:r w:rsidRPr="00AB2C58">
        <w:t xml:space="preserve">                $ref: '#/components/schemas/</w:t>
      </w:r>
      <w:proofErr w:type="spellStart"/>
      <w:r w:rsidRPr="00AB2C58">
        <w:t>AiotDeviceProfileData</w:t>
      </w:r>
      <w:proofErr w:type="spellEnd"/>
      <w:r w:rsidRPr="00AB2C58">
        <w:t>'</w:t>
      </w:r>
    </w:p>
    <w:p w14:paraId="1DC8C003" w14:textId="77777777" w:rsidR="005E23D6" w:rsidRPr="00AB2C58" w:rsidRDefault="005E23D6" w:rsidP="005E23D6">
      <w:pPr>
        <w:pStyle w:val="PL"/>
      </w:pPr>
      <w:r w:rsidRPr="00AB2C58">
        <w:lastRenderedPageBreak/>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77777777" w:rsidR="005E23D6" w:rsidRPr="00AB2C58" w:rsidRDefault="005E23D6" w:rsidP="005E23D6">
      <w:pPr>
        <w:pStyle w:val="PL"/>
      </w:pPr>
      <w:r w:rsidRPr="00AB2C58">
        <w:t xml:space="preserve">      summary: Modify the </w:t>
      </w:r>
      <w:proofErr w:type="spellStart"/>
      <w:r w:rsidRPr="00AB2C58">
        <w:t>AIoT</w:t>
      </w:r>
      <w:proofErr w:type="spellEnd"/>
      <w:r w:rsidRPr="00AB2C58">
        <w:t xml:space="preserve"> device profile data for an </w:t>
      </w:r>
      <w:proofErr w:type="spellStart"/>
      <w:r w:rsidRPr="00AB2C58">
        <w:t>AIoT</w:t>
      </w:r>
      <w:proofErr w:type="spellEnd"/>
      <w:r w:rsidRPr="00AB2C58">
        <w:t xml:space="preserve"> device permanent identifier.</w:t>
      </w:r>
    </w:p>
    <w:p w14:paraId="4D9BDCCD"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UpdateAiotDeviceProfileData</w:t>
      </w:r>
      <w:proofErr w:type="spellEnd"/>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AC205FF" w14:textId="77777777" w:rsidR="005E23D6" w:rsidRPr="00AB2C58" w:rsidRDefault="005E23D6" w:rsidP="005E23D6">
      <w:pPr>
        <w:pStyle w:val="PL"/>
      </w:pPr>
      <w:r w:rsidRPr="00AB2C58">
        <w:t xml:space="preserve">          - </w:t>
      </w:r>
      <w:proofErr w:type="spellStart"/>
      <w:r w:rsidRPr="00AB2C58">
        <w:t>nudr-dr:aiot-data:aiot-device-profile-data</w:t>
      </w:r>
      <w:proofErr w:type="spellEnd"/>
    </w:p>
    <w:p w14:paraId="606CF10F" w14:textId="77777777" w:rsidR="005E23D6" w:rsidRPr="00AB2C58" w:rsidRDefault="005E23D6" w:rsidP="005E23D6">
      <w:pPr>
        <w:pStyle w:val="PL"/>
      </w:pPr>
      <w:r w:rsidRPr="00AB2C58">
        <w:t xml:space="preserve">          - </w:t>
      </w:r>
      <w:proofErr w:type="spellStart"/>
      <w:r w:rsidRPr="00AB2C58">
        <w:t>nudr-dr:aiot-data:aiot-device-profile-data:aiotDevPermId:modify</w:t>
      </w:r>
      <w:proofErr w:type="spellEnd"/>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w:t>
      </w:r>
      <w:proofErr w:type="spellStart"/>
      <w:r w:rsidRPr="00AB2C58">
        <w:t>SupportedFeatures</w:t>
      </w:r>
      <w:proofErr w:type="spellEnd"/>
      <w:r w:rsidRPr="00AB2C58">
        <w:t>'</w:t>
      </w:r>
    </w:p>
    <w:p w14:paraId="65A83819" w14:textId="77777777" w:rsidR="005E23D6" w:rsidRPr="00AB2C58" w:rsidRDefault="005E23D6" w:rsidP="005E23D6">
      <w:pPr>
        <w:pStyle w:val="PL"/>
      </w:pPr>
      <w:r w:rsidRPr="00AB2C58">
        <w:t xml:space="preserve">      </w:t>
      </w:r>
      <w:proofErr w:type="spellStart"/>
      <w:r w:rsidRPr="00AB2C58">
        <w:t>requestBody</w:t>
      </w:r>
      <w:proofErr w:type="spellEnd"/>
      <w:r w:rsidRPr="00AB2C58">
        <w:t>:</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777777" w:rsidR="005E23D6" w:rsidRPr="00AB2C58" w:rsidRDefault="005E23D6" w:rsidP="005E23D6">
      <w:pPr>
        <w:pStyle w:val="PL"/>
      </w:pPr>
      <w:r w:rsidRPr="00AB2C58">
        <w:t xml:space="preserve">          application/</w:t>
      </w:r>
      <w:proofErr w:type="spellStart"/>
      <w:r w:rsidRPr="00AB2C58">
        <w:t>merge-patch+json</w:t>
      </w:r>
      <w:proofErr w:type="spellEnd"/>
      <w:r w:rsidRPr="00AB2C58">
        <w:t>:</w:t>
      </w:r>
    </w:p>
    <w:p w14:paraId="39DDF4E0" w14:textId="77777777" w:rsidR="005E23D6" w:rsidRPr="00AB2C58" w:rsidRDefault="005E23D6" w:rsidP="005E23D6">
      <w:pPr>
        <w:pStyle w:val="PL"/>
      </w:pPr>
      <w:r w:rsidRPr="00AB2C58">
        <w:t xml:space="preserve">            schema:</w:t>
      </w:r>
    </w:p>
    <w:p w14:paraId="1307F76D" w14:textId="77777777" w:rsidR="005E23D6" w:rsidRPr="00AB2C58" w:rsidRDefault="005E23D6" w:rsidP="005E23D6">
      <w:pPr>
        <w:pStyle w:val="PL"/>
      </w:pPr>
      <w:r w:rsidRPr="00AB2C58">
        <w:t xml:space="preserve">              $ref: '#/components/schemas/</w:t>
      </w:r>
      <w:proofErr w:type="spellStart"/>
      <w:r w:rsidRPr="00AB2C58">
        <w:t>AiotDeviceProfileDataPatch</w:t>
      </w:r>
      <w:proofErr w:type="spellEnd"/>
      <w:r w:rsidRPr="00AB2C58">
        <w:t>'</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w:t>
      </w:r>
      <w:proofErr w:type="spellStart"/>
      <w:r w:rsidRPr="00AB2C58">
        <w:t>PatchResult</w:t>
      </w:r>
      <w:proofErr w:type="spellEnd"/>
      <w:r w:rsidRPr="00AB2C58">
        <w: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t xml:space="preserve">        '500':</w:t>
      </w:r>
    </w:p>
    <w:p w14:paraId="0658C0BB" w14:textId="77777777" w:rsidR="005E23D6" w:rsidRPr="00AB2C58" w:rsidRDefault="005E23D6" w:rsidP="005E23D6">
      <w:pPr>
        <w:pStyle w:val="PL"/>
      </w:pPr>
      <w:r w:rsidRPr="00AB2C58">
        <w:lastRenderedPageBreak/>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w:t>
      </w:r>
      <w:proofErr w:type="spellStart"/>
      <w:r w:rsidRPr="00AB2C58">
        <w:t>aiot</w:t>
      </w:r>
      <w:proofErr w:type="spellEnd"/>
      <w:r w:rsidRPr="00AB2C58">
        <w:t>-data/</w:t>
      </w:r>
      <w:proofErr w:type="spellStart"/>
      <w:r w:rsidRPr="00AB2C58">
        <w:t>af</w:t>
      </w:r>
      <w:proofErr w:type="spellEnd"/>
      <w:r w:rsidRPr="00AB2C58">
        <w:t>-authorization-data: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w:t>
      </w:r>
      <w:proofErr w:type="spellStart"/>
      <w:r w:rsidRPr="00AB2C58">
        <w:t>operationId</w:t>
      </w:r>
      <w:proofErr w:type="spellEnd"/>
      <w:r w:rsidRPr="00AB2C58">
        <w:t>: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w:t>
      </w:r>
      <w:proofErr w:type="spellStart"/>
      <w:r w:rsidRPr="00AB2C58">
        <w:t>nudr-dr:aiot-data:af-authorization-data</w:t>
      </w:r>
      <w:proofErr w:type="spellEnd"/>
    </w:p>
    <w:p w14:paraId="36827DD6" w14:textId="77777777" w:rsidR="005E23D6" w:rsidRPr="00AB2C58" w:rsidRDefault="005E23D6" w:rsidP="005E23D6">
      <w:pPr>
        <w:pStyle w:val="PL"/>
      </w:pPr>
      <w:r w:rsidRPr="00AB2C58">
        <w:t xml:space="preserve">          - </w:t>
      </w:r>
      <w:proofErr w:type="spellStart"/>
      <w:r w:rsidRPr="00AB2C58">
        <w:t>nudr-dr:aiot-data:af-authorization-data:AfId</w:t>
      </w:r>
      <w:proofErr w:type="spellEnd"/>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w:t>
      </w:r>
      <w:proofErr w:type="spellStart"/>
      <w:r w:rsidRPr="00AB2C58">
        <w:t>af</w:t>
      </w:r>
      <w:proofErr w:type="spellEnd"/>
      <w:r w:rsidRPr="00AB2C58">
        <w:t>-id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'TS29369_Nadm_DM.yaml#/components/schemas/</w:t>
      </w:r>
      <w:proofErr w:type="spellStart"/>
      <w:r w:rsidRPr="00AB2C58">
        <w:t>AfId</w:t>
      </w:r>
      <w:proofErr w:type="spellEnd"/>
      <w:r w:rsidRPr="00AB2C58">
        <w:t>'</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'TS29369_Nadm_DM.yaml#/components/schemas/</w:t>
      </w:r>
      <w:proofErr w:type="spellStart"/>
      <w:r w:rsidRPr="00AB2C58">
        <w:t>AfAuthorizationData</w:t>
      </w:r>
      <w:proofErr w:type="spellEnd"/>
      <w:r w:rsidRPr="00AB2C58">
        <w:t>'</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t xml:space="preserve">          $ref: 'TS29571_CommonData.yaml#/components/responses/404'</w:t>
      </w:r>
    </w:p>
    <w:p w14:paraId="7FBEDB44" w14:textId="77777777" w:rsidR="005E23D6" w:rsidRPr="00AB2C58" w:rsidRDefault="005E23D6" w:rsidP="005E23D6">
      <w:pPr>
        <w:pStyle w:val="PL"/>
      </w:pPr>
      <w:r w:rsidRPr="00AB2C58">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AB2C58" w:rsidRDefault="005E23D6" w:rsidP="005E23D6">
      <w:pPr>
        <w:pStyle w:val="PL"/>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77777777" w:rsidR="005E23D6" w:rsidRPr="00AB2C58" w:rsidRDefault="005E23D6" w:rsidP="005E23D6">
      <w:pPr>
        <w:pStyle w:val="PL"/>
      </w:pPr>
      <w:r w:rsidRPr="00AB2C58">
        <w:t xml:space="preserve">  schemas:</w:t>
      </w:r>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165AE2E5" w14:textId="77777777" w:rsidR="005E23D6" w:rsidRPr="00AB2C58" w:rsidRDefault="005E23D6" w:rsidP="005E23D6">
      <w:pPr>
        <w:pStyle w:val="PL"/>
      </w:pPr>
    </w:p>
    <w:p w14:paraId="37BF2017" w14:textId="77777777" w:rsidR="005E23D6" w:rsidRPr="00AB2C58" w:rsidRDefault="005E23D6" w:rsidP="005E23D6">
      <w:pPr>
        <w:pStyle w:val="PL"/>
      </w:pPr>
      <w:r w:rsidRPr="00AB2C58">
        <w:t xml:space="preserve">    </w:t>
      </w:r>
      <w:proofErr w:type="spellStart"/>
      <w:r w:rsidRPr="00AB2C58">
        <w:t>AiotDeviceProfileData</w:t>
      </w:r>
      <w:proofErr w:type="spellEnd"/>
      <w:r w:rsidRPr="00AB2C58">
        <w:t>:</w:t>
      </w:r>
    </w:p>
    <w:p w14:paraId="3A3EF556" w14:textId="77777777" w:rsidR="005E23D6" w:rsidRPr="00AB2C58" w:rsidRDefault="005E23D6" w:rsidP="005E23D6">
      <w:pPr>
        <w:pStyle w:val="PL"/>
      </w:pPr>
      <w:r w:rsidRPr="00AB2C58">
        <w:t xml:space="preserve">      description: Contains the </w:t>
      </w:r>
      <w:proofErr w:type="spellStart"/>
      <w:r w:rsidRPr="00AB2C58">
        <w:t>AIoT</w:t>
      </w:r>
      <w:proofErr w:type="spellEnd"/>
      <w:r w:rsidRPr="00AB2C58">
        <w:t xml:space="preserve"> device profile data for a given </w:t>
      </w:r>
      <w:proofErr w:type="spellStart"/>
      <w:r w:rsidRPr="00AB2C58">
        <w:t>AIoT</w:t>
      </w:r>
      <w:proofErr w:type="spellEnd"/>
      <w:r w:rsidRPr="00AB2C58">
        <w:t xml:space="preserve"> device permanent id.</w:t>
      </w:r>
    </w:p>
    <w:p w14:paraId="1C56BC10" w14:textId="77777777" w:rsidR="005E23D6" w:rsidRPr="00AB2C58" w:rsidRDefault="005E23D6" w:rsidP="005E23D6">
      <w:pPr>
        <w:pStyle w:val="PL"/>
      </w:pPr>
      <w:r w:rsidRPr="00AB2C58">
        <w:t xml:space="preserve">      type: object</w:t>
      </w:r>
    </w:p>
    <w:p w14:paraId="467960CB" w14:textId="77777777" w:rsidR="005E23D6" w:rsidRPr="00AB2C58" w:rsidRDefault="005E23D6" w:rsidP="005E23D6">
      <w:pPr>
        <w:pStyle w:val="PL"/>
      </w:pPr>
      <w:r w:rsidRPr="00AB2C58">
        <w:t xml:space="preserve">      properties:</w:t>
      </w:r>
    </w:p>
    <w:p w14:paraId="39832151" w14:textId="77777777" w:rsidR="005E23D6" w:rsidRPr="00AB2C58" w:rsidRDefault="005E23D6" w:rsidP="005E23D6">
      <w:pPr>
        <w:pStyle w:val="PL"/>
      </w:pPr>
      <w:r w:rsidRPr="00AB2C58">
        <w:t xml:space="preserve">        </w:t>
      </w:r>
      <w:proofErr w:type="spellStart"/>
      <w:r w:rsidRPr="00AB2C58">
        <w:t>aiotDevPermId</w:t>
      </w:r>
      <w:proofErr w:type="spellEnd"/>
      <w:r w:rsidRPr="00AB2C58">
        <w:t>:</w:t>
      </w:r>
    </w:p>
    <w:p w14:paraId="76A1E488" w14:textId="77777777" w:rsidR="005E23D6" w:rsidRPr="00AB2C58" w:rsidRDefault="005E23D6" w:rsidP="005E23D6">
      <w:pPr>
        <w:pStyle w:val="PL"/>
      </w:pPr>
      <w:r w:rsidRPr="00AB2C58">
        <w:t xml:space="preserve">          $ref: 'TS29571_CommonData.yaml#/components/schemas/</w:t>
      </w:r>
      <w:proofErr w:type="spellStart"/>
      <w:r w:rsidRPr="00AB2C58">
        <w:t>AiotDevPermId</w:t>
      </w:r>
      <w:proofErr w:type="spellEnd"/>
      <w:r w:rsidRPr="00AB2C58">
        <w:t>'</w:t>
      </w:r>
    </w:p>
    <w:p w14:paraId="3BC939E1" w14:textId="77777777" w:rsidR="005E23D6" w:rsidRPr="00AB2C58" w:rsidRDefault="005E23D6" w:rsidP="005E23D6">
      <w:pPr>
        <w:pStyle w:val="PL"/>
      </w:pPr>
      <w:r w:rsidRPr="00AB2C58">
        <w:t xml:space="preserve">          description: &gt;</w:t>
      </w:r>
    </w:p>
    <w:p w14:paraId="31BE4BF9" w14:textId="77777777" w:rsidR="005E23D6" w:rsidRPr="00AB2C58" w:rsidRDefault="005E23D6" w:rsidP="005E23D6">
      <w:pPr>
        <w:pStyle w:val="PL"/>
      </w:pPr>
      <w:r w:rsidRPr="00AB2C58">
        <w:t xml:space="preserve">            Contains an </w:t>
      </w:r>
      <w:proofErr w:type="spellStart"/>
      <w:r w:rsidRPr="00AB2C58">
        <w:t>AIoT</w:t>
      </w:r>
      <w:proofErr w:type="spellEnd"/>
      <w:r w:rsidRPr="00AB2C58">
        <w:t xml:space="preserve"> device permanent identifier.</w:t>
      </w:r>
    </w:p>
    <w:p w14:paraId="6C756420" w14:textId="77777777" w:rsidR="005E23D6" w:rsidRPr="00AB2C58" w:rsidRDefault="005E23D6" w:rsidP="005E23D6">
      <w:pPr>
        <w:pStyle w:val="PL"/>
      </w:pPr>
      <w:r w:rsidRPr="00AB2C58">
        <w:t xml:space="preserve">        </w:t>
      </w:r>
      <w:proofErr w:type="spellStart"/>
      <w:r w:rsidRPr="00AB2C58">
        <w:t>lastKnownAiotfInfo</w:t>
      </w:r>
      <w:proofErr w:type="spellEnd"/>
      <w:r w:rsidRPr="00AB2C58">
        <w:t>:</w:t>
      </w:r>
    </w:p>
    <w:p w14:paraId="6E8F0334" w14:textId="77777777" w:rsidR="005E23D6" w:rsidRPr="00AB2C58" w:rsidRDefault="005E23D6" w:rsidP="005E23D6">
      <w:pPr>
        <w:pStyle w:val="PL"/>
      </w:pPr>
      <w:r w:rsidRPr="00AB2C58">
        <w:t xml:space="preserve">          $ref: 'TS29369_Nadm_DM.yaml#/components/schemas/LastKnownAiotfInfo'</w:t>
      </w:r>
    </w:p>
    <w:p w14:paraId="7F7ACB29" w14:textId="77777777" w:rsidR="005E23D6" w:rsidRPr="00AB2C58" w:rsidRDefault="005E23D6" w:rsidP="005E23D6">
      <w:pPr>
        <w:pStyle w:val="PL"/>
      </w:pPr>
      <w:r w:rsidRPr="00AB2C58">
        <w:t xml:space="preserve">          description: &gt;</w:t>
      </w:r>
    </w:p>
    <w:p w14:paraId="24D0EC0B" w14:textId="77777777" w:rsidR="005E23D6" w:rsidRPr="00AB2C58" w:rsidRDefault="005E23D6" w:rsidP="005E23D6">
      <w:pPr>
        <w:pStyle w:val="PL"/>
      </w:pPr>
      <w:r w:rsidRPr="00AB2C58">
        <w:t xml:space="preserve">            Contains Last known AIOTF that serves the </w:t>
      </w:r>
      <w:proofErr w:type="spellStart"/>
      <w:r w:rsidRPr="00AB2C58">
        <w:t>AIoT</w:t>
      </w:r>
      <w:proofErr w:type="spellEnd"/>
      <w:r w:rsidRPr="00AB2C58">
        <w:t xml:space="preserve"> device, or unknown.</w:t>
      </w:r>
    </w:p>
    <w:p w14:paraId="7DFC171E" w14:textId="77777777" w:rsidR="005E23D6" w:rsidRPr="00AB2C58" w:rsidRDefault="005E23D6" w:rsidP="005E23D6">
      <w:pPr>
        <w:pStyle w:val="PL"/>
      </w:pPr>
      <w:r w:rsidRPr="00AB2C58">
        <w:t xml:space="preserve">      required:</w:t>
      </w:r>
    </w:p>
    <w:p w14:paraId="4B0FD1C9" w14:textId="77777777" w:rsidR="005E23D6" w:rsidRPr="00AB2C58" w:rsidRDefault="005E23D6" w:rsidP="005E23D6">
      <w:pPr>
        <w:pStyle w:val="PL"/>
      </w:pPr>
      <w:r w:rsidRPr="00AB2C58">
        <w:t xml:space="preserve">        - </w:t>
      </w:r>
      <w:proofErr w:type="spellStart"/>
      <w:r w:rsidRPr="00AB2C58">
        <w:t>aiotDevPermId</w:t>
      </w:r>
      <w:proofErr w:type="spellEnd"/>
    </w:p>
    <w:p w14:paraId="38EFD779" w14:textId="77777777" w:rsidR="005E23D6" w:rsidRPr="00AB2C58" w:rsidRDefault="005E23D6" w:rsidP="005E23D6">
      <w:pPr>
        <w:pStyle w:val="PL"/>
      </w:pPr>
      <w:r w:rsidRPr="00AB2C58">
        <w:t xml:space="preserve">        - </w:t>
      </w:r>
      <w:proofErr w:type="spellStart"/>
      <w:r w:rsidRPr="00AB2C58">
        <w:t>lastKnownAiotfInfo</w:t>
      </w:r>
      <w:proofErr w:type="spellEnd"/>
    </w:p>
    <w:p w14:paraId="642A136C" w14:textId="77777777" w:rsidR="005E23D6" w:rsidRPr="00AB2C58" w:rsidRDefault="005E23D6" w:rsidP="005E23D6">
      <w:pPr>
        <w:pStyle w:val="PL"/>
      </w:pPr>
    </w:p>
    <w:p w14:paraId="3D38079A" w14:textId="77777777" w:rsidR="005E23D6" w:rsidRPr="00AB2C58" w:rsidRDefault="005E23D6" w:rsidP="005E23D6">
      <w:pPr>
        <w:pStyle w:val="PL"/>
      </w:pPr>
      <w:r w:rsidRPr="00AB2C58">
        <w:t xml:space="preserve">    </w:t>
      </w:r>
      <w:proofErr w:type="spellStart"/>
      <w:r w:rsidRPr="00AB2C58">
        <w:t>AiotDeviceProfileDataPatch</w:t>
      </w:r>
      <w:proofErr w:type="spellEnd"/>
      <w:r w:rsidRPr="00AB2C58">
        <w:t>:</w:t>
      </w:r>
    </w:p>
    <w:p w14:paraId="298871F8" w14:textId="77777777" w:rsidR="005E23D6" w:rsidRPr="00AB2C58" w:rsidRDefault="005E23D6" w:rsidP="005E23D6">
      <w:pPr>
        <w:pStyle w:val="PL"/>
      </w:pPr>
      <w:r w:rsidRPr="00AB2C58">
        <w:lastRenderedPageBreak/>
        <w:t xml:space="preserve">      description: Contains the modifiable </w:t>
      </w:r>
      <w:proofErr w:type="spellStart"/>
      <w:r w:rsidRPr="00AB2C58">
        <w:t>AIoT</w:t>
      </w:r>
      <w:proofErr w:type="spellEnd"/>
      <w:r w:rsidRPr="00AB2C58">
        <w:t xml:space="preserve"> device profile data for a given </w:t>
      </w:r>
      <w:proofErr w:type="spellStart"/>
      <w:r w:rsidRPr="00AB2C58">
        <w:t>AIoT</w:t>
      </w:r>
      <w:proofErr w:type="spellEnd"/>
      <w:r w:rsidRPr="00AB2C58">
        <w:t xml:space="preserve"> device permanent Id.</w:t>
      </w:r>
    </w:p>
    <w:p w14:paraId="7288F475" w14:textId="77777777" w:rsidR="005E23D6" w:rsidRPr="00AB2C58" w:rsidRDefault="005E23D6" w:rsidP="005E23D6">
      <w:pPr>
        <w:pStyle w:val="PL"/>
      </w:pPr>
      <w:r w:rsidRPr="00AB2C58">
        <w:t xml:space="preserve">      type: object</w:t>
      </w:r>
    </w:p>
    <w:p w14:paraId="0B1723A5" w14:textId="77777777" w:rsidR="005E23D6" w:rsidRPr="00AB2C58" w:rsidRDefault="005E23D6" w:rsidP="005E23D6">
      <w:pPr>
        <w:pStyle w:val="PL"/>
      </w:pPr>
      <w:r w:rsidRPr="00AB2C58">
        <w:t xml:space="preserve">      properties:</w:t>
      </w:r>
    </w:p>
    <w:p w14:paraId="11BF1D3A" w14:textId="77777777" w:rsidR="005E23D6" w:rsidRPr="00AB2C58" w:rsidRDefault="005E23D6" w:rsidP="005E23D6">
      <w:pPr>
        <w:pStyle w:val="PL"/>
      </w:pPr>
      <w:r w:rsidRPr="00AB2C58">
        <w:t xml:space="preserve">        </w:t>
      </w:r>
      <w:proofErr w:type="spellStart"/>
      <w:r w:rsidRPr="00AB2C58">
        <w:t>lastKnownAiotfInfo</w:t>
      </w:r>
      <w:proofErr w:type="spellEnd"/>
      <w:r w:rsidRPr="00AB2C58">
        <w:t>:</w:t>
      </w:r>
    </w:p>
    <w:p w14:paraId="6BD0FAF5" w14:textId="77777777" w:rsidR="005E23D6" w:rsidRPr="00AB2C58" w:rsidRDefault="005E23D6" w:rsidP="005E23D6">
      <w:pPr>
        <w:pStyle w:val="PL"/>
      </w:pPr>
      <w:bookmarkStart w:id="214" w:name="_Hlk204170901"/>
      <w:r w:rsidRPr="00AB2C58">
        <w:t xml:space="preserve">          $ref: 'TS29369_Nadm_DM.yaml#/components/schemas/LastKnownAiotfInfo'</w:t>
      </w:r>
    </w:p>
    <w:bookmarkEnd w:id="214"/>
    <w:p w14:paraId="4B386E62" w14:textId="77777777" w:rsidR="005E23D6" w:rsidRPr="00AB2C58" w:rsidRDefault="005E23D6" w:rsidP="005E23D6">
      <w:pPr>
        <w:pStyle w:val="PL"/>
      </w:pPr>
      <w:r w:rsidRPr="00AB2C58">
        <w:t xml:space="preserve">          description: &gt;</w:t>
      </w:r>
    </w:p>
    <w:p w14:paraId="4EEF764C" w14:textId="77777777" w:rsidR="005E23D6" w:rsidRPr="00AB2C58" w:rsidRDefault="005E23D6" w:rsidP="005E23D6">
      <w:pPr>
        <w:pStyle w:val="PL"/>
      </w:pPr>
      <w:r w:rsidRPr="00AB2C58">
        <w:t xml:space="preserve">            Contains Last known AIOTF that serves the </w:t>
      </w:r>
      <w:proofErr w:type="spellStart"/>
      <w:r w:rsidRPr="00AB2C58">
        <w:t>AIoT</w:t>
      </w:r>
      <w:proofErr w:type="spellEnd"/>
      <w:r w:rsidRPr="00AB2C58">
        <w:t xml:space="preserve"> device, or unknown.</w:t>
      </w:r>
    </w:p>
    <w:p w14:paraId="539A3380" w14:textId="77777777" w:rsidR="005E23D6" w:rsidRPr="00AB2C58"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p w14:paraId="4F42F0DD" w14:textId="77777777" w:rsidR="008A6D4A" w:rsidRPr="00AB2C58" w:rsidRDefault="008A6D4A" w:rsidP="008A6D4A">
      <w:pPr>
        <w:rPr>
          <w:noProof/>
        </w:rPr>
      </w:pPr>
    </w:p>
    <w:p w14:paraId="42D68105" w14:textId="64021DE3" w:rsidR="003446B6" w:rsidRPr="00AB2C58" w:rsidRDefault="003446B6" w:rsidP="00D44C9E">
      <w:pPr>
        <w:pStyle w:val="Heading8"/>
      </w:pPr>
      <w:bookmarkStart w:id="215" w:name="_Toc2086459"/>
      <w:bookmarkStart w:id="216" w:name="_Toc209142449"/>
      <w:bookmarkEnd w:id="212"/>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215"/>
      <w:bookmarkEnd w:id="216"/>
    </w:p>
    <w:p w14:paraId="0824B759" w14:textId="77777777" w:rsidR="008A6D4A" w:rsidRPr="00AB2C58" w:rsidRDefault="008A6D4A" w:rsidP="003446B6">
      <w:pPr>
        <w:pStyle w:val="TH"/>
      </w:pPr>
      <w:bookmarkStart w:id="217" w:name="historyclause"/>
      <w:bookmarkEnd w:id="2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r w:rsidRPr="00AB2C58">
              <w:rPr>
                <w:b/>
                <w:sz w:val="16"/>
              </w:rPr>
              <w:t>TDoc</w:t>
            </w:r>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Inclusion of pCRs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DE818" w14:textId="77777777" w:rsidR="00D80CF1" w:rsidRDefault="00D80CF1">
      <w:r>
        <w:separator/>
      </w:r>
    </w:p>
  </w:endnote>
  <w:endnote w:type="continuationSeparator" w:id="0">
    <w:p w14:paraId="15FCC777" w14:textId="77777777" w:rsidR="00D80CF1" w:rsidRDefault="00D8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EBC32" w14:textId="77777777" w:rsidR="00D80CF1" w:rsidRDefault="00D80CF1">
      <w:r>
        <w:separator/>
      </w:r>
    </w:p>
  </w:footnote>
  <w:footnote w:type="continuationSeparator" w:id="0">
    <w:p w14:paraId="0AB1932B" w14:textId="77777777" w:rsidR="00D80CF1" w:rsidRDefault="00D80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892F372"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61D3">
      <w:rPr>
        <w:rFonts w:ascii="Arial" w:hAnsi="Arial" w:cs="Arial"/>
        <w:b/>
        <w:noProof/>
        <w:sz w:val="18"/>
        <w:szCs w:val="18"/>
      </w:rPr>
      <w:t>3GPP TS 29.506 V19.0.0 (2025-09)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2AD0DD74"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61D3">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7676B"/>
    <w:rsid w:val="00080512"/>
    <w:rsid w:val="000862F4"/>
    <w:rsid w:val="00090B5D"/>
    <w:rsid w:val="00095D8C"/>
    <w:rsid w:val="0009697E"/>
    <w:rsid w:val="000C47C3"/>
    <w:rsid w:val="000C7BE8"/>
    <w:rsid w:val="000D1F16"/>
    <w:rsid w:val="000D508B"/>
    <w:rsid w:val="000D58AB"/>
    <w:rsid w:val="000E719D"/>
    <w:rsid w:val="000F7EA1"/>
    <w:rsid w:val="001031C5"/>
    <w:rsid w:val="00133525"/>
    <w:rsid w:val="0015667F"/>
    <w:rsid w:val="0016361A"/>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22B92"/>
    <w:rsid w:val="002347A2"/>
    <w:rsid w:val="0023571B"/>
    <w:rsid w:val="002409AF"/>
    <w:rsid w:val="00262706"/>
    <w:rsid w:val="002675F0"/>
    <w:rsid w:val="00270FCC"/>
    <w:rsid w:val="002A3FFE"/>
    <w:rsid w:val="002B6339"/>
    <w:rsid w:val="002D02AF"/>
    <w:rsid w:val="002D345B"/>
    <w:rsid w:val="002E00EE"/>
    <w:rsid w:val="00315BCE"/>
    <w:rsid w:val="003172DC"/>
    <w:rsid w:val="003350D0"/>
    <w:rsid w:val="003446B6"/>
    <w:rsid w:val="003534CC"/>
    <w:rsid w:val="0035462D"/>
    <w:rsid w:val="00355B47"/>
    <w:rsid w:val="00362435"/>
    <w:rsid w:val="003765B8"/>
    <w:rsid w:val="00382E38"/>
    <w:rsid w:val="0038612E"/>
    <w:rsid w:val="0039116F"/>
    <w:rsid w:val="003C3971"/>
    <w:rsid w:val="003D5C49"/>
    <w:rsid w:val="003E58FE"/>
    <w:rsid w:val="00422F99"/>
    <w:rsid w:val="00423334"/>
    <w:rsid w:val="004345EC"/>
    <w:rsid w:val="004454EF"/>
    <w:rsid w:val="00465515"/>
    <w:rsid w:val="004B0231"/>
    <w:rsid w:val="004B2075"/>
    <w:rsid w:val="004C1B3F"/>
    <w:rsid w:val="004C304C"/>
    <w:rsid w:val="004C35D2"/>
    <w:rsid w:val="004C6E85"/>
    <w:rsid w:val="004D1407"/>
    <w:rsid w:val="004D3578"/>
    <w:rsid w:val="004D6833"/>
    <w:rsid w:val="004E213A"/>
    <w:rsid w:val="004F0988"/>
    <w:rsid w:val="004F3340"/>
    <w:rsid w:val="004F45EE"/>
    <w:rsid w:val="004F7233"/>
    <w:rsid w:val="00523EF6"/>
    <w:rsid w:val="0053388B"/>
    <w:rsid w:val="00535773"/>
    <w:rsid w:val="00543E6C"/>
    <w:rsid w:val="00565087"/>
    <w:rsid w:val="00570261"/>
    <w:rsid w:val="00570322"/>
    <w:rsid w:val="005812CC"/>
    <w:rsid w:val="00583C98"/>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E186B"/>
    <w:rsid w:val="006E5C86"/>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F28"/>
    <w:rsid w:val="007A1192"/>
    <w:rsid w:val="007A4424"/>
    <w:rsid w:val="007B3C74"/>
    <w:rsid w:val="007B50B5"/>
    <w:rsid w:val="007B600E"/>
    <w:rsid w:val="007C150E"/>
    <w:rsid w:val="007C377A"/>
    <w:rsid w:val="007C3882"/>
    <w:rsid w:val="007C67DC"/>
    <w:rsid w:val="007D504C"/>
    <w:rsid w:val="007F0F4A"/>
    <w:rsid w:val="008028A4"/>
    <w:rsid w:val="00824E16"/>
    <w:rsid w:val="00830747"/>
    <w:rsid w:val="00844F60"/>
    <w:rsid w:val="00846683"/>
    <w:rsid w:val="008524D2"/>
    <w:rsid w:val="00855FDA"/>
    <w:rsid w:val="008768CA"/>
    <w:rsid w:val="00883CE8"/>
    <w:rsid w:val="00886A82"/>
    <w:rsid w:val="008A6D4A"/>
    <w:rsid w:val="008C384C"/>
    <w:rsid w:val="008C7128"/>
    <w:rsid w:val="008D7048"/>
    <w:rsid w:val="008F1BBA"/>
    <w:rsid w:val="0090271F"/>
    <w:rsid w:val="00902E23"/>
    <w:rsid w:val="009114D7"/>
    <w:rsid w:val="0091348E"/>
    <w:rsid w:val="0091477C"/>
    <w:rsid w:val="00917CCB"/>
    <w:rsid w:val="00922389"/>
    <w:rsid w:val="00942B44"/>
    <w:rsid w:val="00942EC2"/>
    <w:rsid w:val="00944B8D"/>
    <w:rsid w:val="009A248E"/>
    <w:rsid w:val="009D7B42"/>
    <w:rsid w:val="009F37B7"/>
    <w:rsid w:val="00A06468"/>
    <w:rsid w:val="00A10D80"/>
    <w:rsid w:val="00A10F02"/>
    <w:rsid w:val="00A10F26"/>
    <w:rsid w:val="00A164B4"/>
    <w:rsid w:val="00A22F3B"/>
    <w:rsid w:val="00A26956"/>
    <w:rsid w:val="00A27486"/>
    <w:rsid w:val="00A41EF8"/>
    <w:rsid w:val="00A53724"/>
    <w:rsid w:val="00A56066"/>
    <w:rsid w:val="00A56958"/>
    <w:rsid w:val="00A73129"/>
    <w:rsid w:val="00A7682A"/>
    <w:rsid w:val="00A77C06"/>
    <w:rsid w:val="00A82346"/>
    <w:rsid w:val="00A87885"/>
    <w:rsid w:val="00A92BA1"/>
    <w:rsid w:val="00AB2C58"/>
    <w:rsid w:val="00AC2304"/>
    <w:rsid w:val="00AC6BC6"/>
    <w:rsid w:val="00AD789F"/>
    <w:rsid w:val="00AD7D8D"/>
    <w:rsid w:val="00AE65E2"/>
    <w:rsid w:val="00AF578B"/>
    <w:rsid w:val="00B06319"/>
    <w:rsid w:val="00B15449"/>
    <w:rsid w:val="00B20F04"/>
    <w:rsid w:val="00B27738"/>
    <w:rsid w:val="00B36755"/>
    <w:rsid w:val="00B410E0"/>
    <w:rsid w:val="00B54FF5"/>
    <w:rsid w:val="00B62FF6"/>
    <w:rsid w:val="00B770CB"/>
    <w:rsid w:val="00B93086"/>
    <w:rsid w:val="00BA19ED"/>
    <w:rsid w:val="00BA4B8D"/>
    <w:rsid w:val="00BC0F7D"/>
    <w:rsid w:val="00BC5634"/>
    <w:rsid w:val="00BD5A2A"/>
    <w:rsid w:val="00BD7D31"/>
    <w:rsid w:val="00BE30D3"/>
    <w:rsid w:val="00BE3255"/>
    <w:rsid w:val="00BF0505"/>
    <w:rsid w:val="00BF128E"/>
    <w:rsid w:val="00BF2607"/>
    <w:rsid w:val="00BF523A"/>
    <w:rsid w:val="00C074DD"/>
    <w:rsid w:val="00C1496A"/>
    <w:rsid w:val="00C33079"/>
    <w:rsid w:val="00C45231"/>
    <w:rsid w:val="00C539FB"/>
    <w:rsid w:val="00C72833"/>
    <w:rsid w:val="00C80F1D"/>
    <w:rsid w:val="00C93F40"/>
    <w:rsid w:val="00CA3D0C"/>
    <w:rsid w:val="00CF6ED5"/>
    <w:rsid w:val="00D065AD"/>
    <w:rsid w:val="00D34CE5"/>
    <w:rsid w:val="00D3634B"/>
    <w:rsid w:val="00D44C9E"/>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A61D3"/>
    <w:rsid w:val="00FB4846"/>
    <w:rsid w:val="00FC1192"/>
    <w:rsid w:val="00FD0318"/>
    <w:rsid w:val="00FF0335"/>
    <w:rsid w:val="00FF149F"/>
    <w:rsid w:val="00FF1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Pages>
  <Words>4461</Words>
  <Characters>25428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31.213_CR0046_(Rel-18)_TEST_GBA_U_APIs</cp:lastModifiedBy>
  <cp:revision>49</cp:revision>
  <cp:lastPrinted>2019-02-25T14:05:00Z</cp:lastPrinted>
  <dcterms:created xsi:type="dcterms:W3CDTF">2024-09-19T11:31:00Z</dcterms:created>
  <dcterms:modified xsi:type="dcterms:W3CDTF">2025-09-28T19:31:00Z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